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246" w:rsidRPr="001B1DDF" w:rsidRDefault="00782246" w:rsidP="00782246">
      <w:pPr>
        <w:pStyle w:val="Header"/>
        <w:tabs>
          <w:tab w:val="right" w:pos="9781"/>
        </w:tabs>
        <w:ind w:right="-58"/>
        <w:rPr>
          <w:rFonts w:eastAsia="MS Mincho" w:cs="Arial"/>
          <w:b/>
          <w:bCs/>
          <w:sz w:val="28"/>
          <w:lang w:eastAsia="ja-JP"/>
        </w:rPr>
      </w:pPr>
      <w:r w:rsidRPr="00007BD3">
        <w:rPr>
          <w:rFonts w:cs="Arial"/>
          <w:b/>
          <w:bCs/>
          <w:sz w:val="28"/>
        </w:rPr>
        <w:t xml:space="preserve">3GPP TSG RAN WG1 </w:t>
      </w:r>
      <w:r w:rsidR="001A4ED2">
        <w:rPr>
          <w:rFonts w:cs="Arial"/>
          <w:b/>
          <w:bCs/>
          <w:sz w:val="28"/>
        </w:rPr>
        <w:t xml:space="preserve">NR adhoc </w:t>
      </w:r>
      <w:r w:rsidR="006D26F1">
        <w:rPr>
          <w:rFonts w:eastAsia="MS Mincho" w:cs="Arial" w:hint="eastAsia"/>
          <w:b/>
          <w:bCs/>
          <w:sz w:val="28"/>
          <w:lang w:eastAsia="ja-JP"/>
        </w:rPr>
        <w:t>#3</w:t>
      </w:r>
    </w:p>
    <w:p w:rsidR="00782246" w:rsidRPr="009C4138" w:rsidRDefault="001A4ED2" w:rsidP="00782246">
      <w:pPr>
        <w:pStyle w:val="TdocHeader2"/>
      </w:pPr>
      <w:r>
        <w:rPr>
          <w:rFonts w:ascii="Times" w:eastAsia="MS Mincho" w:hAnsi="Times" w:cs="Arial"/>
          <w:bCs/>
          <w:sz w:val="28"/>
          <w:szCs w:val="24"/>
          <w:lang w:val="en-US" w:eastAsia="ja-JP"/>
        </w:rPr>
        <w:t>Nagoya, Japan, 18</w:t>
      </w:r>
      <w:r w:rsidRPr="001A4ED2">
        <w:rPr>
          <w:rFonts w:ascii="Times" w:eastAsia="MS Mincho" w:hAnsi="Times" w:cs="Arial"/>
          <w:bCs/>
          <w:sz w:val="28"/>
          <w:szCs w:val="24"/>
          <w:vertAlign w:val="superscript"/>
          <w:lang w:val="en-US" w:eastAsia="ja-JP"/>
        </w:rPr>
        <w:t>th</w:t>
      </w:r>
      <w:r>
        <w:rPr>
          <w:rFonts w:ascii="Times" w:eastAsia="MS Mincho" w:hAnsi="Times" w:cs="Arial"/>
          <w:bCs/>
          <w:sz w:val="28"/>
          <w:szCs w:val="24"/>
          <w:vertAlign w:val="superscript"/>
          <w:lang w:val="en-US" w:eastAsia="ja-JP"/>
        </w:rPr>
        <w:t xml:space="preserve"> </w:t>
      </w:r>
      <w:r w:rsidR="009C4138" w:rsidRPr="009C4138">
        <w:rPr>
          <w:rFonts w:ascii="Times" w:eastAsia="MS Mincho" w:hAnsi="Times" w:cs="Arial"/>
          <w:bCs/>
          <w:sz w:val="28"/>
          <w:szCs w:val="24"/>
          <w:lang w:val="en-US" w:eastAsia="ja-JP"/>
        </w:rPr>
        <w:t>– 2</w:t>
      </w:r>
      <w:r w:rsidR="006D26F1">
        <w:rPr>
          <w:rFonts w:ascii="Times" w:eastAsia="MS Mincho" w:hAnsi="Times" w:cs="Arial"/>
          <w:bCs/>
          <w:sz w:val="28"/>
          <w:szCs w:val="24"/>
          <w:lang w:val="en-US" w:eastAsia="ja-JP"/>
        </w:rPr>
        <w:t>1</w:t>
      </w:r>
      <w:r w:rsidR="006D26F1" w:rsidRPr="006D26F1">
        <w:rPr>
          <w:rFonts w:ascii="Times" w:eastAsia="MS Mincho" w:hAnsi="Times" w:cs="Arial"/>
          <w:bCs/>
          <w:sz w:val="28"/>
          <w:szCs w:val="24"/>
          <w:vertAlign w:val="superscript"/>
          <w:lang w:val="en-US" w:eastAsia="ja-JP"/>
        </w:rPr>
        <w:t>st</w:t>
      </w:r>
      <w:r w:rsidR="006D26F1">
        <w:rPr>
          <w:rFonts w:ascii="Times" w:eastAsia="MS Mincho" w:hAnsi="Times" w:cs="Arial"/>
          <w:bCs/>
          <w:sz w:val="28"/>
          <w:szCs w:val="24"/>
          <w:lang w:val="en-US" w:eastAsia="ja-JP"/>
        </w:rPr>
        <w:t xml:space="preserve">  September </w:t>
      </w:r>
      <w:r w:rsidR="009C4138" w:rsidRPr="009C4138">
        <w:rPr>
          <w:rFonts w:ascii="Times" w:eastAsia="MS Mincho" w:hAnsi="Times" w:cs="Arial"/>
          <w:bCs/>
          <w:sz w:val="28"/>
          <w:szCs w:val="24"/>
          <w:lang w:val="en-US" w:eastAsia="ja-JP"/>
        </w:rPr>
        <w:t>2017</w:t>
      </w:r>
    </w:p>
    <w:p w:rsidR="00782246" w:rsidRPr="009C4138" w:rsidRDefault="00782246" w:rsidP="00782246">
      <w:pPr>
        <w:pStyle w:val="TdocHeader2"/>
        <w:rPr>
          <w:rFonts w:eastAsia="MS Mincho"/>
          <w:lang w:eastAsia="ja-JP"/>
        </w:rPr>
      </w:pPr>
    </w:p>
    <w:p w:rsidR="00782246" w:rsidRDefault="00782246" w:rsidP="00782246">
      <w:pPr>
        <w:pStyle w:val="TdocHeader2"/>
        <w:rPr>
          <w:sz w:val="24"/>
          <w:szCs w:val="24"/>
          <w:lang w:val="en-US"/>
        </w:rPr>
      </w:pPr>
      <w:r w:rsidRPr="00007BD3">
        <w:rPr>
          <w:sz w:val="24"/>
          <w:szCs w:val="24"/>
          <w:lang w:val="en-US"/>
        </w:rPr>
        <w:t>Title:</w:t>
      </w:r>
      <w:bookmarkStart w:id="0" w:name="Title"/>
      <w:bookmarkEnd w:id="0"/>
      <w:r w:rsidRPr="00007BD3">
        <w:rPr>
          <w:sz w:val="24"/>
          <w:szCs w:val="24"/>
          <w:lang w:val="en-US"/>
        </w:rPr>
        <w:tab/>
      </w:r>
      <w:r w:rsidR="006D26F1">
        <w:rPr>
          <w:sz w:val="24"/>
          <w:szCs w:val="24"/>
          <w:lang w:val="en-US"/>
        </w:rPr>
        <w:t>Summary</w:t>
      </w:r>
      <w:r w:rsidR="00667A22">
        <w:rPr>
          <w:sz w:val="24"/>
          <w:szCs w:val="24"/>
          <w:lang w:val="en-US"/>
        </w:rPr>
        <w:t xml:space="preserve"> </w:t>
      </w:r>
      <w:r w:rsidR="00142657">
        <w:rPr>
          <w:sz w:val="24"/>
          <w:szCs w:val="24"/>
          <w:lang w:val="en-US"/>
        </w:rPr>
        <w:t xml:space="preserve">on </w:t>
      </w:r>
      <w:r w:rsidR="00667A22">
        <w:rPr>
          <w:sz w:val="24"/>
          <w:szCs w:val="24"/>
          <w:lang w:val="en-US"/>
        </w:rPr>
        <w:t>6.1.2</w:t>
      </w:r>
      <w:r w:rsidR="001C712D">
        <w:rPr>
          <w:sz w:val="24"/>
          <w:szCs w:val="24"/>
          <w:lang w:val="en-US"/>
        </w:rPr>
        <w:t>.1</w:t>
      </w:r>
      <w:r w:rsidR="006D26F1">
        <w:rPr>
          <w:sz w:val="24"/>
          <w:szCs w:val="24"/>
          <w:lang w:val="en-US"/>
        </w:rPr>
        <w:t xml:space="preserve"> </w:t>
      </w:r>
      <w:r w:rsidR="006D26F1" w:rsidRPr="006D26F1">
        <w:rPr>
          <w:sz w:val="24"/>
          <w:szCs w:val="24"/>
          <w:lang w:val="en-US"/>
        </w:rPr>
        <w:t>Remaining details on NR-PBCH</w:t>
      </w:r>
    </w:p>
    <w:p w:rsidR="00A97022" w:rsidRDefault="00A97022" w:rsidP="00782246">
      <w:pPr>
        <w:pStyle w:val="TdocHeader2"/>
        <w:rPr>
          <w:sz w:val="24"/>
          <w:szCs w:val="24"/>
          <w:lang w:val="en-US"/>
        </w:rPr>
      </w:pPr>
    </w:p>
    <w:p w:rsidR="00290D6C" w:rsidRDefault="00290D6C" w:rsidP="00782246">
      <w:pPr>
        <w:pStyle w:val="TdocHeader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Source:</w:t>
      </w:r>
      <w:r>
        <w:rPr>
          <w:sz w:val="24"/>
          <w:szCs w:val="24"/>
          <w:lang w:val="en-US"/>
        </w:rPr>
        <w:tab/>
        <w:t>Ericsson</w:t>
      </w:r>
    </w:p>
    <w:p w:rsidR="00A97022" w:rsidRDefault="00A97022" w:rsidP="00782246">
      <w:pPr>
        <w:pStyle w:val="TdocHeader2"/>
        <w:rPr>
          <w:sz w:val="24"/>
          <w:szCs w:val="24"/>
          <w:lang w:val="en-US"/>
        </w:rPr>
      </w:pPr>
    </w:p>
    <w:p w:rsidR="00A97022" w:rsidRDefault="00A97022" w:rsidP="00782246">
      <w:pPr>
        <w:pStyle w:val="TdocHeader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Agenda Item:</w:t>
      </w:r>
      <w:r>
        <w:rPr>
          <w:sz w:val="24"/>
          <w:szCs w:val="24"/>
          <w:lang w:val="en-US"/>
        </w:rPr>
        <w:tab/>
        <w:t>6.1.2.1</w:t>
      </w:r>
    </w:p>
    <w:p w:rsidR="00064EE0" w:rsidRDefault="00064EE0" w:rsidP="00782246">
      <w:pPr>
        <w:pStyle w:val="TdocHeader2"/>
        <w:rPr>
          <w:sz w:val="24"/>
          <w:szCs w:val="24"/>
          <w:lang w:val="en-US"/>
        </w:rPr>
      </w:pPr>
    </w:p>
    <w:p w:rsidR="00064EE0" w:rsidRDefault="00064EE0" w:rsidP="00782246">
      <w:pPr>
        <w:pStyle w:val="TdocHeader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For:</w:t>
      </w:r>
      <w:r>
        <w:rPr>
          <w:sz w:val="24"/>
          <w:szCs w:val="24"/>
          <w:lang w:val="en-US"/>
        </w:rPr>
        <w:tab/>
        <w:t>Discussion/Decision</w:t>
      </w:r>
    </w:p>
    <w:p w:rsidR="00A97022" w:rsidRDefault="00A97022" w:rsidP="00782246">
      <w:pPr>
        <w:pStyle w:val="TdocHeader2"/>
        <w:rPr>
          <w:sz w:val="24"/>
          <w:szCs w:val="24"/>
          <w:lang w:val="en-US"/>
        </w:rPr>
      </w:pPr>
    </w:p>
    <w:p w:rsidR="00782246" w:rsidRPr="00007BD3" w:rsidRDefault="00782246" w:rsidP="00782246">
      <w:pPr>
        <w:pBdr>
          <w:bottom w:val="single" w:sz="4" w:space="1" w:color="auto"/>
        </w:pBdr>
        <w:jc w:val="right"/>
        <w:rPr>
          <w:lang w:val="en-US"/>
        </w:rPr>
      </w:pPr>
    </w:p>
    <w:p w:rsidR="00610051" w:rsidRDefault="00610051" w:rsidP="00610051">
      <w:pPr>
        <w:tabs>
          <w:tab w:val="left" w:pos="720"/>
        </w:tabs>
        <w:rPr>
          <w:lang w:eastAsia="x-none"/>
        </w:rPr>
      </w:pPr>
      <w:bookmarkStart w:id="1" w:name="_Toc490470852"/>
    </w:p>
    <w:p w:rsidR="002B2FE0" w:rsidRDefault="00910FE7" w:rsidP="00910FE7">
      <w:pPr>
        <w:pStyle w:val="Heading1"/>
      </w:pPr>
      <w:r>
        <w:t>Half-frame indication</w:t>
      </w:r>
    </w:p>
    <w:p w:rsidR="00CD0BA2" w:rsidRDefault="00CD0BA2" w:rsidP="00CD0BA2">
      <w:pPr>
        <w:rPr>
          <w:lang w:eastAsia="x-none"/>
        </w:rPr>
      </w:pPr>
    </w:p>
    <w:p w:rsidR="00CD0BA2" w:rsidRPr="00CD0BA2" w:rsidRDefault="00CD0BA2" w:rsidP="00CD0BA2">
      <w:pPr>
        <w:rPr>
          <w:lang w:eastAsia="x-none"/>
        </w:rPr>
      </w:pPr>
      <w:r>
        <w:rPr>
          <w:lang w:eastAsia="x-none"/>
        </w:rPr>
        <w:t>Discussion on half-frame indication off</w:t>
      </w:r>
      <w:r w:rsidR="007876CA">
        <w:rPr>
          <w:lang w:eastAsia="x-none"/>
        </w:rPr>
        <w:t>line discussion Tuesday evening:</w:t>
      </w:r>
    </w:p>
    <w:p w:rsidR="00B25FC2" w:rsidRPr="00DC050F" w:rsidRDefault="00B25FC2" w:rsidP="007876CA">
      <w:pPr>
        <w:ind w:left="360"/>
        <w:rPr>
          <w:szCs w:val="20"/>
        </w:rPr>
      </w:pPr>
      <w:r w:rsidRPr="00DC050F">
        <w:rPr>
          <w:szCs w:val="20"/>
        </w:rPr>
        <w:t>Proposals:</w:t>
      </w:r>
    </w:p>
    <w:p w:rsidR="00B25FC2" w:rsidRPr="00DC050F" w:rsidRDefault="00B25FC2" w:rsidP="007876CA">
      <w:pPr>
        <w:numPr>
          <w:ilvl w:val="0"/>
          <w:numId w:val="30"/>
        </w:numPr>
        <w:tabs>
          <w:tab w:val="left" w:pos="720"/>
        </w:tabs>
        <w:ind w:left="1080"/>
        <w:rPr>
          <w:szCs w:val="20"/>
        </w:rPr>
      </w:pPr>
      <w:r w:rsidRPr="00DC050F">
        <w:rPr>
          <w:szCs w:val="20"/>
        </w:rPr>
        <w:t>The half-frame is indicated by an explicit bit in the NR-PBCH payload</w:t>
      </w:r>
    </w:p>
    <w:p w:rsidR="0042036A" w:rsidRPr="00D06B50" w:rsidRDefault="00A3688D" w:rsidP="007876CA">
      <w:pPr>
        <w:numPr>
          <w:ilvl w:val="0"/>
          <w:numId w:val="30"/>
        </w:numPr>
        <w:tabs>
          <w:tab w:val="left" w:pos="720"/>
        </w:tabs>
        <w:ind w:left="1080"/>
        <w:rPr>
          <w:color w:val="A6A6A6"/>
          <w:szCs w:val="20"/>
        </w:rPr>
      </w:pPr>
      <w:r w:rsidRPr="00D06B50">
        <w:rPr>
          <w:color w:val="A6A6A6"/>
          <w:szCs w:val="20"/>
        </w:rPr>
        <w:t xml:space="preserve">If the UE is not required to read the neighbour cell PBCH for </w:t>
      </w:r>
      <w:r w:rsidR="0042036A" w:rsidRPr="00D06B50">
        <w:rPr>
          <w:color w:val="A6A6A6"/>
          <w:szCs w:val="20"/>
        </w:rPr>
        <w:t>handover purposes, PRACH configurations with resource periodicity larger than 5 ms are only applicable to cells that are synchronized within ¼ of a radio frame</w:t>
      </w:r>
    </w:p>
    <w:p w:rsidR="0042036A" w:rsidRPr="00DC050F" w:rsidRDefault="00E72103" w:rsidP="007876CA">
      <w:pPr>
        <w:numPr>
          <w:ilvl w:val="0"/>
          <w:numId w:val="30"/>
        </w:numPr>
        <w:tabs>
          <w:tab w:val="left" w:pos="720"/>
        </w:tabs>
        <w:ind w:left="1080"/>
        <w:rPr>
          <w:szCs w:val="20"/>
        </w:rPr>
      </w:pPr>
      <w:r w:rsidRPr="00DC050F">
        <w:rPr>
          <w:szCs w:val="20"/>
        </w:rPr>
        <w:t xml:space="preserve">FFS: </w:t>
      </w:r>
      <w:r w:rsidR="0042036A" w:rsidRPr="00DC050F">
        <w:rPr>
          <w:szCs w:val="20"/>
        </w:rPr>
        <w:t>Additional indication via PBCH DRMS</w:t>
      </w:r>
    </w:p>
    <w:p w:rsidR="00A3688D" w:rsidRPr="00DC050F" w:rsidRDefault="00FA1350" w:rsidP="007876CA">
      <w:pPr>
        <w:tabs>
          <w:tab w:val="left" w:pos="720"/>
        </w:tabs>
        <w:ind w:left="360"/>
        <w:rPr>
          <w:szCs w:val="20"/>
        </w:rPr>
      </w:pPr>
      <w:r>
        <w:rPr>
          <w:szCs w:val="20"/>
        </w:rPr>
        <w:t>Objected by: LGE, Sequans</w:t>
      </w:r>
    </w:p>
    <w:p w:rsidR="0042036A" w:rsidRDefault="0042036A" w:rsidP="007876CA">
      <w:pPr>
        <w:tabs>
          <w:tab w:val="left" w:pos="720"/>
        </w:tabs>
        <w:ind w:left="360"/>
        <w:rPr>
          <w:lang w:eastAsia="x-none"/>
        </w:rPr>
      </w:pPr>
    </w:p>
    <w:p w:rsidR="00746B3D" w:rsidRDefault="00746B3D" w:rsidP="007876CA">
      <w:pPr>
        <w:tabs>
          <w:tab w:val="left" w:pos="720"/>
        </w:tabs>
        <w:ind w:left="360"/>
        <w:rPr>
          <w:lang w:eastAsia="x-none"/>
        </w:rPr>
      </w:pPr>
      <w:r>
        <w:rPr>
          <w:lang w:eastAsia="x-none"/>
        </w:rPr>
        <w:t>A</w:t>
      </w:r>
      <w:r w:rsidR="00DE1F40">
        <w:rPr>
          <w:lang w:eastAsia="x-none"/>
        </w:rPr>
        <w:t>l</w:t>
      </w:r>
      <w:r>
        <w:rPr>
          <w:lang w:eastAsia="x-none"/>
        </w:rPr>
        <w:t>tern</w:t>
      </w:r>
      <w:r w:rsidR="00DE1F40">
        <w:rPr>
          <w:lang w:eastAsia="x-none"/>
        </w:rPr>
        <w:t>a</w:t>
      </w:r>
      <w:r>
        <w:rPr>
          <w:lang w:eastAsia="x-none"/>
        </w:rPr>
        <w:t>tive proposal:</w:t>
      </w:r>
    </w:p>
    <w:p w:rsidR="00DE1F40" w:rsidRDefault="00DE1F40" w:rsidP="007876CA">
      <w:pPr>
        <w:numPr>
          <w:ilvl w:val="0"/>
          <w:numId w:val="30"/>
        </w:numPr>
        <w:tabs>
          <w:tab w:val="left" w:pos="720"/>
        </w:tabs>
        <w:ind w:left="1080"/>
        <w:rPr>
          <w:lang w:eastAsia="x-none"/>
        </w:rPr>
      </w:pPr>
      <w:r w:rsidRPr="00DE1F40">
        <w:rPr>
          <w:lang w:eastAsia="x-none"/>
        </w:rPr>
        <w:t xml:space="preserve">The half-frame is indicated by </w:t>
      </w:r>
      <w:r w:rsidR="002A0CCC">
        <w:rPr>
          <w:lang w:eastAsia="x-none"/>
        </w:rPr>
        <w:t xml:space="preserve">scrambling of </w:t>
      </w:r>
      <w:r>
        <w:rPr>
          <w:lang w:eastAsia="x-none"/>
        </w:rPr>
        <w:t xml:space="preserve">the PBCH </w:t>
      </w:r>
      <w:r w:rsidR="002A0CCC">
        <w:rPr>
          <w:lang w:eastAsia="x-none"/>
        </w:rPr>
        <w:t>DMRS</w:t>
      </w:r>
    </w:p>
    <w:p w:rsidR="002A0CCC" w:rsidRDefault="00A3688D" w:rsidP="007876CA">
      <w:pPr>
        <w:tabs>
          <w:tab w:val="left" w:pos="720"/>
        </w:tabs>
        <w:ind w:left="360"/>
        <w:rPr>
          <w:lang w:eastAsia="x-none"/>
        </w:rPr>
      </w:pPr>
      <w:r>
        <w:rPr>
          <w:lang w:eastAsia="x-none"/>
        </w:rPr>
        <w:t xml:space="preserve">Objected by: MediaTek, Huawei, HiSilicon, Qualcomm, Intel, CATT, </w:t>
      </w:r>
    </w:p>
    <w:p w:rsidR="00245958" w:rsidRDefault="00245958" w:rsidP="002A0CCC">
      <w:pPr>
        <w:tabs>
          <w:tab w:val="left" w:pos="720"/>
        </w:tabs>
        <w:rPr>
          <w:lang w:eastAsia="x-none"/>
        </w:rPr>
      </w:pPr>
    </w:p>
    <w:p w:rsidR="007876CA" w:rsidRDefault="007876CA" w:rsidP="002A0CCC">
      <w:pPr>
        <w:tabs>
          <w:tab w:val="left" w:pos="720"/>
        </w:tabs>
        <w:rPr>
          <w:lang w:eastAsia="x-none"/>
        </w:rPr>
      </w:pPr>
      <w:r>
        <w:rPr>
          <w:lang w:eastAsia="x-none"/>
        </w:rPr>
        <w:t xml:space="preserve">The following proposal </w:t>
      </w:r>
      <w:r w:rsidR="00D7687A">
        <w:rPr>
          <w:lang w:eastAsia="x-none"/>
        </w:rPr>
        <w:t xml:space="preserve">can be </w:t>
      </w:r>
      <w:r>
        <w:rPr>
          <w:lang w:eastAsia="x-none"/>
        </w:rPr>
        <w:t>discussed in the main session:</w:t>
      </w:r>
    </w:p>
    <w:p w:rsidR="007876CA" w:rsidRDefault="007876CA" w:rsidP="007876CA">
      <w:pPr>
        <w:numPr>
          <w:ilvl w:val="0"/>
          <w:numId w:val="30"/>
        </w:numPr>
        <w:tabs>
          <w:tab w:val="left" w:pos="720"/>
        </w:tabs>
        <w:rPr>
          <w:lang w:eastAsia="x-none"/>
        </w:rPr>
      </w:pPr>
      <w:r>
        <w:rPr>
          <w:lang w:eastAsia="x-none"/>
        </w:rPr>
        <w:t>For 5 ms SS/PBCH block periodicity</w:t>
      </w:r>
    </w:p>
    <w:p w:rsidR="007876CA" w:rsidRPr="007876CA" w:rsidRDefault="007876CA" w:rsidP="007876CA">
      <w:pPr>
        <w:numPr>
          <w:ilvl w:val="1"/>
          <w:numId w:val="30"/>
        </w:numPr>
        <w:tabs>
          <w:tab w:val="left" w:pos="720"/>
        </w:tabs>
        <w:rPr>
          <w:lang w:eastAsia="x-none"/>
        </w:rPr>
      </w:pPr>
      <w:r w:rsidRPr="007876CA">
        <w:rPr>
          <w:szCs w:val="20"/>
        </w:rPr>
        <w:t>The half-frame is indicated by an explicit bit in the NR-PBCH payload</w:t>
      </w:r>
    </w:p>
    <w:p w:rsidR="007876CA" w:rsidRDefault="007876CA" w:rsidP="007876CA">
      <w:pPr>
        <w:numPr>
          <w:ilvl w:val="0"/>
          <w:numId w:val="30"/>
        </w:numPr>
        <w:tabs>
          <w:tab w:val="left" w:pos="720"/>
        </w:tabs>
        <w:rPr>
          <w:lang w:eastAsia="x-none"/>
        </w:rPr>
      </w:pPr>
      <w:r>
        <w:rPr>
          <w:lang w:eastAsia="x-none"/>
        </w:rPr>
        <w:t xml:space="preserve"> For 10 ms and higher SS/PBCH block periodicity</w:t>
      </w:r>
    </w:p>
    <w:p w:rsidR="007876CA" w:rsidRDefault="007876CA" w:rsidP="007876CA">
      <w:pPr>
        <w:numPr>
          <w:ilvl w:val="1"/>
          <w:numId w:val="30"/>
        </w:numPr>
        <w:tabs>
          <w:tab w:val="left" w:pos="720"/>
        </w:tabs>
        <w:rPr>
          <w:lang w:eastAsia="x-none"/>
        </w:rPr>
      </w:pPr>
      <w:r>
        <w:rPr>
          <w:lang w:eastAsia="x-none"/>
        </w:rPr>
        <w:t>The SS/PBCH blocks are transmitted in the first half-frame of a frame</w:t>
      </w:r>
      <w:r w:rsidR="00EF4C7B">
        <w:rPr>
          <w:lang w:eastAsia="x-none"/>
        </w:rPr>
        <w:t xml:space="preserve"> </w:t>
      </w:r>
    </w:p>
    <w:p w:rsidR="007876CA" w:rsidRDefault="007876CA" w:rsidP="007876CA">
      <w:pPr>
        <w:numPr>
          <w:ilvl w:val="1"/>
          <w:numId w:val="30"/>
        </w:numPr>
        <w:tabs>
          <w:tab w:val="left" w:pos="720"/>
        </w:tabs>
        <w:rPr>
          <w:lang w:eastAsia="x-none"/>
        </w:rPr>
      </w:pPr>
      <w:r>
        <w:rPr>
          <w:lang w:eastAsia="x-none"/>
        </w:rPr>
        <w:t>FFS: Use of half-frame bit in PBCH</w:t>
      </w:r>
    </w:p>
    <w:p w:rsidR="007876CA" w:rsidRDefault="007876CA" w:rsidP="007876CA">
      <w:pPr>
        <w:tabs>
          <w:tab w:val="left" w:pos="720"/>
        </w:tabs>
        <w:rPr>
          <w:lang w:eastAsia="x-none"/>
        </w:rPr>
      </w:pPr>
    </w:p>
    <w:p w:rsidR="00567558" w:rsidRDefault="00567558" w:rsidP="00910FE7">
      <w:pPr>
        <w:pStyle w:val="Heading1"/>
      </w:pPr>
      <w:r>
        <w:t xml:space="preserve">DMRS initialization </w:t>
      </w:r>
    </w:p>
    <w:p w:rsidR="000D3EB4" w:rsidRDefault="000D3EB4" w:rsidP="000D3EB4">
      <w:pPr>
        <w:rPr>
          <w:lang w:eastAsia="x-none"/>
        </w:rPr>
      </w:pPr>
    </w:p>
    <w:p w:rsidR="000D3EB4" w:rsidRPr="000D3EB4" w:rsidRDefault="000D3EB4" w:rsidP="000D3EB4">
      <w:pPr>
        <w:rPr>
          <w:lang w:eastAsia="x-none"/>
        </w:rPr>
      </w:pPr>
      <w:r>
        <w:rPr>
          <w:lang w:eastAsia="x-none"/>
        </w:rPr>
        <w:t>Working assumption of DMRS was confirmed. Remaining issue is the initialization of the sequence.</w:t>
      </w:r>
    </w:p>
    <w:p w:rsidR="00244527" w:rsidRPr="00DD7338" w:rsidRDefault="001250C2" w:rsidP="00404325">
      <w:pPr>
        <w:tabs>
          <w:tab w:val="left" w:pos="720"/>
        </w:tabs>
        <w:rPr>
          <w:lang w:val="en-US" w:eastAsia="ko-KR"/>
        </w:rPr>
      </w:pPr>
      <w:r>
        <w:rPr>
          <w:lang w:val="en-US" w:eastAsia="ko-KR"/>
        </w:rPr>
        <w:t xml:space="preserve">Proposal: </w:t>
      </w:r>
    </w:p>
    <w:p w:rsidR="00244527" w:rsidRDefault="00961B14" w:rsidP="001250C2">
      <w:pPr>
        <w:tabs>
          <w:tab w:val="left" w:pos="720"/>
        </w:tabs>
        <w:ind w:left="360"/>
        <w:rPr>
          <w:lang w:eastAsia="x-none"/>
        </w:rPr>
      </w:pPr>
      <w:r>
        <w:rPr>
          <w:lang w:eastAsia="x-none"/>
        </w:rPr>
        <w:t xml:space="preserve">If </w:t>
      </w:r>
      <w:r w:rsidR="009643DA">
        <w:rPr>
          <w:lang w:eastAsia="x-none"/>
        </w:rPr>
        <w:t xml:space="preserve"> half frame indication is in PBCH, DMRS is initialized with</w:t>
      </w:r>
    </w:p>
    <w:p w:rsidR="009643DA" w:rsidRDefault="009643DA" w:rsidP="001250C2">
      <w:pPr>
        <w:numPr>
          <w:ilvl w:val="0"/>
          <w:numId w:val="36"/>
        </w:numPr>
        <w:tabs>
          <w:tab w:val="left" w:pos="720"/>
        </w:tabs>
        <w:ind w:left="1080"/>
        <w:rPr>
          <w:lang w:eastAsia="x-none"/>
        </w:rPr>
      </w:pPr>
      <w:r>
        <w:rPr>
          <w:lang w:eastAsia="x-none"/>
        </w:rPr>
        <w:t>Cell-ID + 3 LSB of SS/PBCH block index</w:t>
      </w:r>
    </w:p>
    <w:p w:rsidR="001250C2" w:rsidRDefault="006E1D02" w:rsidP="001250C2">
      <w:pPr>
        <w:numPr>
          <w:ilvl w:val="0"/>
          <w:numId w:val="36"/>
        </w:numPr>
        <w:tabs>
          <w:tab w:val="left" w:pos="720"/>
        </w:tabs>
        <w:ind w:left="1080"/>
        <w:rPr>
          <w:lang w:eastAsia="x-none"/>
        </w:rPr>
      </w:pPr>
      <w:r w:rsidRPr="006E1D02">
        <w:rPr>
          <w:lang w:eastAsia="x-none"/>
        </w:rPr>
        <w:fldChar w:fldCharType="begin"/>
      </w:r>
      <w:r w:rsidRPr="006E1D02">
        <w:rPr>
          <w:lang w:eastAsia="x-none"/>
        </w:rPr>
        <w:instrText xml:space="preserve"> QUOTE </w:instrText>
      </w:r>
      <w:r w:rsidR="00FA1350">
        <w:rPr>
          <w:position w:val="-5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5.2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tDisplayPageBoundaries/&gt;&lt;w:activeWritingStyle w:lang=&quot;EN-GB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-CA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JA&quot; w:vendorID=&quot;64&quot; w:dllVersion=&quot;6&quot; w:nlCheck=&quot;on&quot; w:optionSet=&quot;1&quot;/&gt;&lt;w:activeWritingStyle w:lang=&quot;EN-CA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savePreviewPicture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115C&quot;/&gt;&lt;wsp:rsid wsp:val=&quot;000011EC&quot;/&gt;&lt;wsp:rsid wsp:val=&quot;0000174E&quot;/&gt;&lt;wsp:rsid wsp:val=&quot;00001AE6&quot;/&gt;&lt;wsp:rsid wsp:val=&quot;00001B1A&quot;/&gt;&lt;wsp:rsid wsp:val=&quot;00001BE4&quot;/&gt;&lt;wsp:rsid wsp:val=&quot;00001C63&quot;/&gt;&lt;wsp:rsid wsp:val=&quot;00001DDA&quot;/&gt;&lt;wsp:rsid wsp:val=&quot;00001E4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F51&quot;/&gt;&lt;wsp:rsid wsp:val=&quot;0000309D&quot;/&gt;&lt;wsp:rsid wsp:val=&quot;000030F9&quot;/&gt;&lt;wsp:rsid wsp:val=&quot;00003110&quot;/&gt;&lt;wsp:rsid wsp:val=&quot;00003698&quot;/&gt;&lt;wsp:rsid wsp:val=&quot;000036CF&quot;/&gt;&lt;wsp:rsid wsp:val=&quot;000039AB&quot;/&gt;&lt;wsp:rsid wsp:val=&quot;00003B58&quot;/&gt;&lt;wsp:rsid wsp:val=&quot;00003F92&quot;/&gt;&lt;wsp:rsid wsp:val=&quot;00004056&quot;/&gt;&lt;wsp:rsid wsp:val=&quot;00004154&quot;/&gt;&lt;wsp:rsid wsp:val=&quot;000043E1&quot;/&gt;&lt;wsp:rsid wsp:val=&quot;0000498E&quot;/&gt;&lt;wsp:rsid wsp:val=&quot;00004A2F&quot;/&gt;&lt;wsp:rsid wsp:val=&quot;00004AC3&quot;/&gt;&lt;wsp:rsid wsp:val=&quot;00004DA7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2E9&quot;/&gt;&lt;wsp:rsid wsp:val=&quot;00006365&quot;/&gt;&lt;wsp:rsid wsp:val=&quot;00006384&quot;/&gt;&lt;wsp:rsid wsp:val=&quot;000063E4&quot;/&gt;&lt;wsp:rsid wsp:val=&quot;0000682F&quot;/&gt;&lt;wsp:rsid wsp:val=&quot;00006C6D&quot;/&gt;&lt;wsp:rsid wsp:val=&quot;00006ECD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E49&quot;/&gt;&lt;wsp:rsid wsp:val=&quot;00010F6E&quot;/&gt;&lt;wsp:rsid wsp:val=&quot;00011222&quot;/&gt;&lt;wsp:rsid wsp:val=&quot;000112A4&quot;/&gt;&lt;wsp:rsid wsp:val=&quot;0001136D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B0&quot;/&gt;&lt;wsp:rsid wsp:val=&quot;00012312&quot;/&gt;&lt;wsp:rsid wsp:val=&quot;000123AC&quot;/&gt;&lt;wsp:rsid wsp:val=&quot;0001269D&quot;/&gt;&lt;wsp:rsid wsp:val=&quot;00012755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A85&quot;/&gt;&lt;wsp:rsid wsp:val=&quot;00013BB3&quot;/&gt;&lt;wsp:rsid wsp:val=&quot;000143B4&quot;/&gt;&lt;wsp:rsid wsp:val=&quot;00014482&quot;/&gt;&lt;wsp:rsid wsp:val=&quot;000145DE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533&quot;/&gt;&lt;wsp:rsid wsp:val=&quot;000155DA&quot;/&gt;&lt;wsp:rsid wsp:val=&quot;00015638&quot;/&gt;&lt;wsp:rsid wsp:val=&quot;000159AB&quot;/&gt;&lt;wsp:rsid wsp:val=&quot;00015D64&quot;/&gt;&lt;wsp:rsid wsp:val=&quot;00015D7A&quot;/&gt;&lt;wsp:rsid wsp:val=&quot;00016153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43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E9&quot;/&gt;&lt;wsp:rsid wsp:val=&quot;000228EB&quot;/&gt;&lt;wsp:rsid wsp:val=&quot;00022A61&quot;/&gt;&lt;wsp:rsid wsp:val=&quot;00022B32&quot;/&gt;&lt;wsp:rsid wsp:val=&quot;00022DDD&quot;/&gt;&lt;wsp:rsid wsp:val=&quot;000230B8&quot;/&gt;&lt;wsp:rsid wsp:val=&quot;0002338E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F5&quot;/&gt;&lt;wsp:rsid wsp:val=&quot;0002470C&quot;/&gt;&lt;wsp:rsid wsp:val=&quot;0002493C&quot;/&gt;&lt;wsp:rsid wsp:val=&quot;00024951&quot;/&gt;&lt;wsp:rsid wsp:val=&quot;00024E65&quot;/&gt;&lt;wsp:rsid wsp:val=&quot;00024F12&quot;/&gt;&lt;wsp:rsid wsp:val=&quot;000250F0&quot;/&gt;&lt;wsp:rsid wsp:val=&quot;00025104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6006&quot;/&gt;&lt;wsp:rsid wsp:val=&quot;0002616F&quot;/&gt;&lt;wsp:rsid wsp:val=&quot;000262BB&quot;/&gt;&lt;wsp:rsid wsp:val=&quot;000262F4&quot;/&gt;&lt;wsp:rsid wsp:val=&quot;0002634D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CF3&quot;/&gt;&lt;wsp:rsid wsp:val=&quot;00026D0D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E2&quot;/&gt;&lt;wsp:rsid wsp:val=&quot;00027ED9&quot;/&gt;&lt;wsp:rsid wsp:val=&quot;00027F9D&quot;/&gt;&lt;wsp:rsid wsp:val=&quot;0003009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427&quot;/&gt;&lt;wsp:rsid wsp:val=&quot;00031534&quot;/&gt;&lt;wsp:rsid wsp:val=&quot;00031731&quot;/&gt;&lt;wsp:rsid wsp:val=&quot;0003178D&quot;/&gt;&lt;wsp:rsid wsp:val=&quot;00031AD4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5AB&quot;/&gt;&lt;wsp:rsid wsp:val=&quot;00034769&quot;/&gt;&lt;wsp:rsid wsp:val=&quot;0003486E&quot;/&gt;&lt;wsp:rsid wsp:val=&quot;00034A71&quot;/&gt;&lt;wsp:rsid wsp:val=&quot;00035007&quot;/&gt;&lt;wsp:rsid wsp:val=&quot;0003534A&quot;/&gt;&lt;wsp:rsid wsp:val=&quot;00035446&quot;/&gt;&lt;wsp:rsid wsp:val=&quot;0003547D&quot;/&gt;&lt;wsp:rsid wsp:val=&quot;0003553E&quot;/&gt;&lt;wsp:rsid wsp:val=&quot;00035736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41&quot;/&gt;&lt;wsp:rsid wsp:val=&quot;000375BB&quot;/&gt;&lt;wsp:rsid wsp:val=&quot;00037646&quot;/&gt;&lt;wsp:rsid wsp:val=&quot;00037991&quot;/&gt;&lt;wsp:rsid wsp:val=&quot;00037A92&quot;/&gt;&lt;wsp:rsid wsp:val=&quot;00037AF7&quot;/&gt;&lt;wsp:rsid wsp:val=&quot;00037B9A&quot;/&gt;&lt;wsp:rsid wsp:val=&quot;00037D1F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B52&quot;/&gt;&lt;wsp:rsid wsp:val=&quot;00040B9B&quot;/&gt;&lt;wsp:rsid wsp:val=&quot;00040BB3&quot;/&gt;&lt;wsp:rsid wsp:val=&quot;00040C2B&quot;/&gt;&lt;wsp:rsid wsp:val=&quot;000411DE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44A&quot;/&gt;&lt;wsp:rsid wsp:val=&quot;000424FC&quot;/&gt;&lt;wsp:rsid wsp:val=&quot;00042567&quot;/&gt;&lt;wsp:rsid wsp:val=&quot;00042693&quot;/&gt;&lt;wsp:rsid wsp:val=&quot;00042A37&quot;/&gt;&lt;wsp:rsid wsp:val=&quot;00042ECA&quot;/&gt;&lt;wsp:rsid wsp:val=&quot;00043003&quot;/&gt;&lt;wsp:rsid wsp:val=&quot;000430AC&quot;/&gt;&lt;wsp:rsid wsp:val=&quot;000433FA&quot;/&gt;&lt;wsp:rsid wsp:val=&quot;000434B1&quot;/&gt;&lt;wsp:rsid wsp:val=&quot;00043578&quot;/&gt;&lt;wsp:rsid wsp:val=&quot;00043619&quot;/&gt;&lt;wsp:rsid wsp:val=&quot;00043A5E&quot;/&gt;&lt;wsp:rsid wsp:val=&quot;00043AF9&quot;/&gt;&lt;wsp:rsid wsp:val=&quot;00043C64&quot;/&gt;&lt;wsp:rsid wsp:val=&quot;00043D08&quot;/&gt;&lt;wsp:rsid wsp:val=&quot;00043FAD&quot;/&gt;&lt;wsp:rsid wsp:val=&quot;000445C5&quot;/&gt;&lt;wsp:rsid wsp:val=&quot;000447FD&quot;/&gt;&lt;wsp:rsid wsp:val=&quot;00044967&quot;/&gt;&lt;wsp:rsid wsp:val=&quot;000449D0&quot;/&gt;&lt;wsp:rsid wsp:val=&quot;000449FE&quot;/&gt;&lt;wsp:rsid wsp:val=&quot;0004536A&quot;/&gt;&lt;wsp:rsid wsp:val=&quot;000454BB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9D&quot;/&gt;&lt;wsp:rsid wsp:val=&quot;00046657&quot;/&gt;&lt;wsp:rsid wsp:val=&quot;00046741&quot;/&gt;&lt;wsp:rsid wsp:val=&quot;00046817&quot;/&gt;&lt;wsp:rsid wsp:val=&quot;00046A46&quot;/&gt;&lt;wsp:rsid wsp:val=&quot;00046A72&quot;/&gt;&lt;wsp:rsid wsp:val=&quot;00046F19&quot;/&gt;&lt;wsp:rsid wsp:val=&quot;00047220&quot;/&gt;&lt;wsp:rsid wsp:val=&quot;000478CE&quot;/&gt;&lt;wsp:rsid wsp:val=&quot;000478FC&quot;/&gt;&lt;wsp:rsid wsp:val=&quot;0004796D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A50&quot;/&gt;&lt;wsp:rsid wsp:val=&quot;00050D19&quot;/&gt;&lt;wsp:rsid wsp:val=&quot;00050D40&quot;/&gt;&lt;wsp:rsid wsp:val=&quot;00050EB2&quot;/&gt;&lt;wsp:rsid wsp:val=&quot;00051232&quot;/&gt;&lt;wsp:rsid wsp:val=&quot;00051366&quot;/&gt;&lt;wsp:rsid wsp:val=&quot;00051696&quot;/&gt;&lt;wsp:rsid wsp:val=&quot;000518AE&quot;/&gt;&lt;wsp:rsid wsp:val=&quot;00051AA8&quot;/&gt;&lt;wsp:rsid wsp:val=&quot;00051B20&quot;/&gt;&lt;wsp:rsid wsp:val=&quot;00051C90&quot;/&gt;&lt;wsp:rsid wsp:val=&quot;00051DC9&quot;/&gt;&lt;wsp:rsid wsp:val=&quot;00051EFC&quot;/&gt;&lt;wsp:rsid wsp:val=&quot;000521D7&quot;/&gt;&lt;wsp:rsid wsp:val=&quot;0005242C&quot;/&gt;&lt;wsp:rsid wsp:val=&quot;000524F6&quot;/&gt;&lt;wsp:rsid wsp:val=&quot;00052519&quot;/&gt;&lt;wsp:rsid wsp:val=&quot;000526E1&quot;/&gt;&lt;wsp:rsid wsp:val=&quot;0005289B&quot;/&gt;&lt;wsp:rsid wsp:val=&quot;00052AEF&quot;/&gt;&lt;wsp:rsid wsp:val=&quot;00052BE2&quot;/&gt;&lt;wsp:rsid wsp:val=&quot;00052C36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715&quot;/&gt;&lt;wsp:rsid wsp:val=&quot;00055764&quot;/&gt;&lt;wsp:rsid wsp:val=&quot;00055B8B&quot;/&gt;&lt;wsp:rsid wsp:val=&quot;00055E65&quot;/&gt;&lt;wsp:rsid wsp:val=&quot;000562A6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D7&quot;/&gt;&lt;wsp:rsid wsp:val=&quot;00057764&quot;/&gt;&lt;wsp:rsid wsp:val=&quot;00057D72&quot;/&gt;&lt;wsp:rsid wsp:val=&quot;00057E28&quot;/&gt;&lt;wsp:rsid wsp:val=&quot;00057FAA&quot;/&gt;&lt;wsp:rsid wsp:val=&quot;000600B4&quot;/&gt;&lt;wsp:rsid wsp:val=&quot;00060193&quot;/&gt;&lt;wsp:rsid wsp:val=&quot;00060570&quot;/&gt;&lt;wsp:rsid wsp:val=&quot;0006067F&quot;/&gt;&lt;wsp:rsid wsp:val=&quot;000606B9&quot;/&gt;&lt;wsp:rsid wsp:val=&quot;00060DD6&quot;/&gt;&lt;wsp:rsid wsp:val=&quot;00060EE8&quot;/&gt;&lt;wsp:rsid wsp:val=&quot;0006131F&quot;/&gt;&lt;wsp:rsid wsp:val=&quot;00061550&quot;/&gt;&lt;wsp:rsid wsp:val=&quot;000617B1&quot;/&gt;&lt;wsp:rsid wsp:val=&quot;00061BC7&quot;/&gt;&lt;wsp:rsid wsp:val=&quot;00061CEC&quot;/&gt;&lt;wsp:rsid wsp:val=&quot;00061D21&quot;/&gt;&lt;wsp:rsid wsp:val=&quot;00062285&quot;/&gt;&lt;wsp:rsid wsp:val=&quot;00062476&quot;/&gt;&lt;wsp:rsid wsp:val=&quot;00062950&quot;/&gt;&lt;wsp:rsid wsp:val=&quot;0006298A&quot;/&gt;&lt;wsp:rsid wsp:val=&quot;00062B1A&quot;/&gt;&lt;wsp:rsid wsp:val=&quot;00062DCB&quot;/&gt;&lt;wsp:rsid wsp:val=&quot;000631C8&quot;/&gt;&lt;wsp:rsid wsp:val=&quot;000637C4&quot;/&gt;&lt;wsp:rsid wsp:val=&quot;00063899&quot;/&gt;&lt;wsp:rsid wsp:val=&quot;000639DE&quot;/&gt;&lt;wsp:rsid wsp:val=&quot;00063A9D&quot;/&gt;&lt;wsp:rsid wsp:val=&quot;00063B50&quot;/&gt;&lt;wsp:rsid wsp:val=&quot;00063DDE&quot;/&gt;&lt;wsp:rsid wsp:val=&quot;00063EBF&quot;/&gt;&lt;wsp:rsid wsp:val=&quot;00063F69&quot;/&gt;&lt;wsp:rsid wsp:val=&quot;000640FE&quot;/&gt;&lt;wsp:rsid wsp:val=&quot;0006436A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458&quot;/&gt;&lt;wsp:rsid wsp:val=&quot;00066836&quot;/&gt;&lt;wsp:rsid wsp:val=&quot;00066A22&quot;/&gt;&lt;wsp:rsid wsp:val=&quot;00066CFE&quot;/&gt;&lt;wsp:rsid wsp:val=&quot;000671D5&quot;/&gt;&lt;wsp:rsid wsp:val=&quot;000672C9&quot;/&gt;&lt;wsp:rsid wsp:val=&quot;0006755A&quot;/&gt;&lt;wsp:rsid wsp:val=&quot;00067A6B&quot;/&gt;&lt;wsp:rsid wsp:val=&quot;00067EE6&quot;/&gt;&lt;wsp:rsid wsp:val=&quot;00067FC0&quot;/&gt;&lt;wsp:rsid wsp:val=&quot;0007012F&quot;/&gt;&lt;wsp:rsid wsp:val=&quot;00070295&quot;/&gt;&lt;wsp:rsid wsp:val=&quot;000707EC&quot;/&gt;&lt;wsp:rsid wsp:val=&quot;00070A13&quot;/&gt;&lt;wsp:rsid wsp:val=&quot;00070D54&quot;/&gt;&lt;wsp:rsid wsp:val=&quot;00071477&quot;/&gt;&lt;wsp:rsid wsp:val=&quot;0007161C&quot;/&gt;&lt;wsp:rsid wsp:val=&quot;00071694&quot;/&gt;&lt;wsp:rsid wsp:val=&quot;00071701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970&quot;/&gt;&lt;wsp:rsid wsp:val=&quot;000729E1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50F&quot;/&gt;&lt;wsp:rsid wsp:val=&quot;0007394F&quot;/&gt;&lt;wsp:rsid wsp:val=&quot;00073A62&quot;/&gt;&lt;wsp:rsid wsp:val=&quot;00073F00&quot;/&gt;&lt;wsp:rsid wsp:val=&quot;00073F4B&quot;/&gt;&lt;wsp:rsid wsp:val=&quot;00074076&quot;/&gt;&lt;wsp:rsid wsp:val=&quot;00074150&quot;/&gt;&lt;wsp:rsid wsp:val=&quot;000742E5&quot;/&gt;&lt;wsp:rsid wsp:val=&quot;00074326&quot;/&gt;&lt;wsp:rsid wsp:val=&quot;000744F8&quot;/&gt;&lt;wsp:rsid wsp:val=&quot;0007455F&quot;/&gt;&lt;wsp:rsid wsp:val=&quot;00074A2B&quot;/&gt;&lt;wsp:rsid wsp:val=&quot;000750AC&quot;/&gt;&lt;wsp:rsid wsp:val=&quot;00075466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A3B&quot;/&gt;&lt;wsp:rsid wsp:val=&quot;00076C93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600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7A&quot;/&gt;&lt;wsp:rsid wsp:val=&quot;00082362&quot;/&gt;&lt;wsp:rsid wsp:val=&quot;000823E1&quot;/&gt;&lt;wsp:rsid wsp:val=&quot;00082943&quot;/&gt;&lt;wsp:rsid wsp:val=&quot;000829CA&quot;/&gt;&lt;wsp:rsid wsp:val=&quot;00082E80&quot;/&gt;&lt;wsp:rsid wsp:val=&quot;00083170&quot;/&gt;&lt;wsp:rsid wsp:val=&quot;00083197&quot;/&gt;&lt;wsp:rsid wsp:val=&quot;000833BD&quot;/&gt;&lt;wsp:rsid wsp:val=&quot;00083452&quot;/&gt;&lt;wsp:rsid wsp:val=&quot;0008365D&quot;/&gt;&lt;wsp:rsid wsp:val=&quot;00083761&quot;/&gt;&lt;wsp:rsid wsp:val=&quot;0008378C&quot;/&gt;&lt;wsp:rsid wsp:val=&quot;00083851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5D5&quot;/&gt;&lt;wsp:rsid wsp:val=&quot;00084700&quot;/&gt;&lt;wsp:rsid wsp:val=&quot;00084B6D&quot;/&gt;&lt;wsp:rsid wsp:val=&quot;00085392&quot;/&gt;&lt;wsp:rsid wsp:val=&quot;00085611&quot;/&gt;&lt;wsp:rsid wsp:val=&quot;00085AC8&quot;/&gt;&lt;wsp:rsid wsp:val=&quot;00085B87&quot;/&gt;&lt;wsp:rsid wsp:val=&quot;000862A2&quot;/&gt;&lt;wsp:rsid wsp:val=&quot;00086326&quot;/&gt;&lt;wsp:rsid wsp:val=&quot;000863CC&quot;/&gt;&lt;wsp:rsid wsp:val=&quot;000863ED&quot;/&gt;&lt;wsp:rsid wsp:val=&quot;00086421&quot;/&gt;&lt;wsp:rsid wsp:val=&quot;0008656C&quot;/&gt;&lt;wsp:rsid wsp:val=&quot;0008660D&quot;/&gt;&lt;wsp:rsid wsp:val=&quot;00086DAB&quot;/&gt;&lt;wsp:rsid wsp:val=&quot;00086E43&quot;/&gt;&lt;wsp:rsid wsp:val=&quot;00087010&quot;/&gt;&lt;wsp:rsid wsp:val=&quot;000871D5&quot;/&gt;&lt;wsp:rsid wsp:val=&quot;000873F6&quot;/&gt;&lt;wsp:rsid wsp:val=&quot;00087716&quot;/&gt;&lt;wsp:rsid wsp:val=&quot;000877E1&quot;/&gt;&lt;wsp:rsid wsp:val=&quot;00087DAB&quot;/&gt;&lt;wsp:rsid wsp:val=&quot;0009020D&quot;/&gt;&lt;wsp:rsid wsp:val=&quot;00090333&quot;/&gt;&lt;wsp:rsid wsp:val=&quot;00090446&quot;/&gt;&lt;wsp:rsid wsp:val=&quot;00090555&quot;/&gt;&lt;wsp:rsid wsp:val=&quot;0009090B&quot;/&gt;&lt;wsp:rsid wsp:val=&quot;00090919&quot;/&gt;&lt;wsp:rsid wsp:val=&quot;00090968&quot;/&gt;&lt;wsp:rsid wsp:val=&quot;00090A16&quot;/&gt;&lt;wsp:rsid wsp:val=&quot;00090B3C&quot;/&gt;&lt;wsp:rsid wsp:val=&quot;00090DCA&quot;/&gt;&lt;wsp:rsid wsp:val=&quot;000910D0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260&quot;/&gt;&lt;wsp:rsid wsp:val=&quot;00092386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D27&quot;/&gt;&lt;wsp:rsid wsp:val=&quot;00092FFD&quot;/&gt;&lt;wsp:rsid wsp:val=&quot;00093081&quot;/&gt;&lt;wsp:rsid wsp:val=&quot;0009328C&quot;/&gt;&lt;wsp:rsid wsp:val=&quot;0009395D&quot;/&gt;&lt;wsp:rsid wsp:val=&quot;00093A11&quot;/&gt;&lt;wsp:rsid wsp:val=&quot;00093D36&quot;/&gt;&lt;wsp:rsid wsp:val=&quot;0009400A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F4&quot;/&gt;&lt;wsp:rsid wsp:val=&quot;00094C2D&quot;/&gt;&lt;wsp:rsid wsp:val=&quot;00094CAA&quot;/&gt;&lt;wsp:rsid wsp:val=&quot;00094D75&quot;/&gt;&lt;wsp:rsid wsp:val=&quot;000952C9&quot;/&gt;&lt;wsp:rsid wsp:val=&quot;000952E9&quot;/&gt;&lt;wsp:rsid wsp:val=&quot;0009543D&quot;/&gt;&lt;wsp:rsid wsp:val=&quot;0009552E&quot;/&gt;&lt;wsp:rsid wsp:val=&quot;00095BD5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B3D&quot;/&gt;&lt;wsp:rsid wsp:val=&quot;00096D85&quot;/&gt;&lt;wsp:rsid wsp:val=&quot;00096F6F&quot;/&gt;&lt;wsp:rsid wsp:val=&quot;00097016&quot;/&gt;&lt;wsp:rsid wsp:val=&quot;00097133&quot;/&gt;&lt;wsp:rsid wsp:val=&quot;000971C0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CE7&quot;/&gt;&lt;wsp:rsid wsp:val=&quot;000A2D1E&quot;/&gt;&lt;wsp:rsid wsp:val=&quot;000A322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8D&quot;/&gt;&lt;wsp:rsid wsp:val=&quot;000A42D4&quot;/&gt;&lt;wsp:rsid wsp:val=&quot;000A4331&quot;/&gt;&lt;wsp:rsid wsp:val=&quot;000A4418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814&quot;/&gt;&lt;wsp:rsid wsp:val=&quot;000A6ABA&quot;/&gt;&lt;wsp:rsid wsp:val=&quot;000A6B78&quot;/&gt;&lt;wsp:rsid wsp:val=&quot;000A6C15&quot;/&gt;&lt;wsp:rsid wsp:val=&quot;000A6FDB&quot;/&gt;&lt;wsp:rsid wsp:val=&quot;000A7109&quot;/&gt;&lt;wsp:rsid wsp:val=&quot;000A7253&quot;/&gt;&lt;wsp:rsid wsp:val=&quot;000A731B&quot;/&gt;&lt;wsp:rsid wsp:val=&quot;000A73FF&quot;/&gt;&lt;wsp:rsid wsp:val=&quot;000A7754&quot;/&gt;&lt;wsp:rsid wsp:val=&quot;000A7C4F&quot;/&gt;&lt;wsp:rsid wsp:val=&quot;000A7ED1&quot;/&gt;&lt;wsp:rsid wsp:val=&quot;000B033E&quot;/&gt;&lt;wsp:rsid wsp:val=&quot;000B0436&quot;/&gt;&lt;wsp:rsid wsp:val=&quot;000B0857&quot;/&gt;&lt;wsp:rsid wsp:val=&quot;000B0E9E&quot;/&gt;&lt;wsp:rsid wsp:val=&quot;000B1449&quot;/&gt;&lt;wsp:rsid wsp:val=&quot;000B16E6&quot;/&gt;&lt;wsp:rsid wsp:val=&quot;000B180E&quot;/&gt;&lt;wsp:rsid wsp:val=&quot;000B1947&quot;/&gt;&lt;wsp:rsid wsp:val=&quot;000B19B8&quot;/&gt;&lt;wsp:rsid wsp:val=&quot;000B19E5&quot;/&gt;&lt;wsp:rsid wsp:val=&quot;000B1B64&quot;/&gt;&lt;wsp:rsid wsp:val=&quot;000B1BED&quot;/&gt;&lt;wsp:rsid wsp:val=&quot;000B223B&quot;/&gt;&lt;wsp:rsid wsp:val=&quot;000B22ED&quot;/&gt;&lt;wsp:rsid wsp:val=&quot;000B249C&quot;/&gt;&lt;wsp:rsid wsp:val=&quot;000B280A&quot;/&gt;&lt;wsp:rsid wsp:val=&quot;000B2B1C&quot;/&gt;&lt;wsp:rsid wsp:val=&quot;000B2B27&quot;/&gt;&lt;wsp:rsid wsp:val=&quot;000B2D3C&quot;/&gt;&lt;wsp:rsid wsp:val=&quot;000B2EC5&quot;/&gt;&lt;wsp:rsid wsp:val=&quot;000B2EF3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408&quot;/&gt;&lt;wsp:rsid wsp:val=&quot;000B44E9&quot;/&gt;&lt;wsp:rsid wsp:val=&quot;000B4B0E&quot;/&gt;&lt;wsp:rsid wsp:val=&quot;000B4B1F&quot;/&gt;&lt;wsp:rsid wsp:val=&quot;000B4B9E&quot;/&gt;&lt;wsp:rsid wsp:val=&quot;000B4C4B&quot;/&gt;&lt;wsp:rsid wsp:val=&quot;000B4C5F&quot;/&gt;&lt;wsp:rsid wsp:val=&quot;000B4E76&quot;/&gt;&lt;wsp:rsid wsp:val=&quot;000B51A9&quot;/&gt;&lt;wsp:rsid wsp:val=&quot;000B51E5&quot;/&gt;&lt;wsp:rsid wsp:val=&quot;000B53FA&quot;/&gt;&lt;wsp:rsid wsp:val=&quot;000B5507&quot;/&gt;&lt;wsp:rsid wsp:val=&quot;000B5B49&quot;/&gt;&lt;wsp:rsid wsp:val=&quot;000B5C48&quot;/&gt;&lt;wsp:rsid wsp:val=&quot;000B5C68&quot;/&gt;&lt;wsp:rsid wsp:val=&quot;000B5E56&quot;/&gt;&lt;wsp:rsid wsp:val=&quot;000B614B&quot;/&gt;&lt;wsp:rsid wsp:val=&quot;000B6182&quot;/&gt;&lt;wsp:rsid wsp:val=&quot;000B6452&quot;/&gt;&lt;wsp:rsid wsp:val=&quot;000B6508&quot;/&gt;&lt;wsp:rsid wsp:val=&quot;000B66F1&quot;/&gt;&lt;wsp:rsid wsp:val=&quot;000B673D&quot;/&gt;&lt;wsp:rsid wsp:val=&quot;000B69B2&quot;/&gt;&lt;wsp:rsid wsp:val=&quot;000B6A17&quot;/&gt;&lt;wsp:rsid wsp:val=&quot;000B6E17&quot;/&gt;&lt;wsp:rsid wsp:val=&quot;000B6E8A&quot;/&gt;&lt;wsp:rsid wsp:val=&quot;000B6F73&quot;/&gt;&lt;wsp:rsid wsp:val=&quot;000B7196&quot;/&gt;&lt;wsp:rsid wsp:val=&quot;000B730A&quot;/&gt;&lt;wsp:rsid wsp:val=&quot;000B7664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50B&quot;/&gt;&lt;wsp:rsid wsp:val=&quot;000C0696&quot;/&gt;&lt;wsp:rsid wsp:val=&quot;000C09F5&quot;/&gt;&lt;wsp:rsid wsp:val=&quot;000C0A62&quot;/&gt;&lt;wsp:rsid wsp:val=&quot;000C0C75&quot;/&gt;&lt;wsp:rsid wsp:val=&quot;000C0D06&quot;/&gt;&lt;wsp:rsid wsp:val=&quot;000C0E88&quot;/&gt;&lt;wsp:rsid wsp:val=&quot;000C11B1&quot;/&gt;&lt;wsp:rsid wsp:val=&quot;000C1334&quot;/&gt;&lt;wsp:rsid wsp:val=&quot;000C197F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21&quot;/&gt;&lt;wsp:rsid wsp:val=&quot;000C3A53&quot;/&gt;&lt;wsp:rsid wsp:val=&quot;000C3AF6&quot;/&gt;&lt;wsp:rsid wsp:val=&quot;000C3D33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9AD&quot;/&gt;&lt;wsp:rsid wsp:val=&quot;000C4BB5&quot;/&gt;&lt;wsp:rsid wsp:val=&quot;000C4D68&quot;/&gt;&lt;wsp:rsid wsp:val=&quot;000C4ED1&quot;/&gt;&lt;wsp:rsid wsp:val=&quot;000C53E1&quot;/&gt;&lt;wsp:rsid wsp:val=&quot;000C5429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9E&quot;/&gt;&lt;wsp:rsid wsp:val=&quot;000C6766&quot;/&gt;&lt;wsp:rsid wsp:val=&quot;000C6959&quot;/&gt;&lt;wsp:rsid wsp:val=&quot;000C7225&quot;/&gt;&lt;wsp:rsid wsp:val=&quot;000C762B&quot;/&gt;&lt;wsp:rsid wsp:val=&quot;000C76E1&quot;/&gt;&lt;wsp:rsid wsp:val=&quot;000C7B5E&quot;/&gt;&lt;wsp:rsid wsp:val=&quot;000C7EA4&quot;/&gt;&lt;wsp:rsid wsp:val=&quot;000C7EB0&quot;/&gt;&lt;wsp:rsid wsp:val=&quot;000C7EC8&quot;/&gt;&lt;wsp:rsid wsp:val=&quot;000C7F91&quot;/&gt;&lt;wsp:rsid wsp:val=&quot;000D0765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A41&quot;/&gt;&lt;wsp:rsid wsp:val=&quot;000D1A94&quot;/&gt;&lt;wsp:rsid wsp:val=&quot;000D1C78&quot;/&gt;&lt;wsp:rsid wsp:val=&quot;000D1CCF&quot;/&gt;&lt;wsp:rsid wsp:val=&quot;000D1DD3&quot;/&gt;&lt;wsp:rsid wsp:val=&quot;000D1FE3&quot;/&gt;&lt;wsp:rsid wsp:val=&quot;000D229E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E2&quot;/&gt;&lt;wsp:rsid wsp:val=&quot;000D4E95&quot;/&gt;&lt;wsp:rsid wsp:val=&quot;000D4E98&quot;/&gt;&lt;wsp:rsid wsp:val=&quot;000D5020&quot;/&gt;&lt;wsp:rsid wsp:val=&quot;000D56C3&quot;/&gt;&lt;wsp:rsid wsp:val=&quot;000D5738&quot;/&gt;&lt;wsp:rsid wsp:val=&quot;000D5B79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89A&quot;/&gt;&lt;wsp:rsid wsp:val=&quot;000D797A&quot;/&gt;&lt;wsp:rsid wsp:val=&quot;000D7F40&quot;/&gt;&lt;wsp:rsid wsp:val=&quot;000E0095&quot;/&gt;&lt;wsp:rsid wsp:val=&quot;000E018E&quot;/&gt;&lt;wsp:rsid wsp:val=&quot;000E01B5&quot;/&gt;&lt;wsp:rsid wsp:val=&quot;000E032C&quot;/&gt;&lt;wsp:rsid wsp:val=&quot;000E04A1&quot;/&gt;&lt;wsp:rsid wsp:val=&quot;000E0802&quot;/&gt;&lt;wsp:rsid wsp:val=&quot;000E080F&quot;/&gt;&lt;wsp:rsid wsp:val=&quot;000E0833&quot;/&gt;&lt;wsp:rsid wsp:val=&quot;000E0949&quot;/&gt;&lt;wsp:rsid wsp:val=&quot;000E09FC&quot;/&gt;&lt;wsp:rsid wsp:val=&quot;000E0BF7&quot;/&gt;&lt;wsp:rsid wsp:val=&quot;000E0DD3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941&quot;/&gt;&lt;wsp:rsid wsp:val=&quot;000E1A7A&quot;/&gt;&lt;wsp:rsid wsp:val=&quot;000E1B8B&quot;/&gt;&lt;wsp:rsid wsp:val=&quot;000E1FC4&quot;/&gt;&lt;wsp:rsid wsp:val=&quot;000E1FE7&quot;/&gt;&lt;wsp:rsid wsp:val=&quot;000E2014&quot;/&gt;&lt;wsp:rsid wsp:val=&quot;000E2052&quot;/&gt;&lt;wsp:rsid wsp:val=&quot;000E23EE&quot;/&gt;&lt;wsp:rsid wsp:val=&quot;000E2407&quot;/&gt;&lt;wsp:rsid wsp:val=&quot;000E2433&quot;/&gt;&lt;wsp:rsid wsp:val=&quot;000E2608&quot;/&gt;&lt;wsp:rsid wsp:val=&quot;000E2743&quot;/&gt;&lt;wsp:rsid wsp:val=&quot;000E28B6&quot;/&gt;&lt;wsp:rsid wsp:val=&quot;000E2D52&quot;/&gt;&lt;wsp:rsid wsp:val=&quot;000E2D54&quot;/&gt;&lt;wsp:rsid wsp:val=&quot;000E309C&quot;/&gt;&lt;wsp:rsid wsp:val=&quot;000E34C2&quot;/&gt;&lt;wsp:rsid wsp:val=&quot;000E3677&quot;/&gt;&lt;wsp:rsid wsp:val=&quot;000E36E3&quot;/&gt;&lt;wsp:rsid wsp:val=&quot;000E3A59&quot;/&gt;&lt;wsp:rsid wsp:val=&quot;000E3D89&quot;/&gt;&lt;wsp:rsid wsp:val=&quot;000E3DE0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85&quot;/&gt;&lt;wsp:rsid wsp:val=&quot;000E4CA2&quot;/&gt;&lt;wsp:rsid wsp:val=&quot;000E4DAA&quot;/&gt;&lt;wsp:rsid wsp:val=&quot;000E51ED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F3&quot;/&gt;&lt;wsp:rsid wsp:val=&quot;000E750F&quot;/&gt;&lt;wsp:rsid wsp:val=&quot;000E7D5C&quot;/&gt;&lt;wsp:rsid wsp:val=&quot;000E7E1F&quot;/&gt;&lt;wsp:rsid wsp:val=&quot;000F0388&quot;/&gt;&lt;wsp:rsid wsp:val=&quot;000F0389&quot;/&gt;&lt;wsp:rsid wsp:val=&quot;000F04D5&quot;/&gt;&lt;wsp:rsid wsp:val=&quot;000F0952&quot;/&gt;&lt;wsp:rsid wsp:val=&quot;000F0D0B&quot;/&gt;&lt;wsp:rsid wsp:val=&quot;000F0E01&quot;/&gt;&lt;wsp:rsid wsp:val=&quot;000F1206&quot;/&gt;&lt;wsp:rsid wsp:val=&quot;000F1531&quot;/&gt;&lt;wsp:rsid wsp:val=&quot;000F15F8&quot;/&gt;&lt;wsp:rsid wsp:val=&quot;000F1674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33FC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83B&quot;/&gt;&lt;wsp:rsid wsp:val=&quot;000F5879&quot;/&gt;&lt;wsp:rsid wsp:val=&quot;000F5980&quot;/&gt;&lt;wsp:rsid wsp:val=&quot;000F5D62&quot;/&gt;&lt;wsp:rsid wsp:val=&quot;000F6396&quot;/&gt;&lt;wsp:rsid wsp:val=&quot;000F6BCC&quot;/&gt;&lt;wsp:rsid wsp:val=&quot;000F7143&quot;/&gt;&lt;wsp:rsid wsp:val=&quot;000F7256&quot;/&gt;&lt;wsp:rsid wsp:val=&quot;000F7656&quot;/&gt;&lt;wsp:rsid wsp:val=&quot;000F797D&quot;/&gt;&lt;wsp:rsid wsp:val=&quot;000F7C85&quot;/&gt;&lt;wsp:rsid wsp:val=&quot;000F7DF4&quot;/&gt;&lt;wsp:rsid wsp:val=&quot;000F7E73&quot;/&gt;&lt;wsp:rsid wsp:val=&quot;00100269&quot;/&gt;&lt;wsp:rsid wsp:val=&quot;001004B6&quot;/&gt;&lt;wsp:rsid wsp:val=&quot;00100579&quot;/&gt;&lt;wsp:rsid wsp:val=&quot;00100819&quot;/&gt;&lt;wsp:rsid wsp:val=&quot;00100862&quot;/&gt;&lt;wsp:rsid wsp:val=&quot;001009AE&quot;/&gt;&lt;wsp:rsid wsp:val=&quot;00100DA8&quot;/&gt;&lt;wsp:rsid wsp:val=&quot;001010BF&quot;/&gt;&lt;wsp:rsid wsp:val=&quot;001013E9&quot;/&gt;&lt;wsp:rsid wsp:val=&quot;00101455&quot;/&gt;&lt;wsp:rsid wsp:val=&quot;00101793&quot;/&gt;&lt;wsp:rsid wsp:val=&quot;00101844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DC&quot;/&gt;&lt;wsp:rsid wsp:val=&quot;001048A1&quot;/&gt;&lt;wsp:rsid wsp:val=&quot;00104BA8&quot;/&gt;&lt;wsp:rsid wsp:val=&quot;00104E5D&quot;/&gt;&lt;wsp:rsid wsp:val=&quot;001051C2&quot;/&gt;&lt;wsp:rsid wsp:val=&quot;00105252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311&quot;/&gt;&lt;wsp:rsid wsp:val=&quot;00114557&quot;/&gt;&lt;wsp:rsid wsp:val=&quot;00114688&quot;/&gt;&lt;wsp:rsid wsp:val=&quot;001148E6&quot;/&gt;&lt;wsp:rsid wsp:val=&quot;00114D9E&quot;/&gt;&lt;wsp:rsid wsp:val=&quot;00115115&quot;/&gt;&lt;wsp:rsid wsp:val=&quot;0011522C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146&quot;/&gt;&lt;wsp:rsid wsp:val=&quot;001174C3&quot;/&gt;&lt;wsp:rsid wsp:val=&quot;00117809&quot;/&gt;&lt;wsp:rsid wsp:val=&quot;00117AA3&quot;/&gt;&lt;wsp:rsid wsp:val=&quot;00120185&quot;/&gt;&lt;wsp:rsid wsp:val=&quot;001204DD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2145&quot;/&gt;&lt;wsp:rsid wsp:val=&quot;00122177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32F6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0C2&quot;/&gt;&lt;wsp:rsid wsp:val=&quot;001257A5&quot;/&gt;&lt;wsp:rsid wsp:val=&quot;00125930&quot;/&gt;&lt;wsp:rsid wsp:val=&quot;00125B16&quot;/&gt;&lt;wsp:rsid wsp:val=&quot;00125C80&quot;/&gt;&lt;wsp:rsid wsp:val=&quot;00125E66&quot;/&gt;&lt;wsp:rsid wsp:val=&quot;00125F34&quot;/&gt;&lt;wsp:rsid wsp:val=&quot;001260E6&quot;/&gt;&lt;wsp:rsid wsp:val=&quot;00126161&quot;/&gt;&lt;wsp:rsid wsp:val=&quot;001266F5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41B&quot;/&gt;&lt;wsp:rsid wsp:val=&quot;001304EB&quot;/&gt;&lt;wsp:rsid wsp:val=&quot;001305F2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600&quot;/&gt;&lt;wsp:rsid wsp:val=&quot;001317E2&quot;/&gt;&lt;wsp:rsid wsp:val=&quot;0013183C&quot;/&gt;&lt;wsp:rsid wsp:val=&quot;00131F96&quot;/&gt;&lt;wsp:rsid wsp:val=&quot;00132297&quot;/&gt;&lt;wsp:rsid wsp:val=&quot;001324E9&quot;/&gt;&lt;wsp:rsid wsp:val=&quot;001325EE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41A4&quot;/&gt;&lt;wsp:rsid wsp:val=&quot;00134522&quot;/&gt;&lt;wsp:rsid wsp:val=&quot;00134523&quot;/&gt;&lt;wsp:rsid wsp:val=&quot;00134564&quot;/&gt;&lt;wsp:rsid wsp:val=&quot;001345A4&quot;/&gt;&lt;wsp:rsid wsp:val=&quot;001347EC&quot;/&gt;&lt;wsp:rsid wsp:val=&quot;0013480A&quot;/&gt;&lt;wsp:rsid wsp:val=&quot;00134F81&quot;/&gt;&lt;wsp:rsid wsp:val=&quot;0013511E&quot;/&gt;&lt;wsp:rsid wsp:val=&quot;001353E4&quot;/&gt;&lt;wsp:rsid wsp:val=&quot;00135637&quot;/&gt;&lt;wsp:rsid wsp:val=&quot;00135728&quot;/&gt;&lt;wsp:rsid wsp:val=&quot;0013598C&quot;/&gt;&lt;wsp:rsid wsp:val=&quot;00135D61&quot;/&gt;&lt;wsp:rsid wsp:val=&quot;00135F7A&quot;/&gt;&lt;wsp:rsid wsp:val=&quot;00135FF1&quot;/&gt;&lt;wsp:rsid wsp:val=&quot;00136061&quot;/&gt;&lt;wsp:rsid wsp:val=&quot;0013651F&quot;/&gt;&lt;wsp:rsid wsp:val=&quot;00136CD7&quot;/&gt;&lt;wsp:rsid wsp:val=&quot;00136D45&quot;/&gt;&lt;wsp:rsid wsp:val=&quot;00136DFA&quot;/&gt;&lt;wsp:rsid wsp:val=&quot;00137265&quot;/&gt;&lt;wsp:rsid wsp:val=&quot;001372C4&quot;/&gt;&lt;wsp:rsid wsp:val=&quot;001373AB&quot;/&gt;&lt;wsp:rsid wsp:val=&quot;00137661&quot;/&gt;&lt;wsp:rsid wsp:val=&quot;00137B4D&quot;/&gt;&lt;wsp:rsid wsp:val=&quot;00137F9A&quot;/&gt;&lt;wsp:rsid wsp:val=&quot;001407D4&quot;/&gt;&lt;wsp:rsid wsp:val=&quot;00140D8A&quot;/&gt;&lt;wsp:rsid wsp:val=&quot;0014118E&quot;/&gt;&lt;wsp:rsid wsp:val=&quot;001411B7&quot;/&gt;&lt;wsp:rsid wsp:val=&quot;001412A5&quot;/&gt;&lt;wsp:rsid wsp:val=&quot;0014165D&quot;/&gt;&lt;wsp:rsid wsp:val=&quot;00141786&quot;/&gt;&lt;wsp:rsid wsp:val=&quot;00141A79&quot;/&gt;&lt;wsp:rsid wsp:val=&quot;00141DDD&quot;/&gt;&lt;wsp:rsid wsp:val=&quot;00142075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C8A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408&quot;/&gt;&lt;wsp:rsid wsp:val=&quot;0014551A&quot;/&gt;&lt;wsp:rsid wsp:val=&quot;001458CD&quot;/&gt;&lt;wsp:rsid wsp:val=&quot;001458E1&quot;/&gt;&lt;wsp:rsid wsp:val=&quot;00145C56&quot;/&gt;&lt;wsp:rsid wsp:val=&quot;00145D4D&quot;/&gt;&lt;wsp:rsid wsp:val=&quot;00145E48&quot;/&gt;&lt;wsp:rsid wsp:val=&quot;00146228&quot;/&gt;&lt;wsp:rsid wsp:val=&quot;0014631C&quot;/&gt;&lt;wsp:rsid wsp:val=&quot;00146355&quot;/&gt;&lt;wsp:rsid wsp:val=&quot;0014636A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70D5&quot;/&gt;&lt;wsp:rsid wsp:val=&quot;001470F6&quot;/&gt;&lt;wsp:rsid wsp:val=&quot;0014724E&quot;/&gt;&lt;wsp:rsid wsp:val=&quot;00147321&quot;/&gt;&lt;wsp:rsid wsp:val=&quot;00147540&quot;/&gt;&lt;wsp:rsid wsp:val=&quot;00147A08&quot;/&gt;&lt;wsp:rsid wsp:val=&quot;00147A1F&quot;/&gt;&lt;wsp:rsid wsp:val=&quot;00147D70&quot;/&gt;&lt;wsp:rsid wsp:val=&quot;001500FF&quot;/&gt;&lt;wsp:rsid wsp:val=&quot;0015026A&quot;/&gt;&lt;wsp:rsid wsp:val=&quot;001504AC&quot;/&gt;&lt;wsp:rsid wsp:val=&quot;00150628&quot;/&gt;&lt;wsp:rsid wsp:val=&quot;00150A6B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D7&quot;/&gt;&lt;wsp:rsid wsp:val=&quot;00152F6A&quot;/&gt;&lt;wsp:rsid wsp:val=&quot;00152FD1&quot;/&gt;&lt;wsp:rsid wsp:val=&quot;0015319E&quot;/&gt;&lt;wsp:rsid wsp:val=&quot;0015326A&quot;/&gt;&lt;wsp:rsid wsp:val=&quot;001533D6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F0E&quot;/&gt;&lt;wsp:rsid wsp:val=&quot;00154F60&quot;/&gt;&lt;wsp:rsid wsp:val=&quot;00155126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605E&quot;/&gt;&lt;wsp:rsid wsp:val=&quot;001562FB&quot;/&gt;&lt;wsp:rsid wsp:val=&quot;001563E4&quot;/&gt;&lt;wsp:rsid wsp:val=&quot;00156A30&quot;/&gt;&lt;wsp:rsid wsp:val=&quot;00156B1D&quot;/&gt;&lt;wsp:rsid wsp:val=&quot;00156B69&quot;/&gt;&lt;wsp:rsid wsp:val=&quot;00156E83&quot;/&gt;&lt;wsp:rsid wsp:val=&quot;00157089&quot;/&gt;&lt;wsp:rsid wsp:val=&quot;001575CC&quot;/&gt;&lt;wsp:rsid wsp:val=&quot;001577C9&quot;/&gt;&lt;wsp:rsid wsp:val=&quot;00157B16&quot;/&gt;&lt;wsp:rsid wsp:val=&quot;00157C95&quot;/&gt;&lt;wsp:rsid wsp:val=&quot;00157CF3&quot;/&gt;&lt;wsp:rsid wsp:val=&quot;00157F47&quot;/&gt;&lt;wsp:rsid wsp:val=&quot;0016011D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87&quot;/&gt;&lt;wsp:rsid wsp:val=&quot;0016132F&quot;/&gt;&lt;wsp:rsid wsp:val=&quot;0016191F&quot;/&gt;&lt;wsp:rsid wsp:val=&quot;00161E60&quot;/&gt;&lt;wsp:rsid wsp:val=&quot;001620C3&quot;/&gt;&lt;wsp:rsid wsp:val=&quot;00162353&quot;/&gt;&lt;wsp:rsid wsp:val=&quot;00162354&quot;/&gt;&lt;wsp:rsid wsp:val=&quot;001624AC&quot;/&gt;&lt;wsp:rsid wsp:val=&quot;00162BFF&quot;/&gt;&lt;wsp:rsid wsp:val=&quot;00162E1F&quot;/&gt;&lt;wsp:rsid wsp:val=&quot;0016300B&quot;/&gt;&lt;wsp:rsid wsp:val=&quot;001630FD&quot;/&gt;&lt;wsp:rsid wsp:val=&quot;001631C5&quot;/&gt;&lt;wsp:rsid wsp:val=&quot;001637BF&quot;/&gt;&lt;wsp:rsid wsp:val=&quot;001638A9&quot;/&gt;&lt;wsp:rsid wsp:val=&quot;00163AA3&quot;/&gt;&lt;wsp:rsid wsp:val=&quot;00163B94&quot;/&gt;&lt;wsp:rsid wsp:val=&quot;00163E53&quot;/&gt;&lt;wsp:rsid wsp:val=&quot;0016421C&quot;/&gt;&lt;wsp:rsid wsp:val=&quot;0016456A&quot;/&gt;&lt;wsp:rsid wsp:val=&quot;0016469E&quot;/&gt;&lt;wsp:rsid wsp:val=&quot;0016471A&quot;/&gt;&lt;wsp:rsid wsp:val=&quot;00164881&quot;/&gt;&lt;wsp:rsid wsp:val=&quot;001648B8&quot;/&gt;&lt;wsp:rsid wsp:val=&quot;00164E6A&quot;/&gt;&lt;wsp:rsid wsp:val=&quot;00165089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403&quot;/&gt;&lt;wsp:rsid wsp:val=&quot;001665DA&quot;/&gt;&lt;wsp:rsid wsp:val=&quot;00166710&quot;/&gt;&lt;wsp:rsid wsp:val=&quot;00166B73&quot;/&gt;&lt;wsp:rsid wsp:val=&quot;00166CE7&quot;/&gt;&lt;wsp:rsid wsp:val=&quot;00166EA3&quot;/&gt;&lt;wsp:rsid wsp:val=&quot;00167153&quot;/&gt;&lt;wsp:rsid wsp:val=&quot;00167650&quot;/&gt;&lt;wsp:rsid wsp:val=&quot;00167AC3&quot;/&gt;&lt;wsp:rsid wsp:val=&quot;00167D4D&quot;/&gt;&lt;wsp:rsid wsp:val=&quot;00167F9F&quot;/&gt;&lt;wsp:rsid wsp:val=&quot;0017051F&quot;/&gt;&lt;wsp:rsid wsp:val=&quot;0017085F&quot;/&gt;&lt;wsp:rsid wsp:val=&quot;00170A70&quot;/&gt;&lt;wsp:rsid wsp:val=&quot;00170C31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921&quot;/&gt;&lt;wsp:rsid wsp:val=&quot;00173B43&quot;/&gt;&lt;wsp:rsid wsp:val=&quot;00173BA7&quot;/&gt;&lt;wsp:rsid wsp:val=&quot;00173CAB&quot;/&gt;&lt;wsp:rsid wsp:val=&quot;00173F4F&quot;/&gt;&lt;wsp:rsid wsp:val=&quot;00173F69&quot;/&gt;&lt;wsp:rsid wsp:val=&quot;00174362&quot;/&gt;&lt;wsp:rsid wsp:val=&quot;00174E9E&quot;/&gt;&lt;wsp:rsid wsp:val=&quot;00175098&quot;/&gt;&lt;wsp:rsid wsp:val=&quot;00175178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A0&quot;/&gt;&lt;wsp:rsid wsp:val=&quot;00176B06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F0&quot;/&gt;&lt;wsp:rsid wsp:val=&quot;00177B83&quot;/&gt;&lt;wsp:rsid wsp:val=&quot;00180109&quot;/&gt;&lt;wsp:rsid wsp:val=&quot;00180134&quot;/&gt;&lt;wsp:rsid wsp:val=&quot;001801E9&quot;/&gt;&lt;wsp:rsid wsp:val=&quot;0018028C&quot;/&gt;&lt;wsp:rsid wsp:val=&quot;00180680&quot;/&gt;&lt;wsp:rsid wsp:val=&quot;00180720&quot;/&gt;&lt;wsp:rsid wsp:val=&quot;00180D5C&quot;/&gt;&lt;wsp:rsid wsp:val=&quot;00181303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E1A&quot;/&gt;&lt;wsp:rsid wsp:val=&quot;00183E53&quot;/&gt;&lt;wsp:rsid wsp:val=&quot;00183E91&quot;/&gt;&lt;wsp:rsid wsp:val=&quot;001841B2&quot;/&gt;&lt;wsp:rsid wsp:val=&quot;00184327&quot;/&gt;&lt;wsp:rsid wsp:val=&quot;001843B8&quot;/&gt;&lt;wsp:rsid wsp:val=&quot;00184821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888&quot;/&gt;&lt;wsp:rsid wsp:val=&quot;00185D57&quot;/&gt;&lt;wsp:rsid wsp:val=&quot;00186350&quot;/&gt;&lt;wsp:rsid wsp:val=&quot;001864F6&quot;/&gt;&lt;wsp:rsid wsp:val=&quot;00186802&quot;/&gt;&lt;wsp:rsid wsp:val=&quot;001868AD&quot;/&gt;&lt;wsp:rsid wsp:val=&quot;00186955&quot;/&gt;&lt;wsp:rsid wsp:val=&quot;00186A5B&quot;/&gt;&lt;wsp:rsid wsp:val=&quot;00186FF9&quot;/&gt;&lt;wsp:rsid wsp:val=&quot;001871C1&quot;/&gt;&lt;wsp:rsid wsp:val=&quot;001874DA&quot;/&gt;&lt;wsp:rsid wsp:val=&quot;00187898&quot;/&gt;&lt;wsp:rsid wsp:val=&quot;00187A0E&quot;/&gt;&lt;wsp:rsid wsp:val=&quot;00187C27&quot;/&gt;&lt;wsp:rsid wsp:val=&quot;00190008&quot;/&gt;&lt;wsp:rsid wsp:val=&quot;0019032D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F5&quot;/&gt;&lt;wsp:rsid wsp:val=&quot;0019107D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E7B&quot;/&gt;&lt;wsp:rsid wsp:val=&quot;00191E91&quot;/&gt;&lt;wsp:rsid wsp:val=&quot;00191F14&quot;/&gt;&lt;wsp:rsid wsp:val=&quot;00192222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278&quot;/&gt;&lt;wsp:rsid wsp:val=&quot;001932CA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D05&quot;/&gt;&lt;wsp:rsid wsp:val=&quot;00193D7F&quot;/&gt;&lt;wsp:rsid wsp:val=&quot;00193DDD&quot;/&gt;&lt;wsp:rsid wsp:val=&quot;00193DFA&quot;/&gt;&lt;wsp:rsid wsp:val=&quot;0019419F&quot;/&gt;&lt;wsp:rsid wsp:val=&quot;0019428B&quot;/&gt;&lt;wsp:rsid wsp:val=&quot;001947BA&quot;/&gt;&lt;wsp:rsid wsp:val=&quot;001948F4&quot;/&gt;&lt;wsp:rsid wsp:val=&quot;00194D6E&quot;/&gt;&lt;wsp:rsid wsp:val=&quot;00194E3F&quot;/&gt;&lt;wsp:rsid wsp:val=&quot;00194FFA&quot;/&gt;&lt;wsp:rsid wsp:val=&quot;0019503D&quot;/&gt;&lt;wsp:rsid wsp:val=&quot;0019525F&quot;/&gt;&lt;wsp:rsid wsp:val=&quot;00195577&quot;/&gt;&lt;wsp:rsid wsp:val=&quot;0019580F&quot;/&gt;&lt;wsp:rsid wsp:val=&quot;0019581C&quot;/&gt;&lt;wsp:rsid wsp:val=&quot;00195931&quot;/&gt;&lt;wsp:rsid wsp:val=&quot;00195B54&quot;/&gt;&lt;wsp:rsid wsp:val=&quot;00195C73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922&quot;/&gt;&lt;wsp:rsid wsp:val=&quot;00196B8C&quot;/&gt;&lt;wsp:rsid wsp:val=&quot;00196BAD&quot;/&gt;&lt;wsp:rsid wsp:val=&quot;0019724A&quot;/&gt;&lt;wsp:rsid wsp:val=&quot;001973CB&quot;/&gt;&lt;wsp:rsid wsp:val=&quot;001975C3&quot;/&gt;&lt;wsp:rsid wsp:val=&quot;001976FD&quot;/&gt;&lt;wsp:rsid wsp:val=&quot;001978F3&quot;/&gt;&lt;wsp:rsid wsp:val=&quot;00197922&quot;/&gt;&lt;wsp:rsid wsp:val=&quot;0019795A&quot;/&gt;&lt;wsp:rsid wsp:val=&quot;00197A2B&quot;/&gt;&lt;wsp:rsid wsp:val=&quot;00197B85&quot;/&gt;&lt;wsp:rsid wsp:val=&quot;001A0198&quot;/&gt;&lt;wsp:rsid wsp:val=&quot;001A01EE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10D7&quot;/&gt;&lt;wsp:rsid wsp:val=&quot;001A1142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800&quot;/&gt;&lt;wsp:rsid wsp:val=&quot;001A2DA0&quot;/&gt;&lt;wsp:rsid wsp:val=&quot;001A2F9D&quot;/&gt;&lt;wsp:rsid wsp:val=&quot;001A3127&quot;/&gt;&lt;wsp:rsid wsp:val=&quot;001A329C&quot;/&gt;&lt;wsp:rsid wsp:val=&quot;001A364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94&quot;/&gt;&lt;wsp:rsid wsp:val=&quot;001A4833&quot;/&gt;&lt;wsp:rsid wsp:val=&quot;001A4C16&quot;/&gt;&lt;wsp:rsid wsp:val=&quot;001A4C4A&quot;/&gt;&lt;wsp:rsid wsp:val=&quot;001A4ED2&quot;/&gt;&lt;wsp:rsid wsp:val=&quot;001A50B6&quot;/&gt;&lt;wsp:rsid wsp:val=&quot;001A511C&quot;/&gt;&lt;wsp:rsid wsp:val=&quot;001A514C&quot;/&gt;&lt;wsp:rsid wsp:val=&quot;001A5490&quot;/&gt;&lt;wsp:rsid wsp:val=&quot;001A5695&quot;/&gt;&lt;wsp:rsid wsp:val=&quot;001A5A08&quot;/&gt;&lt;wsp:rsid wsp:val=&quot;001A5B99&quot;/&gt;&lt;wsp:rsid wsp:val=&quot;001A6192&quot;/&gt;&lt;wsp:rsid wsp:val=&quot;001A61D6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83B&quot;/&gt;&lt;wsp:rsid wsp:val=&quot;001B09B0&quot;/&gt;&lt;wsp:rsid wsp:val=&quot;001B0B09&quot;/&gt;&lt;wsp:rsid wsp:val=&quot;001B0B5A&quot;/&gt;&lt;wsp:rsid wsp:val=&quot;001B0C5E&quot;/&gt;&lt;wsp:rsid wsp:val=&quot;001B12AC&quot;/&gt;&lt;wsp:rsid wsp:val=&quot;001B147F&quot;/&gt;&lt;wsp:rsid wsp:val=&quot;001B17B0&quot;/&gt;&lt;wsp:rsid wsp:val=&quot;001B1981&quot;/&gt;&lt;wsp:rsid wsp:val=&quot;001B1A3D&quot;/&gt;&lt;wsp:rsid wsp:val=&quot;001B1B36&quot;/&gt;&lt;wsp:rsid wsp:val=&quot;001B1CC5&quot;/&gt;&lt;wsp:rsid wsp:val=&quot;001B1DDF&quot;/&gt;&lt;wsp:rsid wsp:val=&quot;001B1EC7&quot;/&gt;&lt;wsp:rsid wsp:val=&quot;001B1FA9&quot;/&gt;&lt;wsp:rsid wsp:val=&quot;001B2195&quot;/&gt;&lt;wsp:rsid wsp:val=&quot;001B21F7&quot;/&gt;&lt;wsp:rsid wsp:val=&quot;001B232D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F57&quot;/&gt;&lt;wsp:rsid wsp:val=&quot;001B30BF&quot;/&gt;&lt;wsp:rsid wsp:val=&quot;001B35FC&quot;/&gt;&lt;wsp:rsid wsp:val=&quot;001B388E&quot;/&gt;&lt;wsp:rsid wsp:val=&quot;001B3A79&quot;/&gt;&lt;wsp:rsid wsp:val=&quot;001B3B0A&quot;/&gt;&lt;wsp:rsid wsp:val=&quot;001B3EE7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8E1&quot;/&gt;&lt;wsp:rsid wsp:val=&quot;001B4CBE&quot;/&gt;&lt;wsp:rsid wsp:val=&quot;001B4FBF&quot;/&gt;&lt;wsp:rsid wsp:val=&quot;001B4FED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D9B&quot;/&gt;&lt;wsp:rsid wsp:val=&quot;001B5E4D&quot;/&gt;&lt;wsp:rsid wsp:val=&quot;001B6717&quot;/&gt;&lt;wsp:rsid wsp:val=&quot;001B679F&quot;/&gt;&lt;wsp:rsid wsp:val=&quot;001B67E3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30&quot;/&gt;&lt;wsp:rsid wsp:val=&quot;001B75CC&quot;/&gt;&lt;wsp:rsid wsp:val=&quot;001B7794&quot;/&gt;&lt;wsp:rsid wsp:val=&quot;001B7798&quot;/&gt;&lt;wsp:rsid wsp:val=&quot;001B78C6&quot;/&gt;&lt;wsp:rsid wsp:val=&quot;001B79AF&quot;/&gt;&lt;wsp:rsid wsp:val=&quot;001B7CE0&quot;/&gt;&lt;wsp:rsid wsp:val=&quot;001B7F78&quot;/&gt;&lt;wsp:rsid wsp:val=&quot;001B7FE9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77&quot;/&gt;&lt;wsp:rsid wsp:val=&quot;001C2BB9&quot;/&gt;&lt;wsp:rsid wsp:val=&quot;001C2C13&quot;/&gt;&lt;wsp:rsid wsp:val=&quot;001C31F9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73&quot;/&gt;&lt;wsp:rsid wsp:val=&quot;001C40AE&quot;/&gt;&lt;wsp:rsid wsp:val=&quot;001C458C&quot;/&gt;&lt;wsp:rsid wsp:val=&quot;001C4A65&quot;/&gt;&lt;wsp:rsid wsp:val=&quot;001C4EFF&quot;/&gt;&lt;wsp:rsid wsp:val=&quot;001C5689&quot;/&gt;&lt;wsp:rsid wsp:val=&quot;001C57BD&quot;/&gt;&lt;wsp:rsid wsp:val=&quot;001C5A0C&quot;/&gt;&lt;wsp:rsid wsp:val=&quot;001C5A9C&quot;/&gt;&lt;wsp:rsid wsp:val=&quot;001C5B17&quot;/&gt;&lt;wsp:rsid wsp:val=&quot;001C5C1D&quot;/&gt;&lt;wsp:rsid wsp:val=&quot;001C5C3C&quot;/&gt;&lt;wsp:rsid wsp:val=&quot;001C60ED&quot;/&gt;&lt;wsp:rsid wsp:val=&quot;001C62CC&quot;/&gt;&lt;wsp:rsid wsp:val=&quot;001C630F&quot;/&gt;&lt;wsp:rsid wsp:val=&quot;001C6507&quot;/&gt;&lt;wsp:rsid wsp:val=&quot;001C6573&quot;/&gt;&lt;wsp:rsid wsp:val=&quot;001C6802&quot;/&gt;&lt;wsp:rsid wsp:val=&quot;001C682A&quot;/&gt;&lt;wsp:rsid wsp:val=&quot;001C68CB&quot;/&gt;&lt;wsp:rsid wsp:val=&quot;001C69C1&quot;/&gt;&lt;wsp:rsid wsp:val=&quot;001C69FE&quot;/&gt;&lt;wsp:rsid wsp:val=&quot;001C6B74&quot;/&gt;&lt;wsp:rsid wsp:val=&quot;001C6E31&quot;/&gt;&lt;wsp:rsid wsp:val=&quot;001C7122&quot;/&gt;&lt;wsp:rsid wsp:val=&quot;001C712D&quot;/&gt;&lt;wsp:rsid wsp:val=&quot;001C71D0&quot;/&gt;&lt;wsp:rsid wsp:val=&quot;001C76C4&quot;/&gt;&lt;wsp:rsid wsp:val=&quot;001C7821&quot;/&gt;&lt;wsp:rsid wsp:val=&quot;001C78BB&quot;/&gt;&lt;wsp:rsid wsp:val=&quot;001C79F9&quot;/&gt;&lt;wsp:rsid wsp:val=&quot;001C7C52&quot;/&gt;&lt;wsp:rsid wsp:val=&quot;001D026B&quot;/&gt;&lt;wsp:rsid wsp:val=&quot;001D02C0&quot;/&gt;&lt;wsp:rsid wsp:val=&quot;001D045E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C18&quot;/&gt;&lt;wsp:rsid wsp:val=&quot;001D2F24&quot;/&gt;&lt;wsp:rsid wsp:val=&quot;001D2F88&quot;/&gt;&lt;wsp:rsid wsp:val=&quot;001D2FEA&quot;/&gt;&lt;wsp:rsid wsp:val=&quot;001D3447&quot;/&gt;&lt;wsp:rsid wsp:val=&quot;001D35E4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EE&quot;/&gt;&lt;wsp:rsid wsp:val=&quot;001D4A5A&quot;/&gt;&lt;wsp:rsid wsp:val=&quot;001D4BB5&quot;/&gt;&lt;wsp:rsid wsp:val=&quot;001D534B&quot;/&gt;&lt;wsp:rsid wsp:val=&quot;001D55F6&quot;/&gt;&lt;wsp:rsid wsp:val=&quot;001D576E&quot;/&gt;&lt;wsp:rsid wsp:val=&quot;001D5891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782&quot;/&gt;&lt;wsp:rsid wsp:val=&quot;001D799B&quot;/&gt;&lt;wsp:rsid wsp:val=&quot;001D7ABE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46&quot;/&gt;&lt;wsp:rsid wsp:val=&quot;001E194C&quot;/&gt;&lt;wsp:rsid wsp:val=&quot;001E196D&quot;/&gt;&lt;wsp:rsid wsp:val=&quot;001E1FF6&quot;/&gt;&lt;wsp:rsid wsp:val=&quot;001E206C&quot;/&gt;&lt;wsp:rsid wsp:val=&quot;001E246E&quot;/&gt;&lt;wsp:rsid wsp:val=&quot;001E2492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3A7&quot;/&gt;&lt;wsp:rsid wsp:val=&quot;001E35C3&quot;/&gt;&lt;wsp:rsid wsp:val=&quot;001E3ABA&quot;/&gt;&lt;wsp:rsid wsp:val=&quot;001E3F86&quot;/&gt;&lt;wsp:rsid wsp:val=&quot;001E4023&quot;/&gt;&lt;wsp:rsid wsp:val=&quot;001E41FB&quot;/&gt;&lt;wsp:rsid wsp:val=&quot;001E430A&quot;/&gt;&lt;wsp:rsid wsp:val=&quot;001E452C&quot;/&gt;&lt;wsp:rsid wsp:val=&quot;001E4648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C03&quot;/&gt;&lt;wsp:rsid wsp:val=&quot;001E60CA&quot;/&gt;&lt;wsp:rsid wsp:val=&quot;001E6853&quot;/&gt;&lt;wsp:rsid wsp:val=&quot;001E6B8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ED&quot;/&gt;&lt;wsp:rsid wsp:val=&quot;001E7B52&quot;/&gt;&lt;wsp:rsid wsp:val=&quot;001E7C51&quot;/&gt;&lt;wsp:rsid wsp:val=&quot;001E7FFE&quot;/&gt;&lt;wsp:rsid wsp:val=&quot;001F0248&quot;/&gt;&lt;wsp:rsid wsp:val=&quot;001F0438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B03&quot;/&gt;&lt;wsp:rsid wsp:val=&quot;001F1C2E&quot;/&gt;&lt;wsp:rsid wsp:val=&quot;001F1F9F&quot;/&gt;&lt;wsp:rsid wsp:val=&quot;001F21D9&quot;/&gt;&lt;wsp:rsid wsp:val=&quot;001F26AA&quot;/&gt;&lt;wsp:rsid wsp:val=&quot;001F2B81&quot;/&gt;&lt;wsp:rsid wsp:val=&quot;001F2C1B&quot;/&gt;&lt;wsp:rsid wsp:val=&quot;001F2C3E&quot;/&gt;&lt;wsp:rsid wsp:val=&quot;001F2F62&quot;/&gt;&lt;wsp:rsid wsp:val=&quot;001F3328&quot;/&gt;&lt;wsp:rsid wsp:val=&quot;001F340B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48D&quot;/&gt;&lt;wsp:rsid wsp:val=&quot;001F44EB&quot;/&gt;&lt;wsp:rsid wsp:val=&quot;001F48A8&quot;/&gt;&lt;wsp:rsid wsp:val=&quot;001F48CC&quot;/&gt;&lt;wsp:rsid wsp:val=&quot;001F492D&quot;/&gt;&lt;wsp:rsid wsp:val=&quot;001F4CED&quot;/&gt;&lt;wsp:rsid wsp:val=&quot;001F4D27&quot;/&gt;&lt;wsp:rsid wsp:val=&quot;001F5358&quot;/&gt;&lt;wsp:rsid wsp:val=&quot;001F53DA&quot;/&gt;&lt;wsp:rsid wsp:val=&quot;001F5440&quot;/&gt;&lt;wsp:rsid wsp:val=&quot;001F54AA&quot;/&gt;&lt;wsp:rsid wsp:val=&quot;001F54D5&quot;/&gt;&lt;wsp:rsid wsp:val=&quot;001F564F&quot;/&gt;&lt;wsp:rsid wsp:val=&quot;001F5684&quot;/&gt;&lt;wsp:rsid wsp:val=&quot;001F5C10&quot;/&gt;&lt;wsp:rsid wsp:val=&quot;001F6113&quot;/&gt;&lt;wsp:rsid wsp:val=&quot;001F66E0&quot;/&gt;&lt;wsp:rsid wsp:val=&quot;001F675E&quot;/&gt;&lt;wsp:rsid wsp:val=&quot;001F6A3B&quot;/&gt;&lt;wsp:rsid wsp:val=&quot;001F6C93&quot;/&gt;&lt;wsp:rsid wsp:val=&quot;001F6CA1&quot;/&gt;&lt;wsp:rsid wsp:val=&quot;001F73C6&quot;/&gt;&lt;wsp:rsid wsp:val=&quot;001F74F3&quot;/&gt;&lt;wsp:rsid wsp:val=&quot;001F7653&quot;/&gt;&lt;wsp:rsid wsp:val=&quot;001F7807&quot;/&gt;&lt;wsp:rsid wsp:val=&quot;001F7814&quot;/&gt;&lt;wsp:rsid wsp:val=&quot;001F7C9F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77&quot;/&gt;&lt;wsp:rsid wsp:val=&quot;00200913&quot;/&gt;&lt;wsp:rsid wsp:val=&quot;00200ECF&quot;/&gt;&lt;wsp:rsid wsp:val=&quot;0020183D&quot;/&gt;&lt;wsp:rsid wsp:val=&quot;00201840&quot;/&gt;&lt;wsp:rsid wsp:val=&quot;00201DEF&quot;/&gt;&lt;wsp:rsid wsp:val=&quot;00202115&quot;/&gt;&lt;wsp:rsid wsp:val=&quot;00202544&quot;/&gt;&lt;wsp:rsid wsp:val=&quot;00202AE6&quot;/&gt;&lt;wsp:rsid wsp:val=&quot;00202C67&quot;/&gt;&lt;wsp:rsid wsp:val=&quot;00203159&quot;/&gt;&lt;wsp:rsid wsp:val=&quot;002039E3&quot;/&gt;&lt;wsp:rsid wsp:val=&quot;00203A51&quot;/&gt;&lt;wsp:rsid wsp:val=&quot;00203B7F&quot;/&gt;&lt;wsp:rsid wsp:val=&quot;00203ED1&quot;/&gt;&lt;wsp:rsid wsp:val=&quot;0020401C&quot;/&gt;&lt;wsp:rsid wsp:val=&quot;00204496&quot;/&gt;&lt;wsp:rsid wsp:val=&quot;002045B4&quot;/&gt;&lt;wsp:rsid wsp:val=&quot;002048CB&quot;/&gt;&lt;wsp:rsid wsp:val=&quot;00204D44&quot;/&gt;&lt;wsp:rsid wsp:val=&quot;002051B8&quot;/&gt;&lt;wsp:rsid wsp:val=&quot;002052B3&quot;/&gt;&lt;wsp:rsid wsp:val=&quot;00205462&quot;/&gt;&lt;wsp:rsid wsp:val=&quot;002057E5&quot;/&gt;&lt;wsp:rsid wsp:val=&quot;002059E4&quot;/&gt;&lt;wsp:rsid wsp:val=&quot;00205C21&quot;/&gt;&lt;wsp:rsid wsp:val=&quot;002060A3&quot;/&gt;&lt;wsp:rsid wsp:val=&quot;002062A7&quot;/&gt;&lt;wsp:rsid wsp:val=&quot;002068CD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C7&quot;/&gt;&lt;wsp:rsid wsp:val=&quot;00210452&quot;/&gt;&lt;wsp:rsid wsp:val=&quot;00210979&quot;/&gt;&lt;wsp:rsid wsp:val=&quot;00210AF9&quot;/&gt;&lt;wsp:rsid wsp:val=&quot;00210D7F&quot;/&gt;&lt;wsp:rsid wsp:val=&quot;00210DEB&quot;/&gt;&lt;wsp:rsid wsp:val=&quot;00210E07&quot;/&gt;&lt;wsp:rsid wsp:val=&quot;002111AC&quot;/&gt;&lt;wsp:rsid wsp:val=&quot;0021136F&quot;/&gt;&lt;wsp:rsid wsp:val=&quot;00211493&quot;/&gt;&lt;wsp:rsid wsp:val=&quot;00211950&quot;/&gt;&lt;wsp:rsid wsp:val=&quot;00211B0E&quot;/&gt;&lt;wsp:rsid wsp:val=&quot;00211DCF&quot;/&gt;&lt;wsp:rsid wsp:val=&quot;00211F14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4A3&quot;/&gt;&lt;wsp:rsid wsp:val=&quot;0021350E&quot;/&gt;&lt;wsp:rsid wsp:val=&quot;00213516&quot;/&gt;&lt;wsp:rsid wsp:val=&quot;00213599&quot;/&gt;&lt;wsp:rsid wsp:val=&quot;002138E0&quot;/&gt;&lt;wsp:rsid wsp:val=&quot;00213B7F&quot;/&gt;&lt;wsp:rsid wsp:val=&quot;00213BE1&quot;/&gt;&lt;wsp:rsid wsp:val=&quot;00213DCC&quot;/&gt;&lt;wsp:rsid wsp:val=&quot;00213F14&quot;/&gt;&lt;wsp:rsid wsp:val=&quot;00214EDE&quot;/&gt;&lt;wsp:rsid wsp:val=&quot;0021530D&quot;/&gt;&lt;wsp:rsid wsp:val=&quot;002159CC&quot;/&gt;&lt;wsp:rsid wsp:val=&quot;00215C62&quot;/&gt;&lt;wsp:rsid wsp:val=&quot;002160A0&quot;/&gt;&lt;wsp:rsid wsp:val=&quot;00216218&quot;/&gt;&lt;wsp:rsid wsp:val=&quot;002162F4&quot;/&gt;&lt;wsp:rsid wsp:val=&quot;0021648A&quot;/&gt;&lt;wsp:rsid wsp:val=&quot;00216C7F&quot;/&gt;&lt;wsp:rsid wsp:val=&quot;00216C9A&quot;/&gt;&lt;wsp:rsid wsp:val=&quot;00216E49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F6D&quot;/&gt;&lt;wsp:rsid wsp:val=&quot;00220150&quot;/&gt;&lt;wsp:rsid wsp:val=&quot;00220230&quot;/&gt;&lt;wsp:rsid wsp:val=&quot;00220303&quot;/&gt;&lt;wsp:rsid wsp:val=&quot;002207BF&quot;/&gt;&lt;wsp:rsid wsp:val=&quot;00220C5C&quot;/&gt;&lt;wsp:rsid wsp:val=&quot;002210BF&quot;/&gt;&lt;wsp:rsid wsp:val=&quot;002211F1&quot;/&gt;&lt;wsp:rsid wsp:val=&quot;00221503&quot;/&gt;&lt;wsp:rsid wsp:val=&quot;00221606&quot;/&gt;&lt;wsp:rsid wsp:val=&quot;0022180C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4B5&quot;/&gt;&lt;wsp:rsid wsp:val=&quot;00222859&quot;/&gt;&lt;wsp:rsid wsp:val=&quot;0022292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FB&quot;/&gt;&lt;wsp:rsid wsp:val=&quot;00223966&quot;/&gt;&lt;wsp:rsid wsp:val=&quot;002239F8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D37&quot;/&gt;&lt;wsp:rsid wsp:val=&quot;00225146&quot;/&gt;&lt;wsp:rsid wsp:val=&quot;002251F3&quot;/&gt;&lt;wsp:rsid wsp:val=&quot;002252FF&quot;/&gt;&lt;wsp:rsid wsp:val=&quot;00225585&quot;/&gt;&lt;wsp:rsid wsp:val=&quot;002255D1&quot;/&gt;&lt;wsp:rsid wsp:val=&quot;00225AB2&quot;/&gt;&lt;wsp:rsid wsp:val=&quot;00225E0B&quot;/&gt;&lt;wsp:rsid wsp:val=&quot;00225EAE&quot;/&gt;&lt;wsp:rsid wsp:val=&quot;00225F48&quot;/&gt;&lt;wsp:rsid wsp:val=&quot;002260AA&quot;/&gt;&lt;wsp:rsid wsp:val=&quot;002262E4&quot;/&gt;&lt;wsp:rsid wsp:val=&quot;00226669&quot;/&gt;&lt;wsp:rsid wsp:val=&quot;0022674C&quot;/&gt;&lt;wsp:rsid wsp:val=&quot;0022682B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521&quot;/&gt;&lt;wsp:rsid wsp:val=&quot;002305B8&quot;/&gt;&lt;wsp:rsid wsp:val=&quot;002305D7&quot;/&gt;&lt;wsp:rsid wsp:val=&quot;00230891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20D8&quot;/&gt;&lt;wsp:rsid wsp:val=&quot;002321F6&quot;/&gt;&lt;wsp:rsid wsp:val=&quot;00232601&quot;/&gt;&lt;wsp:rsid wsp:val=&quot;00232685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C87&quot;/&gt;&lt;wsp:rsid wsp:val=&quot;00233E74&quot;/&gt;&lt;wsp:rsid wsp:val=&quot;00234151&quot;/&gt;&lt;wsp:rsid wsp:val=&quot;002341A7&quot;/&gt;&lt;wsp:rsid wsp:val=&quot;002341B7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600F&quot;/&gt;&lt;wsp:rsid wsp:val=&quot;0023602B&quot;/&gt;&lt;wsp:rsid wsp:val=&quot;00236562&quot;/&gt;&lt;wsp:rsid wsp:val=&quot;00236771&quot;/&gt;&lt;wsp:rsid wsp:val=&quot;0023692B&quot;/&gt;&lt;wsp:rsid wsp:val=&quot;00236A55&quot;/&gt;&lt;wsp:rsid wsp:val=&quot;00236B00&quot;/&gt;&lt;wsp:rsid wsp:val=&quot;00236B07&quot;/&gt;&lt;wsp:rsid wsp:val=&quot;00236D89&quot;/&gt;&lt;wsp:rsid wsp:val=&quot;0023769D&quot;/&gt;&lt;wsp:rsid wsp:val=&quot;002378B4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513&quot;/&gt;&lt;wsp:rsid wsp:val=&quot;002405C7&quot;/&gt;&lt;wsp:rsid wsp:val=&quot;0024090B&quot;/&gt;&lt;wsp:rsid wsp:val=&quot;00240C7A&quot;/&gt;&lt;wsp:rsid wsp:val=&quot;00240DF9&quot;/&gt;&lt;wsp:rsid wsp:val=&quot;00240E81&quot;/&gt;&lt;wsp:rsid wsp:val=&quot;0024128E&quot;/&gt;&lt;wsp:rsid wsp:val=&quot;00241725&quot;/&gt;&lt;wsp:rsid wsp:val=&quot;0024198E&quot;/&gt;&lt;wsp:rsid wsp:val=&quot;00241A03&quot;/&gt;&lt;wsp:rsid wsp:val=&quot;00241CCF&quot;/&gt;&lt;wsp:rsid wsp:val=&quot;0024237C&quot;/&gt;&lt;wsp:rsid wsp:val=&quot;002423C9&quot;/&gt;&lt;wsp:rsid wsp:val=&quot;002424BD&quot;/&gt;&lt;wsp:rsid wsp:val=&quot;00242576&quot;/&gt;&lt;wsp:rsid wsp:val=&quot;002427B8&quot;/&gt;&lt;wsp:rsid wsp:val=&quot;0024283D&quot;/&gt;&lt;wsp:rsid wsp:val=&quot;00242CEE&quot;/&gt;&lt;wsp:rsid wsp:val=&quot;00242D53&quot;/&gt;&lt;wsp:rsid wsp:val=&quot;00242ECB&quot;/&gt;&lt;wsp:rsid wsp:val=&quot;0024356A&quot;/&gt;&lt;wsp:rsid wsp:val=&quot;002436B1&quot;/&gt;&lt;wsp:rsid wsp:val=&quot;0024396F&quot;/&gt;&lt;wsp:rsid wsp:val=&quot;0024400B&quot;/&gt;&lt;wsp:rsid wsp:val=&quot;00244135&quot;/&gt;&lt;wsp:rsid wsp:val=&quot;0024421B&quot;/&gt;&lt;wsp:rsid wsp:val=&quot;002444A7&quot;/&gt;&lt;wsp:rsid wsp:val=&quot;00244527&quot;/&gt;&lt;wsp:rsid wsp:val=&quot;002449C6&quot;/&gt;&lt;wsp:rsid wsp:val=&quot;00244B0A&quot;/&gt;&lt;wsp:rsid wsp:val=&quot;00244E77&quot;/&gt;&lt;wsp:rsid wsp:val=&quot;002450CF&quot;/&gt;&lt;wsp:rsid wsp:val=&quot;002450DE&quot;/&gt;&lt;wsp:rsid wsp:val=&quot;00245898&quot;/&gt;&lt;wsp:rsid wsp:val=&quot;002458CD&quot;/&gt;&lt;wsp:rsid wsp:val=&quot;00245958&quot;/&gt;&lt;wsp:rsid wsp:val=&quot;0024599B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62A&quot;/&gt;&lt;wsp:rsid wsp:val=&quot;0024774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CE&quot;/&gt;&lt;wsp:rsid wsp:val=&quot;002514A4&quot;/&gt;&lt;wsp:rsid wsp:val=&quot;0025169D&quot;/&gt;&lt;wsp:rsid wsp:val=&quot;0025183B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9A&quot;/&gt;&lt;wsp:rsid wsp:val=&quot;0025328E&quot;/&gt;&lt;wsp:rsid wsp:val=&quot;0025386A&quot;/&gt;&lt;wsp:rsid wsp:val=&quot;00253874&quot;/&gt;&lt;wsp:rsid wsp:val=&quot;002538F4&quot;/&gt;&lt;wsp:rsid wsp:val=&quot;00253C01&quot;/&gt;&lt;wsp:rsid wsp:val=&quot;002540A3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339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7029&quot;/&gt;&lt;wsp:rsid wsp:val=&quot;00257048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3FB&quot;/&gt;&lt;wsp:rsid wsp:val=&quot;0026141C&quot;/&gt;&lt;wsp:rsid wsp:val=&quot;002616E8&quot;/&gt;&lt;wsp:rsid wsp:val=&quot;0026171E&quot;/&gt;&lt;wsp:rsid wsp:val=&quot;00261922&quot;/&gt;&lt;wsp:rsid wsp:val=&quot;00261A66&quot;/&gt;&lt;wsp:rsid wsp:val=&quot;00261BC7&quot;/&gt;&lt;wsp:rsid wsp:val=&quot;002623FF&quot;/&gt;&lt;wsp:rsid wsp:val=&quot;00262962&quot;/&gt;&lt;wsp:rsid wsp:val=&quot;00262A04&quot;/&gt;&lt;wsp:rsid wsp:val=&quot;00262C13&quot;/&gt;&lt;wsp:rsid wsp:val=&quot;00262C80&quot;/&gt;&lt;wsp:rsid wsp:val=&quot;0026304D&quot;/&gt;&lt;wsp:rsid wsp:val=&quot;00263124&quot;/&gt;&lt;wsp:rsid wsp:val=&quot;00263145&quot;/&gt;&lt;wsp:rsid wsp:val=&quot;002631D7&quot;/&gt;&lt;wsp:rsid wsp:val=&quot;00263556&quot;/&gt;&lt;wsp:rsid wsp:val=&quot;00263E60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33&quot;/&gt;&lt;wsp:rsid wsp:val=&quot;00264701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1C1&quot;/&gt;&lt;wsp:rsid wsp:val=&quot;0026720B&quot;/&gt;&lt;wsp:rsid wsp:val=&quot;00267323&quot;/&gt;&lt;wsp:rsid wsp:val=&quot;00267B7D&quot;/&gt;&lt;wsp:rsid wsp:val=&quot;00267CD3&quot;/&gt;&lt;wsp:rsid wsp:val=&quot;00267E1C&quot;/&gt;&lt;wsp:rsid wsp:val=&quot;00267F51&quot;/&gt;&lt;wsp:rsid wsp:val=&quot;00267F93&quot;/&gt;&lt;wsp:rsid wsp:val=&quot;00270082&quot;/&gt;&lt;wsp:rsid wsp:val=&quot;0027013D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1262&quot;/&gt;&lt;wsp:rsid wsp:val=&quot;00271351&quot;/&gt;&lt;wsp:rsid wsp:val=&quot;00271665&quot;/&gt;&lt;wsp:rsid wsp:val=&quot;002718DC&quot;/&gt;&lt;wsp:rsid wsp:val=&quot;00271FD5&quot;/&gt;&lt;wsp:rsid wsp:val=&quot;00272192&quot;/&gt;&lt;wsp:rsid wsp:val=&quot;00272290&quot;/&gt;&lt;wsp:rsid wsp:val=&quot;0027239C&quot;/&gt;&lt;wsp:rsid wsp:val=&quot;0027250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4160&quot;/&gt;&lt;wsp:rsid wsp:val=&quot;002742FE&quot;/&gt;&lt;wsp:rsid wsp:val=&quot;002744C0&quot;/&gt;&lt;wsp:rsid wsp:val=&quot;002748AB&quot;/&gt;&lt;wsp:rsid wsp:val=&quot;002748BF&quot;/&gt;&lt;wsp:rsid wsp:val=&quot;00274951&quot;/&gt;&lt;wsp:rsid wsp:val=&quot;00274AE8&quot;/&gt;&lt;wsp:rsid wsp:val=&quot;0027508E&quot;/&gt;&lt;wsp:rsid wsp:val=&quot;002751FB&quot;/&gt;&lt;wsp:rsid wsp:val=&quot;002753EC&quot;/&gt;&lt;wsp:rsid wsp:val=&quot;002758A3&quot;/&gt;&lt;wsp:rsid wsp:val=&quot;00275D5D&quot;/&gt;&lt;wsp:rsid wsp:val=&quot;0027609A&quot;/&gt;&lt;wsp:rsid wsp:val=&quot;002762CC&quot;/&gt;&lt;wsp:rsid wsp:val=&quot;002763C5&quot;/&gt;&lt;wsp:rsid wsp:val=&quot;002763CE&quot;/&gt;&lt;wsp:rsid wsp:val=&quot;00276592&quot;/&gt;&lt;wsp:rsid wsp:val=&quot;00276A89&quot;/&gt;&lt;wsp:rsid wsp:val=&quot;00276D7C&quot;/&gt;&lt;wsp:rsid wsp:val=&quot;00276E53&quot;/&gt;&lt;wsp:rsid wsp:val=&quot;00276EFF&quot;/&gt;&lt;wsp:rsid wsp:val=&quot;00276F42&quot;/&gt;&lt;wsp:rsid wsp:val=&quot;0027705A&quot;/&gt;&lt;wsp:rsid wsp:val=&quot;002774DD&quot;/&gt;&lt;wsp:rsid wsp:val=&quot;00277788&quot;/&gt;&lt;wsp:rsid wsp:val=&quot;00277833&quot;/&gt;&lt;wsp:rsid wsp:val=&quot;00280156&quot;/&gt;&lt;wsp:rsid wsp:val=&quot;00280215&quot;/&gt;&lt;wsp:rsid wsp:val=&quot;00280367&quot;/&gt;&lt;wsp:rsid wsp:val=&quot;002805E8&quot;/&gt;&lt;wsp:rsid wsp:val=&quot;002807CC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D18&quot;/&gt;&lt;wsp:rsid wsp:val=&quot;00281F0C&quot;/&gt;&lt;wsp:rsid wsp:val=&quot;00281FCA&quot;/&gt;&lt;wsp:rsid wsp:val=&quot;00282044&quot;/&gt;&lt;wsp:rsid wsp:val=&quot;0028215F&quot;/&gt;&lt;wsp:rsid wsp:val=&quot;002823FD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40C2&quot;/&gt;&lt;wsp:rsid wsp:val=&quot;0028483B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F60&quot;/&gt;&lt;wsp:rsid wsp:val=&quot;00286290&quot;/&gt;&lt;wsp:rsid wsp:val=&quot;002864AC&quot;/&gt;&lt;wsp:rsid wsp:val=&quot;0028676A&quot;/&gt;&lt;wsp:rsid wsp:val=&quot;002868CE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91&quot;/&gt;&lt;wsp:rsid wsp:val=&quot;00287569&quot;/&gt;&lt;wsp:rsid wsp:val=&quot;00287595&quot;/&gt;&lt;wsp:rsid wsp:val=&quot;00287637&quot;/&gt;&lt;wsp:rsid wsp:val=&quot;002878DD&quot;/&gt;&lt;wsp:rsid wsp:val=&quot;002879AC&quot;/&gt;&lt;wsp:rsid wsp:val=&quot;00287A14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A43&quot;/&gt;&lt;wsp:rsid wsp:val=&quot;00290D6C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B7C&quot;/&gt;&lt;wsp:rsid wsp:val=&quot;00291BF1&quot;/&gt;&lt;wsp:rsid wsp:val=&quot;00291FED&quot;/&gt;&lt;wsp:rsid wsp:val=&quot;00292087&quot;/&gt;&lt;wsp:rsid wsp:val=&quot;00292170&quot;/&gt;&lt;wsp:rsid wsp:val=&quot;0029225A&quot;/&gt;&lt;wsp:rsid wsp:val=&quot;00292521&quot;/&gt;&lt;wsp:rsid wsp:val=&quot;00292604&quot;/&gt;&lt;wsp:rsid wsp:val=&quot;00292753&quot;/&gt;&lt;wsp:rsid wsp:val=&quot;00292CA7&quot;/&gt;&lt;wsp:rsid wsp:val=&quot;00292E6B&quot;/&gt;&lt;wsp:rsid wsp:val=&quot;00292ED1&quot;/&gt;&lt;wsp:rsid wsp:val=&quot;00292F7F&quot;/&gt;&lt;wsp:rsid wsp:val=&quot;002930C9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B2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AB&quot;/&gt;&lt;wsp:rsid wsp:val=&quot;00294892&quot;/&gt;&lt;wsp:rsid wsp:val=&quot;00294936&quot;/&gt;&lt;wsp:rsid wsp:val=&quot;00294977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90&quot;/&gt;&lt;wsp:rsid wsp:val=&quot;0029544D&quot;/&gt;&lt;wsp:rsid wsp:val=&quot;00295583&quot;/&gt;&lt;wsp:rsid wsp:val=&quot;00295714&quot;/&gt;&lt;wsp:rsid wsp:val=&quot;00295743&quot;/&gt;&lt;wsp:rsid wsp:val=&quot;00295B00&quot;/&gt;&lt;wsp:rsid wsp:val=&quot;00295BC5&quot;/&gt;&lt;wsp:rsid wsp:val=&quot;00296087&quot;/&gt;&lt;wsp:rsid wsp:val=&quot;00296193&quot;/&gt;&lt;wsp:rsid wsp:val=&quot;00296396&quot;/&gt;&lt;wsp:rsid wsp:val=&quot;00296410&quot;/&gt;&lt;wsp:rsid wsp:val=&quot;00296704&quot;/&gt;&lt;wsp:rsid wsp:val=&quot;002968A7&quot;/&gt;&lt;wsp:rsid wsp:val=&quot;0029692B&quot;/&gt;&lt;wsp:rsid wsp:val=&quot;00296995&quot;/&gt;&lt;wsp:rsid wsp:val=&quot;00296AA2&quot;/&gt;&lt;wsp:rsid wsp:val=&quot;00296ACB&quot;/&gt;&lt;wsp:rsid wsp:val=&quot;00296B46&quot;/&gt;&lt;wsp:rsid wsp:val=&quot;00297001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63B&quot;/&gt;&lt;wsp:rsid wsp:val=&quot;002A0832&quot;/&gt;&lt;wsp:rsid wsp:val=&quot;002A08C5&quot;/&gt;&lt;wsp:rsid wsp:val=&quot;002A0C48&quot;/&gt;&lt;wsp:rsid wsp:val=&quot;002A0C7E&quot;/&gt;&lt;wsp:rsid wsp:val=&quot;002A0CCC&quot;/&gt;&lt;wsp:rsid wsp:val=&quot;002A11E8&quot;/&gt;&lt;wsp:rsid wsp:val=&quot;002A122F&quot;/&gt;&lt;wsp:rsid wsp:val=&quot;002A145C&quot;/&gt;&lt;wsp:rsid wsp:val=&quot;002A15A0&quot;/&gt;&lt;wsp:rsid wsp:val=&quot;002A16A2&quot;/&gt;&lt;wsp:rsid wsp:val=&quot;002A17F3&quot;/&gt;&lt;wsp:rsid wsp:val=&quot;002A1A30&quot;/&gt;&lt;wsp:rsid wsp:val=&quot;002A1B7D&quot;/&gt;&lt;wsp:rsid wsp:val=&quot;002A25A3&quot;/&gt;&lt;wsp:rsid wsp:val=&quot;002A2694&quot;/&gt;&lt;wsp:rsid wsp:val=&quot;002A27B5&quot;/&gt;&lt;wsp:rsid wsp:val=&quot;002A2911&quot;/&gt;&lt;wsp:rsid wsp:val=&quot;002A2A7B&quot;/&gt;&lt;wsp:rsid wsp:val=&quot;002A2B18&quot;/&gt;&lt;wsp:rsid wsp:val=&quot;002A2CD4&quot;/&gt;&lt;wsp:rsid wsp:val=&quot;002A2FFA&quot;/&gt;&lt;wsp:rsid wsp:val=&quot;002A310A&quot;/&gt;&lt;wsp:rsid wsp:val=&quot;002A311A&quot;/&gt;&lt;wsp:rsid wsp:val=&quot;002A3170&quot;/&gt;&lt;wsp:rsid wsp:val=&quot;002A347C&quot;/&gt;&lt;wsp:rsid wsp:val=&quot;002A356C&quot;/&gt;&lt;wsp:rsid wsp:val=&quot;002A366D&quot;/&gt;&lt;wsp:rsid wsp:val=&quot;002A378F&quot;/&gt;&lt;wsp:rsid wsp:val=&quot;002A37C2&quot;/&gt;&lt;wsp:rsid wsp:val=&quot;002A3D00&quot;/&gt;&lt;wsp:rsid wsp:val=&quot;002A3DE9&quot;/&gt;&lt;wsp:rsid wsp:val=&quot;002A4454&quot;/&gt;&lt;wsp:rsid wsp:val=&quot;002A47E3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F92&quot;/&gt;&lt;wsp:rsid wsp:val=&quot;002A614B&quot;/&gt;&lt;wsp:rsid wsp:val=&quot;002A6421&quot;/&gt;&lt;wsp:rsid wsp:val=&quot;002A650F&quot;/&gt;&lt;wsp:rsid wsp:val=&quot;002A67F2&quot;/&gt;&lt;wsp:rsid wsp:val=&quot;002A6902&quot;/&gt;&lt;wsp:rsid wsp:val=&quot;002A6D43&quot;/&gt;&lt;wsp:rsid wsp:val=&quot;002A6DD9&quot;/&gt;&lt;wsp:rsid wsp:val=&quot;002A6E23&quot;/&gt;&lt;wsp:rsid wsp:val=&quot;002A70AF&quot;/&gt;&lt;wsp:rsid wsp:val=&quot;002A716C&quot;/&gt;&lt;wsp:rsid wsp:val=&quot;002A742D&quot;/&gt;&lt;wsp:rsid wsp:val=&quot;002A778C&quot;/&gt;&lt;wsp:rsid wsp:val=&quot;002A7881&quot;/&gt;&lt;wsp:rsid wsp:val=&quot;002A790C&quot;/&gt;&lt;wsp:rsid wsp:val=&quot;002A7A43&quot;/&gt;&lt;wsp:rsid wsp:val=&quot;002A7AB7&quot;/&gt;&lt;wsp:rsid wsp:val=&quot;002A7F2E&quot;/&gt;&lt;wsp:rsid wsp:val=&quot;002B034E&quot;/&gt;&lt;wsp:rsid wsp:val=&quot;002B0607&quot;/&gt;&lt;wsp:rsid wsp:val=&quot;002B0680&quot;/&gt;&lt;wsp:rsid wsp:val=&quot;002B077D&quot;/&gt;&lt;wsp:rsid wsp:val=&quot;002B0790&quot;/&gt;&lt;wsp:rsid wsp:val=&quot;002B0A94&quot;/&gt;&lt;wsp:rsid wsp:val=&quot;002B0BFC&quot;/&gt;&lt;wsp:rsid wsp:val=&quot;002B0CB2&quot;/&gt;&lt;wsp:rsid wsp:val=&quot;002B0F6A&quot;/&gt;&lt;wsp:rsid wsp:val=&quot;002B1086&quot;/&gt;&lt;wsp:rsid wsp:val=&quot;002B13A3&quot;/&gt;&lt;wsp:rsid wsp:val=&quot;002B15DB&quot;/&gt;&lt;wsp:rsid wsp:val=&quot;002B1705&quot;/&gt;&lt;wsp:rsid wsp:val=&quot;002B1950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BE7&quot;/&gt;&lt;wsp:rsid wsp:val=&quot;002B2C1C&quot;/&gt;&lt;wsp:rsid wsp:val=&quot;002B2D64&quot;/&gt;&lt;wsp:rsid wsp:val=&quot;002B2EC1&quot;/&gt;&lt;wsp:rsid wsp:val=&quot;002B2EDC&quot;/&gt;&lt;wsp:rsid wsp:val=&quot;002B2F01&quot;/&gt;&lt;wsp:rsid wsp:val=&quot;002B2F51&quot;/&gt;&lt;wsp:rsid wsp:val=&quot;002B2FE0&quot;/&gt;&lt;wsp:rsid wsp:val=&quot;002B30DB&quot;/&gt;&lt;wsp:rsid wsp:val=&quot;002B39FA&quot;/&gt;&lt;wsp:rsid wsp:val=&quot;002B3C89&quot;/&gt;&lt;wsp:rsid wsp:val=&quot;002B400E&quot;/&gt;&lt;wsp:rsid wsp:val=&quot;002B4097&quot;/&gt;&lt;wsp:rsid wsp:val=&quot;002B4219&quot;/&gt;&lt;wsp:rsid wsp:val=&quot;002B4BD3&quot;/&gt;&lt;wsp:rsid wsp:val=&quot;002B4C15&quot;/&gt;&lt;wsp:rsid wsp:val=&quot;002B4FD9&quot;/&gt;&lt;wsp:rsid wsp:val=&quot;002B5375&quot;/&gt;&lt;wsp:rsid wsp:val=&quot;002B54B1&quot;/&gt;&lt;wsp:rsid wsp:val=&quot;002B5626&quot;/&gt;&lt;wsp:rsid wsp:val=&quot;002B5745&quot;/&gt;&lt;wsp:rsid wsp:val=&quot;002B599D&quot;/&gt;&lt;wsp:rsid wsp:val=&quot;002B5A59&quot;/&gt;&lt;wsp:rsid wsp:val=&quot;002B5C9E&quot;/&gt;&lt;wsp:rsid wsp:val=&quot;002B5F9F&quot;/&gt;&lt;wsp:rsid wsp:val=&quot;002B60D4&quot;/&gt;&lt;wsp:rsid wsp:val=&quot;002B613F&quot;/&gt;&lt;wsp:rsid wsp:val=&quot;002B631C&quot;/&gt;&lt;wsp:rsid wsp:val=&quot;002B6644&quot;/&gt;&lt;wsp:rsid wsp:val=&quot;002B6937&quot;/&gt;&lt;wsp:rsid wsp:val=&quot;002B6C0D&quot;/&gt;&lt;wsp:rsid wsp:val=&quot;002B7116&quot;/&gt;&lt;wsp:rsid wsp:val=&quot;002B769E&quot;/&gt;&lt;wsp:rsid wsp:val=&quot;002B78A8&quot;/&gt;&lt;wsp:rsid wsp:val=&quot;002B7935&quot;/&gt;&lt;wsp:rsid wsp:val=&quot;002B7A3C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797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7E8&quot;/&gt;&lt;wsp:rsid wsp:val=&quot;002C2816&quot;/&gt;&lt;wsp:rsid wsp:val=&quot;002C2928&quot;/&gt;&lt;wsp:rsid wsp:val=&quot;002C2B6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71A&quot;/&gt;&lt;wsp:rsid wsp:val=&quot;002C5935&quot;/&gt;&lt;wsp:rsid wsp:val=&quot;002C5956&quot;/&gt;&lt;wsp:rsid wsp:val=&quot;002C5D95&quot;/&gt;&lt;wsp:rsid wsp:val=&quot;002C5E24&quot;/&gt;&lt;wsp:rsid wsp:val=&quot;002C5EA4&quot;/&gt;&lt;wsp:rsid wsp:val=&quot;002C5FA0&quot;/&gt;&lt;wsp:rsid wsp:val=&quot;002C600E&quot;/&gt;&lt;wsp:rsid wsp:val=&quot;002C60A8&quot;/&gt;&lt;wsp:rsid wsp:val=&quot;002C6124&quot;/&gt;&lt;wsp:rsid wsp:val=&quot;002C6141&quot;/&gt;&lt;wsp:rsid wsp:val=&quot;002C6237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D2&quot;/&gt;&lt;wsp:rsid wsp:val=&quot;002C71AF&quot;/&gt;&lt;wsp:rsid wsp:val=&quot;002C7219&quot;/&gt;&lt;wsp:rsid wsp:val=&quot;002C72E6&quot;/&gt;&lt;wsp:rsid wsp:val=&quot;002C7448&quot;/&gt;&lt;wsp:rsid wsp:val=&quot;002C74C3&quot;/&gt;&lt;wsp:rsid wsp:val=&quot;002C7E40&quot;/&gt;&lt;wsp:rsid wsp:val=&quot;002D0036&quot;/&gt;&lt;wsp:rsid wsp:val=&quot;002D01CA&quot;/&gt;&lt;wsp:rsid wsp:val=&quot;002D02EA&quot;/&gt;&lt;wsp:rsid wsp:val=&quot;002D03EA&quot;/&gt;&lt;wsp:rsid wsp:val=&quot;002D08F7&quot;/&gt;&lt;wsp:rsid wsp:val=&quot;002D0958&quot;/&gt;&lt;wsp:rsid wsp:val=&quot;002D1385&quot;/&gt;&lt;wsp:rsid wsp:val=&quot;002D15B5&quot;/&gt;&lt;wsp:rsid wsp:val=&quot;002D18A3&quot;/&gt;&lt;wsp:rsid wsp:val=&quot;002D1935&quot;/&gt;&lt;wsp:rsid wsp:val=&quot;002D1F42&quot;/&gt;&lt;wsp:rsid wsp:val=&quot;002D2051&quot;/&gt;&lt;wsp:rsid wsp:val=&quot;002D20EA&quot;/&gt;&lt;wsp:rsid wsp:val=&quot;002D233F&quot;/&gt;&lt;wsp:rsid wsp:val=&quot;002D2388&quot;/&gt;&lt;wsp:rsid wsp:val=&quot;002D26B8&quot;/&gt;&lt;wsp:rsid wsp:val=&quot;002D2C1A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F0A&quot;/&gt;&lt;wsp:rsid wsp:val=&quot;002D43B3&quot;/&gt;&lt;wsp:rsid wsp:val=&quot;002D45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C3D&quot;/&gt;&lt;wsp:rsid wsp:val=&quot;002D5C42&quot;/&gt;&lt;wsp:rsid wsp:val=&quot;002D5E8E&quot;/&gt;&lt;wsp:rsid wsp:val=&quot;002D603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F0E&quot;/&gt;&lt;wsp:rsid wsp:val=&quot;002E02A6&quot;/&gt;&lt;wsp:rsid wsp:val=&quot;002E03DA&quot;/&gt;&lt;wsp:rsid wsp:val=&quot;002E0A9C&quot;/&gt;&lt;wsp:rsid wsp:val=&quot;002E0F1A&quot;/&gt;&lt;wsp:rsid wsp:val=&quot;002E13BD&quot;/&gt;&lt;wsp:rsid wsp:val=&quot;002E13DC&quot;/&gt;&lt;wsp:rsid wsp:val=&quot;002E1607&quot;/&gt;&lt;wsp:rsid wsp:val=&quot;002E1634&quot;/&gt;&lt;wsp:rsid wsp:val=&quot;002E1893&quot;/&gt;&lt;wsp:rsid wsp:val=&quot;002E199A&quot;/&gt;&lt;wsp:rsid wsp:val=&quot;002E1D67&quot;/&gt;&lt;wsp:rsid wsp:val=&quot;002E216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3421&quot;/&gt;&lt;wsp:rsid wsp:val=&quot;002E3C2A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5001&quot;/&gt;&lt;wsp:rsid wsp:val=&quot;002E54BF&quot;/&gt;&lt;wsp:rsid wsp:val=&quot;002E5798&quot;/&gt;&lt;wsp:rsid wsp:val=&quot;002E5B26&quot;/&gt;&lt;wsp:rsid wsp:val=&quot;002E5C62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B33&quot;/&gt;&lt;wsp:rsid wsp:val=&quot;002E6BE6&quot;/&gt;&lt;wsp:rsid wsp:val=&quot;002E7689&quot;/&gt;&lt;wsp:rsid wsp:val=&quot;002E79F9&quot;/&gt;&lt;wsp:rsid wsp:val=&quot;002E7C06&quot;/&gt;&lt;wsp:rsid wsp:val=&quot;002E7D1B&quot;/&gt;&lt;wsp:rsid wsp:val=&quot;002E7EDA&quot;/&gt;&lt;wsp:rsid wsp:val=&quot;002E7F09&quot;/&gt;&lt;wsp:rsid wsp:val=&quot;002F0394&quot;/&gt;&lt;wsp:rsid wsp:val=&quot;002F03B0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D15&quot;/&gt;&lt;wsp:rsid wsp:val=&quot;002F230D&quot;/&gt;&lt;wsp:rsid wsp:val=&quot;002F2556&quot;/&gt;&lt;wsp:rsid wsp:val=&quot;002F25CA&quot;/&gt;&lt;wsp:rsid wsp:val=&quot;002F2717&quot;/&gt;&lt;wsp:rsid wsp:val=&quot;002F2782&quot;/&gt;&lt;wsp:rsid wsp:val=&quot;002F2921&quot;/&gt;&lt;wsp:rsid wsp:val=&quot;002F2960&quot;/&gt;&lt;wsp:rsid wsp:val=&quot;002F2A9F&quot;/&gt;&lt;wsp:rsid wsp:val=&quot;002F3121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4064&quot;/&gt;&lt;wsp:rsid wsp:val=&quot;002F4327&quot;/&gt;&lt;wsp:rsid wsp:val=&quot;002F432B&quot;/&gt;&lt;wsp:rsid wsp:val=&quot;002F4465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A20&quot;/&gt;&lt;wsp:rsid wsp:val=&quot;002F5E2F&quot;/&gt;&lt;wsp:rsid wsp:val=&quot;002F5F03&quot;/&gt;&lt;wsp:rsid wsp:val=&quot;002F6175&quot;/&gt;&lt;wsp:rsid wsp:val=&quot;002F6233&quot;/&gt;&lt;wsp:rsid wsp:val=&quot;002F627A&quot;/&gt;&lt;wsp:rsid wsp:val=&quot;002F6446&quot;/&gt;&lt;wsp:rsid wsp:val=&quot;002F656B&quot;/&gt;&lt;wsp:rsid wsp:val=&quot;002F6671&quot;/&gt;&lt;wsp:rsid wsp:val=&quot;002F6A7F&quot;/&gt;&lt;wsp:rsid wsp:val=&quot;002F6AC8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642&quot;/&gt;&lt;wsp:rsid wsp:val=&quot;002F7976&quot;/&gt;&lt;wsp:rsid wsp:val=&quot;002F7C51&quot;/&gt;&lt;wsp:rsid wsp:val=&quot;002F7DFA&quot;/&gt;&lt;wsp:rsid wsp:val=&quot;002F7FD9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18B&quot;/&gt;&lt;wsp:rsid wsp:val=&quot;00301337&quot;/&gt;&lt;wsp:rsid wsp:val=&quot;0030166D&quot;/&gt;&lt;wsp:rsid wsp:val=&quot;00301AF1&quot;/&gt;&lt;wsp:rsid wsp:val=&quot;00301B2F&quot;/&gt;&lt;wsp:rsid wsp:val=&quot;00301E24&quot;/&gt;&lt;wsp:rsid wsp:val=&quot;00301EEF&quot;/&gt;&lt;wsp:rsid wsp:val=&quot;00301F7A&quot;/&gt;&lt;wsp:rsid wsp:val=&quot;0030249D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306&quot;/&gt;&lt;wsp:rsid wsp:val=&quot;00304652&quot;/&gt;&lt;wsp:rsid wsp:val=&quot;003046EE&quot;/&gt;&lt;wsp:rsid wsp:val=&quot;00304913&quot;/&gt;&lt;wsp:rsid wsp:val=&quot;00304BCC&quot;/&gt;&lt;wsp:rsid wsp:val=&quot;00304BDA&quot;/&gt;&lt;wsp:rsid wsp:val=&quot;00304C24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F0&quot;/&gt;&lt;wsp:rsid wsp:val=&quot;00306BF6&quot;/&gt;&lt;wsp:rsid wsp:val=&quot;00306E8E&quot;/&gt;&lt;wsp:rsid wsp:val=&quot;00306FBB&quot;/&gt;&lt;wsp:rsid wsp:val=&quot;0030751A&quot;/&gt;&lt;wsp:rsid wsp:val=&quot;003077A9&quot;/&gt;&lt;wsp:rsid wsp:val=&quot;00307C69&quot;/&gt;&lt;wsp:rsid wsp:val=&quot;00307D9A&quot;/&gt;&lt;wsp:rsid wsp:val=&quot;0031015F&quot;/&gt;&lt;wsp:rsid wsp:val=&quot;0031038F&quot;/&gt;&lt;wsp:rsid wsp:val=&quot;0031050A&quot;/&gt;&lt;wsp:rsid wsp:val=&quot;00310645&quot;/&gt;&lt;wsp:rsid wsp:val=&quot;00310827&quot;/&gt;&lt;wsp:rsid wsp:val=&quot;00310AAF&quot;/&gt;&lt;wsp:rsid wsp:val=&quot;00310C48&quot;/&gt;&lt;wsp:rsid wsp:val=&quot;00310ED8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761&quot;/&gt;&lt;wsp:rsid wsp:val=&quot;00313137&quot;/&gt;&lt;wsp:rsid wsp:val=&quot;0031324D&quot;/&gt;&lt;wsp:rsid wsp:val=&quot;003133B3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F5&quot;/&gt;&lt;wsp:rsid wsp:val=&quot;00314CC0&quot;/&gt;&lt;wsp:rsid wsp:val=&quot;00315527&quot;/&gt;&lt;wsp:rsid wsp:val=&quot;00315811&quot;/&gt;&lt;wsp:rsid wsp:val=&quot;00315BBA&quot;/&gt;&lt;wsp:rsid wsp:val=&quot;00315C0B&quot;/&gt;&lt;wsp:rsid wsp:val=&quot;00315CF5&quot;/&gt;&lt;wsp:rsid wsp:val=&quot;00315D1C&quot;/&gt;&lt;wsp:rsid wsp:val=&quot;00315E12&quot;/&gt;&lt;wsp:rsid wsp:val=&quot;00315FF1&quot;/&gt;&lt;wsp:rsid wsp:val=&quot;00316012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2003B&quot;/&gt;&lt;wsp:rsid wsp:val=&quot;00320220&quot;/&gt;&lt;wsp:rsid wsp:val=&quot;0032039D&quot;/&gt;&lt;wsp:rsid wsp:val=&quot;003205F0&quot;/&gt;&lt;wsp:rsid wsp:val=&quot;0032062F&quot;/&gt;&lt;wsp:rsid wsp:val=&quot;003208C5&quot;/&gt;&lt;wsp:rsid wsp:val=&quot;00320A83&quot;/&gt;&lt;wsp:rsid wsp:val=&quot;00320C00&quot;/&gt;&lt;wsp:rsid wsp:val=&quot;003213CF&quot;/&gt;&lt;wsp:rsid wsp:val=&quot;0032193B&quot;/&gt;&lt;wsp:rsid wsp:val=&quot;00321A93&quot;/&gt;&lt;wsp:rsid wsp:val=&quot;00321BD8&quot;/&gt;&lt;wsp:rsid wsp:val=&quot;00321D72&quot;/&gt;&lt;wsp:rsid wsp:val=&quot;00321DF7&quot;/&gt;&lt;wsp:rsid wsp:val=&quot;00321F69&quot;/&gt;&lt;wsp:rsid wsp:val=&quot;0032203B&quot;/&gt;&lt;wsp:rsid wsp:val=&quot;00322046&quot;/&gt;&lt;wsp:rsid wsp:val=&quot;003220DB&quot;/&gt;&lt;wsp:rsid wsp:val=&quot;003221B3&quot;/&gt;&lt;wsp:rsid wsp:val=&quot;0032228A&quot;/&gt;&lt;wsp:rsid wsp:val=&quot;00322852&quot;/&gt;&lt;wsp:rsid wsp:val=&quot;00322984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B0&quot;/&gt;&lt;wsp:rsid wsp:val=&quot;00323BF7&quot;/&gt;&lt;wsp:rsid wsp:val=&quot;00323D62&quot;/&gt;&lt;wsp:rsid wsp:val=&quot;00323F83&quot;/&gt;&lt;wsp:rsid wsp:val=&quot;00324196&quot;/&gt;&lt;wsp:rsid wsp:val=&quot;00324211&quot;/&gt;&lt;wsp:rsid wsp:val=&quot;00324431&quot;/&gt;&lt;wsp:rsid wsp:val=&quot;003244C4&quot;/&gt;&lt;wsp:rsid wsp:val=&quot;00324862&quot;/&gt;&lt;wsp:rsid wsp:val=&quot;00324BCE&quot;/&gt;&lt;wsp:rsid wsp:val=&quot;00324C55&quot;/&gt;&lt;wsp:rsid wsp:val=&quot;00324D0F&quot;/&gt;&lt;wsp:rsid wsp:val=&quot;00324FE1&quot;/&gt;&lt;wsp:rsid wsp:val=&quot;00325339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EE&quot;/&gt;&lt;wsp:rsid wsp:val=&quot;00327A1C&quot;/&gt;&lt;wsp:rsid wsp:val=&quot;00327DA8&quot;/&gt;&lt;wsp:rsid wsp:val=&quot;00327E57&quot;/&gt;&lt;wsp:rsid wsp:val=&quot;00327EAC&quot;/&gt;&lt;wsp:rsid wsp:val=&quot;003302BE&quot;/&gt;&lt;wsp:rsid wsp:val=&quot;003303FF&quot;/&gt;&lt;wsp:rsid wsp:val=&quot;00330678&quot;/&gt;&lt;wsp:rsid wsp:val=&quot;003307D3&quot;/&gt;&lt;wsp:rsid wsp:val=&quot;0033095F&quot;/&gt;&lt;wsp:rsid wsp:val=&quot;00330FAA&quot;/&gt;&lt;wsp:rsid wsp:val=&quot;003310AF&quot;/&gt;&lt;wsp:rsid wsp:val=&quot;00331121&quot;/&gt;&lt;wsp:rsid wsp:val=&quot;00331247&quot;/&gt;&lt;wsp:rsid wsp:val=&quot;00331456&quot;/&gt;&lt;wsp:rsid wsp:val=&quot;00331477&quot;/&gt;&lt;wsp:rsid wsp:val=&quot;003314CA&quot;/&gt;&lt;wsp:rsid wsp:val=&quot;00331583&quot;/&gt;&lt;wsp:rsid wsp:val=&quot;003317D9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7E&quot;/&gt;&lt;wsp:rsid wsp:val=&quot;00332561&quot;/&gt;&lt;wsp:rsid wsp:val=&quot;0033259A&quot;/&gt;&lt;wsp:rsid wsp:val=&quot;00332626&quot;/&gt;&lt;wsp:rsid wsp:val=&quot;003327E5&quot;/&gt;&lt;wsp:rsid wsp:val=&quot;00332810&quot;/&gt;&lt;wsp:rsid wsp:val=&quot;00332E70&quot;/&gt;&lt;wsp:rsid wsp:val=&quot;00332ED3&quot;/&gt;&lt;wsp:rsid wsp:val=&quot;003331A2&quot;/&gt;&lt;wsp:rsid wsp:val=&quot;0033347D&quot;/&gt;&lt;wsp:rsid wsp:val=&quot;003335FF&quot;/&gt;&lt;wsp:rsid wsp:val=&quot;00333651&quot;/&gt;&lt;wsp:rsid wsp:val=&quot;0033388D&quot;/&gt;&lt;wsp:rsid wsp:val=&quot;003338BC&quot;/&gt;&lt;wsp:rsid wsp:val=&quot;00333C16&quot;/&gt;&lt;wsp:rsid wsp:val=&quot;00334349&quot;/&gt;&lt;wsp:rsid wsp:val=&quot;00334394&quot;/&gt;&lt;wsp:rsid wsp:val=&quot;00334414&quot;/&gt;&lt;wsp:rsid wsp:val=&quot;003345AB&quot;/&gt;&lt;wsp:rsid wsp:val=&quot;003349EB&quot;/&gt;&lt;wsp:rsid wsp:val=&quot;00334E03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809&quot;/&gt;&lt;wsp:rsid wsp:val=&quot;00335B47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953&quot;/&gt;&lt;wsp:rsid wsp:val=&quot;00337ADB&quot;/&gt;&lt;wsp:rsid wsp:val=&quot;00337CBA&quot;/&gt;&lt;wsp:rsid wsp:val=&quot;00337D2D&quot;/&gt;&lt;wsp:rsid wsp:val=&quot;00337F45&quot;/&gt;&lt;wsp:rsid wsp:val=&quot;00340275&quot;/&gt;&lt;wsp:rsid wsp:val=&quot;00340688&quot;/&gt;&lt;wsp:rsid wsp:val=&quot;003406C4&quot;/&gt;&lt;wsp:rsid wsp:val=&quot;003406D9&quot;/&gt;&lt;wsp:rsid wsp:val=&quot;00340A79&quot;/&gt;&lt;wsp:rsid wsp:val=&quot;00340BB9&quot;/&gt;&lt;wsp:rsid wsp:val=&quot;00341124&quot;/&gt;&lt;wsp:rsid wsp:val=&quot;0034113C&quot;/&gt;&lt;wsp:rsid wsp:val=&quot;0034146E&quot;/&gt;&lt;wsp:rsid wsp:val=&quot;00341860&quot;/&gt;&lt;wsp:rsid wsp:val=&quot;00341A08&quot;/&gt;&lt;wsp:rsid wsp:val=&quot;00341B93&quot;/&gt;&lt;wsp:rsid wsp:val=&quot;003427A5&quot;/&gt;&lt;wsp:rsid wsp:val=&quot;003427C7&quot;/&gt;&lt;wsp:rsid wsp:val=&quot;00342A0A&quot;/&gt;&lt;wsp:rsid wsp:val=&quot;00342A56&quot;/&gt;&lt;wsp:rsid wsp:val=&quot;00342B42&quot;/&gt;&lt;wsp:rsid wsp:val=&quot;00342D37&quot;/&gt;&lt;wsp:rsid wsp:val=&quot;00342DE4&quot;/&gt;&lt;wsp:rsid wsp:val=&quot;00342E37&quot;/&gt;&lt;wsp:rsid wsp:val=&quot;003430E2&quot;/&gt;&lt;wsp:rsid wsp:val=&quot;003430F5&quot;/&gt;&lt;wsp:rsid wsp:val=&quot;00343189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F7C&quot;/&gt;&lt;wsp:rsid wsp:val=&quot;00345FB3&quot;/&gt;&lt;wsp:rsid wsp:val=&quot;00346002&quot;/&gt;&lt;wsp:rsid wsp:val=&quot;003460D3&quot;/&gt;&lt;wsp:rsid wsp:val=&quot;00346FAB&quot;/&gt;&lt;wsp:rsid wsp:val=&quot;0034703B&quot;/&gt;&lt;wsp:rsid wsp:val=&quot;003474EE&quot;/&gt;&lt;wsp:rsid wsp:val=&quot;00347565&quot;/&gt;&lt;wsp:rsid wsp:val=&quot;00347734&quot;/&gt;&lt;wsp:rsid wsp:val=&quot;00347919&quot;/&gt;&lt;wsp:rsid wsp:val=&quot;00347D80&quot;/&gt;&lt;wsp:rsid wsp:val=&quot;00347FE8&quot;/&gt;&lt;wsp:rsid wsp:val=&quot;00350011&quot;/&gt;&lt;wsp:rsid wsp:val=&quot;00350046&quot;/&gt;&lt;wsp:rsid wsp:val=&quot;003501E1&quot;/&gt;&lt;wsp:rsid wsp:val=&quot;0035026E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7A&quot;/&gt;&lt;wsp:rsid wsp:val=&quot;00351283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25E&quot;/&gt;&lt;wsp:rsid wsp:val=&quot;00352528&quot;/&gt;&lt;wsp:rsid wsp:val=&quot;003529C0&quot;/&gt;&lt;wsp:rsid wsp:val=&quot;00352A0F&quot;/&gt;&lt;wsp:rsid wsp:val=&quot;00353031&quot;/&gt;&lt;wsp:rsid wsp:val=&quot;003530CF&quot;/&gt;&lt;wsp:rsid wsp:val=&quot;00353186&quot;/&gt;&lt;wsp:rsid wsp:val=&quot;003531D8&quot;/&gt;&lt;wsp:rsid wsp:val=&quot;00353392&quot;/&gt;&lt;wsp:rsid wsp:val=&quot;00353504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60D2&quot;/&gt;&lt;wsp:rsid wsp:val=&quot;003560F7&quot;/&gt;&lt;wsp:rsid wsp:val=&quot;0035624A&quot;/&gt;&lt;wsp:rsid wsp:val=&quot;0035666E&quot;/&gt;&lt;wsp:rsid wsp:val=&quot;00356828&quot;/&gt;&lt;wsp:rsid wsp:val=&quot;00356CD2&quot;/&gt;&lt;wsp:rsid wsp:val=&quot;00356D18&quot;/&gt;&lt;wsp:rsid wsp:val=&quot;00356EBC&quot;/&gt;&lt;wsp:rsid wsp:val=&quot;00357357&quot;/&gt;&lt;wsp:rsid wsp:val=&quot;003575F2&quot;/&gt;&lt;wsp:rsid wsp:val=&quot;003578F3&quot;/&gt;&lt;wsp:rsid wsp:val=&quot;0035796F&quot;/&gt;&lt;wsp:rsid wsp:val=&quot;00357979&quot;/&gt;&lt;wsp:rsid wsp:val=&quot;0036001A&quot;/&gt;&lt;wsp:rsid wsp:val=&quot;003605AA&quot;/&gt;&lt;wsp:rsid wsp:val=&quot;003606D3&quot;/&gt;&lt;wsp:rsid wsp:val=&quot;003607A3&quot;/&gt;&lt;wsp:rsid wsp:val=&quot;003607F9&quot;/&gt;&lt;wsp:rsid wsp:val=&quot;00360BEE&quot;/&gt;&lt;wsp:rsid wsp:val=&quot;00360DAA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2083&quot;/&gt;&lt;wsp:rsid wsp:val=&quot;003621B9&quot;/&gt;&lt;wsp:rsid wsp:val=&quot;003622A2&quot;/&gt;&lt;wsp:rsid wsp:val=&quot;003622CD&quot;/&gt;&lt;wsp:rsid wsp:val=&quot;003628CA&quot;/&gt;&lt;wsp:rsid wsp:val=&quot;00362B8B&quot;/&gt;&lt;wsp:rsid wsp:val=&quot;00362C55&quot;/&gt;&lt;wsp:rsid wsp:val=&quot;00362E59&quot;/&gt;&lt;wsp:rsid wsp:val=&quot;0036334C&quot;/&gt;&lt;wsp:rsid wsp:val=&quot;00363423&quot;/&gt;&lt;wsp:rsid wsp:val=&quot;003635BD&quot;/&gt;&lt;wsp:rsid wsp:val=&quot;003635E9&quot;/&gt;&lt;wsp:rsid wsp:val=&quot;003635F8&quot;/&gt;&lt;wsp:rsid wsp:val=&quot;00363E65&quot;/&gt;&lt;wsp:rsid wsp:val=&quot;00363FE3&quot;/&gt;&lt;wsp:rsid wsp:val=&quot;003640E5&quot;/&gt;&lt;wsp:rsid wsp:val=&quot;0036480B&quot;/&gt;&lt;wsp:rsid wsp:val=&quot;00364886&quot;/&gt;&lt;wsp:rsid wsp:val=&quot;00364BA7&quot;/&gt;&lt;wsp:rsid wsp:val=&quot;00364BC9&quot;/&gt;&lt;wsp:rsid wsp:val=&quot;00364C4C&quot;/&gt;&lt;wsp:rsid wsp:val=&quot;003652E0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7B3&quot;/&gt;&lt;wsp:rsid wsp:val=&quot;003707DE&quot;/&gt;&lt;wsp:rsid wsp:val=&quot;003708B9&quot;/&gt;&lt;wsp:rsid wsp:val=&quot;003709A8&quot;/&gt;&lt;wsp:rsid wsp:val=&quot;00370E80&quot;/&gt;&lt;wsp:rsid wsp:val=&quot;00370FED&quot;/&gt;&lt;wsp:rsid wsp:val=&quot;00371336&quot;/&gt;&lt;wsp:rsid wsp:val=&quot;0037189D&quot;/&gt;&lt;wsp:rsid wsp:val=&quot;00371B16&quot;/&gt;&lt;wsp:rsid wsp:val=&quot;00371BFE&quot;/&gt;&lt;wsp:rsid wsp:val=&quot;00371EEB&quot;/&gt;&lt;wsp:rsid wsp:val=&quot;00371F27&quot;/&gt;&lt;wsp:rsid wsp:val=&quot;00372285&quot;/&gt;&lt;wsp:rsid wsp:val=&quot;003723BE&quot;/&gt;&lt;wsp:rsid wsp:val=&quot;003724A3&quot;/&gt;&lt;wsp:rsid wsp:val=&quot;003728C8&quot;/&gt;&lt;wsp:rsid wsp:val=&quot;00372900&quot;/&gt;&lt;wsp:rsid wsp:val=&quot;0037295A&quot;/&gt;&lt;wsp:rsid wsp:val=&quot;003729F9&quot;/&gt;&lt;wsp:rsid wsp:val=&quot;00372A8E&quot;/&gt;&lt;wsp:rsid wsp:val=&quot;00372DFF&quot;/&gt;&lt;wsp:rsid wsp:val=&quot;00373379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57C&quot;/&gt;&lt;wsp:rsid wsp:val=&quot;00374DB9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AAA&quot;/&gt;&lt;wsp:rsid wsp:val=&quot;00380AF0&quot;/&gt;&lt;wsp:rsid wsp:val=&quot;00380DA4&quot;/&gt;&lt;wsp:rsid wsp:val=&quot;003810D6&quot;/&gt;&lt;wsp:rsid wsp:val=&quot;00381135&quot;/&gt;&lt;wsp:rsid wsp:val=&quot;0038120C&quot;/&gt;&lt;wsp:rsid wsp:val=&quot;00381449&quot;/&gt;&lt;wsp:rsid wsp:val=&quot;003814CE&quot;/&gt;&lt;wsp:rsid wsp:val=&quot;00381598&quot;/&gt;&lt;wsp:rsid wsp:val=&quot;00381654&quot;/&gt;&lt;wsp:rsid wsp:val=&quot;00381737&quot;/&gt;&lt;wsp:rsid wsp:val=&quot;00381A1F&quot;/&gt;&lt;wsp:rsid wsp:val=&quot;00381AC1&quot;/&gt;&lt;wsp:rsid wsp:val=&quot;00381B55&quot;/&gt;&lt;wsp:rsid wsp:val=&quot;0038222D&quot;/&gt;&lt;wsp:rsid wsp:val=&quot;0038224E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CB0&quot;/&gt;&lt;wsp:rsid wsp:val=&quot;00382D4A&quot;/&gt;&lt;wsp:rsid wsp:val=&quot;00382DC4&quot;/&gt;&lt;wsp:rsid wsp:val=&quot;00382E3C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772&quot;/&gt;&lt;wsp:rsid wsp:val=&quot;0038596D&quot;/&gt;&lt;wsp:rsid wsp:val=&quot;003859B1&quot;/&gt;&lt;wsp:rsid wsp:val=&quot;00385A6A&quot;/&gt;&lt;wsp:rsid wsp:val=&quot;00386643&quot;/&gt;&lt;wsp:rsid wsp:val=&quot;0038679C&quot;/&gt;&lt;wsp:rsid wsp:val=&quot;00386A0C&quot;/&gt;&lt;wsp:rsid wsp:val=&quot;00386ACE&quot;/&gt;&lt;wsp:rsid wsp:val=&quot;00386B8F&quot;/&gt;&lt;wsp:rsid wsp:val=&quot;00386D08&quot;/&gt;&lt;wsp:rsid wsp:val=&quot;00387068&quot;/&gt;&lt;wsp:rsid wsp:val=&quot;003874B0&quot;/&gt;&lt;wsp:rsid wsp:val=&quot;00387967&quot;/&gt;&lt;wsp:rsid wsp:val=&quot;00387E7C&quot;/&gt;&lt;wsp:rsid wsp:val=&quot;00387FDD&quot;/&gt;&lt;wsp:rsid wsp:val=&quot;00390201&quot;/&gt;&lt;wsp:rsid wsp:val=&quot;003903AF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E2E&quot;/&gt;&lt;wsp:rsid wsp:val=&quot;003923F3&quot;/&gt;&lt;wsp:rsid wsp:val=&quot;003923FF&quot;/&gt;&lt;wsp:rsid wsp:val=&quot;00392479&quot;/&gt;&lt;wsp:rsid wsp:val=&quot;00392526&quot;/&gt;&lt;wsp:rsid wsp:val=&quot;0039273A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B31&quot;/&gt;&lt;wsp:rsid wsp:val=&quot;00393BC1&quot;/&gt;&lt;wsp:rsid wsp:val=&quot;00393C45&quot;/&gt;&lt;wsp:rsid wsp:val=&quot;00393C8A&quot;/&gt;&lt;wsp:rsid wsp:val=&quot;00393F63&quot;/&gt;&lt;wsp:rsid wsp:val=&quot;003942BB&quot;/&gt;&lt;wsp:rsid wsp:val=&quot;003945F0&quot;/&gt;&lt;wsp:rsid wsp:val=&quot;00394852&quot;/&gt;&lt;wsp:rsid wsp:val=&quot;003948EA&quot;/&gt;&lt;wsp:rsid wsp:val=&quot;0039491A&quot;/&gt;&lt;wsp:rsid wsp:val=&quot;00394ADF&quot;/&gt;&lt;wsp:rsid wsp:val=&quot;00394DC1&quot;/&gt;&lt;wsp:rsid wsp:val=&quot;003951FE&quot;/&gt;&lt;wsp:rsid wsp:val=&quot;00395269&quot;/&gt;&lt;wsp:rsid wsp:val=&quot;0039528C&quot;/&gt;&lt;wsp:rsid wsp:val=&quot;00395674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28C&quot;/&gt;&lt;wsp:rsid wsp:val=&quot;003A02F7&quot;/&gt;&lt;wsp:rsid wsp:val=&quot;003A03FB&quot;/&gt;&lt;wsp:rsid wsp:val=&quot;003A0802&quot;/&gt;&lt;wsp:rsid wsp:val=&quot;003A08F1&quot;/&gt;&lt;wsp:rsid wsp:val=&quot;003A0936&quot;/&gt;&lt;wsp:rsid wsp:val=&quot;003A0A18&quot;/&gt;&lt;wsp:rsid wsp:val=&quot;003A100D&quot;/&gt;&lt;wsp:rsid wsp:val=&quot;003A142A&quot;/&gt;&lt;wsp:rsid wsp:val=&quot;003A1442&quot;/&gt;&lt;wsp:rsid wsp:val=&quot;003A1510&quot;/&gt;&lt;wsp:rsid wsp:val=&quot;003A17FA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732&quot;/&gt;&lt;wsp:rsid wsp:val=&quot;003A27BC&quot;/&gt;&lt;wsp:rsid wsp:val=&quot;003A29ED&quot;/&gt;&lt;wsp:rsid wsp:val=&quot;003A2A34&quot;/&gt;&lt;wsp:rsid wsp:val=&quot;003A2C49&quot;/&gt;&lt;wsp:rsid wsp:val=&quot;003A2D45&quot;/&gt;&lt;wsp:rsid wsp:val=&quot;003A2E40&quot;/&gt;&lt;wsp:rsid wsp:val=&quot;003A2F1E&quot;/&gt;&lt;wsp:rsid wsp:val=&quot;003A3258&quot;/&gt;&lt;wsp:rsid wsp:val=&quot;003A34A5&quot;/&gt;&lt;wsp:rsid wsp:val=&quot;003A374C&quot;/&gt;&lt;wsp:rsid wsp:val=&quot;003A3783&quot;/&gt;&lt;wsp:rsid wsp:val=&quot;003A3FD2&quot;/&gt;&lt;wsp:rsid wsp:val=&quot;003A40BE&quot;/&gt;&lt;wsp:rsid wsp:val=&quot;003A42F0&quot;/&gt;&lt;wsp:rsid wsp:val=&quot;003A498D&quot;/&gt;&lt;wsp:rsid wsp:val=&quot;003A49FC&quot;/&gt;&lt;wsp:rsid wsp:val=&quot;003A4A21&quot;/&gt;&lt;wsp:rsid wsp:val=&quot;003A4D07&quot;/&gt;&lt;wsp:rsid wsp:val=&quot;003A4F28&quot;/&gt;&lt;wsp:rsid wsp:val=&quot;003A52EC&quot;/&gt;&lt;wsp:rsid wsp:val=&quot;003A5586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5B0&quot;/&gt;&lt;wsp:rsid wsp:val=&quot;003A6649&quot;/&gt;&lt;wsp:rsid wsp:val=&quot;003A669E&quot;/&gt;&lt;wsp:rsid wsp:val=&quot;003A66B8&quot;/&gt;&lt;wsp:rsid wsp:val=&quot;003A688F&quot;/&gt;&lt;wsp:rsid wsp:val=&quot;003A68F7&quot;/&gt;&lt;wsp:rsid wsp:val=&quot;003A6A4E&quot;/&gt;&lt;wsp:rsid wsp:val=&quot;003A6D30&quot;/&gt;&lt;wsp:rsid wsp:val=&quot;003A6DDB&quot;/&gt;&lt;wsp:rsid wsp:val=&quot;003A6FC7&quot;/&gt;&lt;wsp:rsid wsp:val=&quot;003A723F&quot;/&gt;&lt;wsp:rsid wsp:val=&quot;003A73EA&quot;/&gt;&lt;wsp:rsid wsp:val=&quot;003A7AE2&quot;/&gt;&lt;wsp:rsid wsp:val=&quot;003A7C21&quot;/&gt;&lt;wsp:rsid wsp:val=&quot;003B04B6&quot;/&gt;&lt;wsp:rsid wsp:val=&quot;003B04BA&quot;/&gt;&lt;wsp:rsid wsp:val=&quot;003B075C&quot;/&gt;&lt;wsp:rsid wsp:val=&quot;003B0A3F&quot;/&gt;&lt;wsp:rsid wsp:val=&quot;003B0A6B&quot;/&gt;&lt;wsp:rsid wsp:val=&quot;003B0B21&quot;/&gt;&lt;wsp:rsid wsp:val=&quot;003B0D32&quot;/&gt;&lt;wsp:rsid wsp:val=&quot;003B0D79&quot;/&gt;&lt;wsp:rsid wsp:val=&quot;003B0DB9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795&quot;/&gt;&lt;wsp:rsid wsp:val=&quot;003B4DC1&quot;/&gt;&lt;wsp:rsid wsp:val=&quot;003B4F5B&quot;/&gt;&lt;wsp:rsid wsp:val=&quot;003B516F&quot;/&gt;&lt;wsp:rsid wsp:val=&quot;003B5425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629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B84&quot;/&gt;&lt;wsp:rsid wsp:val=&quot;003C0BBF&quot;/&gt;&lt;wsp:rsid wsp:val=&quot;003C1280&quot;/&gt;&lt;wsp:rsid wsp:val=&quot;003C1390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5FD&quot;/&gt;&lt;wsp:rsid wsp:val=&quot;003C2641&quot;/&gt;&lt;wsp:rsid wsp:val=&quot;003C29EC&quot;/&gt;&lt;wsp:rsid wsp:val=&quot;003C2A75&quot;/&gt;&lt;wsp:rsid wsp:val=&quot;003C2B34&quot;/&gt;&lt;wsp:rsid wsp:val=&quot;003C2C12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9B8&quot;/&gt;&lt;wsp:rsid wsp:val=&quot;003C3C79&quot;/&gt;&lt;wsp:rsid wsp:val=&quot;003C3CD2&quot;/&gt;&lt;wsp:rsid wsp:val=&quot;003C3EAD&quot;/&gt;&lt;wsp:rsid wsp:val=&quot;003C3F90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F30&quot;/&gt;&lt;wsp:rsid wsp:val=&quot;003C5FDD&quot;/&gt;&lt;wsp:rsid wsp:val=&quot;003C630B&quot;/&gt;&lt;wsp:rsid wsp:val=&quot;003C64FC&quot;/&gt;&lt;wsp:rsid wsp:val=&quot;003C680D&quot;/&gt;&lt;wsp:rsid wsp:val=&quot;003C69A1&quot;/&gt;&lt;wsp:rsid wsp:val=&quot;003C69EE&quot;/&gt;&lt;wsp:rsid wsp:val=&quot;003C6ACF&quot;/&gt;&lt;wsp:rsid wsp:val=&quot;003C6BBD&quot;/&gt;&lt;wsp:rsid wsp:val=&quot;003C6F97&quot;/&gt;&lt;wsp:rsid wsp:val=&quot;003C6FC7&quot;/&gt;&lt;wsp:rsid wsp:val=&quot;003C7278&quot;/&gt;&lt;wsp:rsid wsp:val=&quot;003C74F2&quot;/&gt;&lt;wsp:rsid wsp:val=&quot;003C751F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CD7&quot;/&gt;&lt;wsp:rsid wsp:val=&quot;003D1D44&quot;/&gt;&lt;wsp:rsid wsp:val=&quot;003D1E1E&quot;/&gt;&lt;wsp:rsid wsp:val=&quot;003D2117&quot;/&gt;&lt;wsp:rsid wsp:val=&quot;003D24EE&quot;/&gt;&lt;wsp:rsid wsp:val=&quot;003D2C7B&quot;/&gt;&lt;wsp:rsid wsp:val=&quot;003D2DCE&quot;/&gt;&lt;wsp:rsid wsp:val=&quot;003D2F66&quot;/&gt;&lt;wsp:rsid wsp:val=&quot;003D3147&quot;/&gt;&lt;wsp:rsid wsp:val=&quot;003D3208&quot;/&gt;&lt;wsp:rsid wsp:val=&quot;003D32F8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E24&quot;/&gt;&lt;wsp:rsid wsp:val=&quot;003D5059&quot;/&gt;&lt;wsp:rsid wsp:val=&quot;003D541E&quot;/&gt;&lt;wsp:rsid wsp:val=&quot;003D54C4&quot;/&gt;&lt;wsp:rsid wsp:val=&quot;003D575B&quot;/&gt;&lt;wsp:rsid wsp:val=&quot;003D5BBF&quot;/&gt;&lt;wsp:rsid wsp:val=&quot;003D60D7&quot;/&gt;&lt;wsp:rsid wsp:val=&quot;003D6455&quot;/&gt;&lt;wsp:rsid wsp:val=&quot;003D6512&quot;/&gt;&lt;wsp:rsid wsp:val=&quot;003D69BE&quot;/&gt;&lt;wsp:rsid wsp:val=&quot;003D7193&quot;/&gt;&lt;wsp:rsid wsp:val=&quot;003D7720&quot;/&gt;&lt;wsp:rsid wsp:val=&quot;003D7930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691&quot;/&gt;&lt;wsp:rsid wsp:val=&quot;003E0A0B&quot;/&gt;&lt;wsp:rsid wsp:val=&quot;003E0D70&quot;/&gt;&lt;wsp:rsid wsp:val=&quot;003E0E4E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DC6&quot;/&gt;&lt;wsp:rsid wsp:val=&quot;003E1F6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CC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97&quot;/&gt;&lt;wsp:rsid wsp:val=&quot;003E3B9C&quot;/&gt;&lt;wsp:rsid wsp:val=&quot;003E3CFD&quot;/&gt;&lt;wsp:rsid wsp:val=&quot;003E3E62&quot;/&gt;&lt;wsp:rsid wsp:val=&quot;003E3F5F&quot;/&gt;&lt;wsp:rsid wsp:val=&quot;003E44D7&quot;/&gt;&lt;wsp:rsid wsp:val=&quot;003E4610&quot;/&gt;&lt;wsp:rsid wsp:val=&quot;003E478C&quot;/&gt;&lt;wsp:rsid wsp:val=&quot;003E4D6C&quot;/&gt;&lt;wsp:rsid wsp:val=&quot;003E4E08&quot;/&gt;&lt;wsp:rsid wsp:val=&quot;003E4E9E&quot;/&gt;&lt;wsp:rsid wsp:val=&quot;003E50B2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C2E&quot;/&gt;&lt;wsp:rsid wsp:val=&quot;003E5DF0&quot;/&gt;&lt;wsp:rsid wsp:val=&quot;003E5F06&quot;/&gt;&lt;wsp:rsid wsp:val=&quot;003E5F0F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4AC&quot;/&gt;&lt;wsp:rsid wsp:val=&quot;003E7536&quot;/&gt;&lt;wsp:rsid wsp:val=&quot;003E753A&quot;/&gt;&lt;wsp:rsid wsp:val=&quot;003E7AA3&quot;/&gt;&lt;wsp:rsid wsp:val=&quot;003E7B95&quot;/&gt;&lt;wsp:rsid wsp:val=&quot;003E7D1F&quot;/&gt;&lt;wsp:rsid wsp:val=&quot;003E7E1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E7&quot;/&gt;&lt;wsp:rsid wsp:val=&quot;003F140D&quot;/&gt;&lt;wsp:rsid wsp:val=&quot;003F14AE&quot;/&gt;&lt;wsp:rsid wsp:val=&quot;003F175E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EEB&quot;/&gt;&lt;wsp:rsid wsp:val=&quot;003F1F62&quot;/&gt;&lt;wsp:rsid wsp:val=&quot;003F1FCE&quot;/&gt;&lt;wsp:rsid wsp:val=&quot;003F209A&quot;/&gt;&lt;wsp:rsid wsp:val=&quot;003F26FA&quot;/&gt;&lt;wsp:rsid wsp:val=&quot;003F2742&quot;/&gt;&lt;wsp:rsid wsp:val=&quot;003F2794&quot;/&gt;&lt;wsp:rsid wsp:val=&quot;003F28EE&quot;/&gt;&lt;wsp:rsid wsp:val=&quot;003F2D57&quot;/&gt;&lt;wsp:rsid wsp:val=&quot;003F2EE5&quot;/&gt;&lt;wsp:rsid wsp:val=&quot;003F2F5C&quot;/&gt;&lt;wsp:rsid wsp:val=&quot;003F340B&quot;/&gt;&lt;wsp:rsid wsp:val=&quot;003F3448&quot;/&gt;&lt;wsp:rsid wsp:val=&quot;003F34BC&quot;/&gt;&lt;wsp:rsid wsp:val=&quot;003F3550&quot;/&gt;&lt;wsp:rsid wsp:val=&quot;003F3566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53FD&quot;/&gt;&lt;wsp:rsid wsp:val=&quot;003F553E&quot;/&gt;&lt;wsp:rsid wsp:val=&quot;003F5BFD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73AE&quot;/&gt;&lt;wsp:rsid wsp:val=&quot;003F7662&quot;/&gt;&lt;wsp:rsid wsp:val=&quot;003F76BC&quot;/&gt;&lt;wsp:rsid wsp:val=&quot;003F7761&quot;/&gt;&lt;wsp:rsid wsp:val=&quot;003F7B43&quot;/&gt;&lt;wsp:rsid wsp:val=&quot;003F7B5F&quot;/&gt;&lt;wsp:rsid wsp:val=&quot;00400329&quot;/&gt;&lt;wsp:rsid wsp:val=&quot;0040039E&quot;/&gt;&lt;wsp:rsid wsp:val=&quot;004006A8&quot;/&gt;&lt;wsp:rsid wsp:val=&quot;0040075F&quot;/&gt;&lt;wsp:rsid wsp:val=&quot;004008A3&quot;/&gt;&lt;wsp:rsid wsp:val=&quot;004008C6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F0F&quot;/&gt;&lt;wsp:rsid wsp:val=&quot;00401FEB&quot;/&gt;&lt;wsp:rsid wsp:val=&quot;0040235B&quot;/&gt;&lt;wsp:rsid wsp:val=&quot;00402491&quot;/&gt;&lt;wsp:rsid wsp:val=&quot;004024A1&quot;/&gt;&lt;wsp:rsid wsp:val=&quot;004026F6&quot;/&gt;&lt;wsp:rsid wsp:val=&quot;00402AF4&quot;/&gt;&lt;wsp:rsid wsp:val=&quot;00402EDE&quot;/&gt;&lt;wsp:rsid wsp:val=&quot;004031B2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325&quot;/&gt;&lt;wsp:rsid wsp:val=&quot;00404329&quot;/&gt;&lt;wsp:rsid wsp:val=&quot;0040472E&quot;/&gt;&lt;wsp:rsid wsp:val=&quot;00404985&quot;/&gt;&lt;wsp:rsid wsp:val=&quot;00404EA1&quot;/&gt;&lt;wsp:rsid wsp:val=&quot;00404EC1&quot;/&gt;&lt;wsp:rsid wsp:val=&quot;00404EC5&quot;/&gt;&lt;wsp:rsid wsp:val=&quot;004050EC&quot;/&gt;&lt;wsp:rsid wsp:val=&quot;004058AF&quot;/&gt;&lt;wsp:rsid wsp:val=&quot;00405A10&quot;/&gt;&lt;wsp:rsid wsp:val=&quot;00405A3B&quot;/&gt;&lt;wsp:rsid wsp:val=&quot;00405A4E&quot;/&gt;&lt;wsp:rsid wsp:val=&quot;00405FE6&quot;/&gt;&lt;wsp:rsid wsp:val=&quot;004061AD&quot;/&gt;&lt;wsp:rsid wsp:val=&quot;0040633D&quot;/&gt;&lt;wsp:rsid wsp:val=&quot;004064E5&quot;/&gt;&lt;wsp:rsid wsp:val=&quot;00406C18&quot;/&gt;&lt;wsp:rsid wsp:val=&quot;00406D1F&quot;/&gt;&lt;wsp:rsid wsp:val=&quot;00406E7A&quot;/&gt;&lt;wsp:rsid wsp:val=&quot;00407161&quot;/&gt;&lt;wsp:rsid wsp:val=&quot;00407516&quot;/&gt;&lt;wsp:rsid wsp:val=&quot;004078B5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D79&quot;/&gt;&lt;wsp:rsid wsp:val=&quot;00410FD3&quot;/&gt;&lt;wsp:rsid wsp:val=&quot;004115A8&quot;/&gt;&lt;wsp:rsid wsp:val=&quot;0041163C&quot;/&gt;&lt;wsp:rsid wsp:val=&quot;004116DC&quot;/&gt;&lt;wsp:rsid wsp:val=&quot;00411B50&quot;/&gt;&lt;wsp:rsid wsp:val=&quot;00411CA1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A1C&quot;/&gt;&lt;wsp:rsid wsp:val=&quot;00412E1F&quot;/&gt;&lt;wsp:rsid wsp:val=&quot;0041311B&quot;/&gt;&lt;wsp:rsid wsp:val=&quot;00413479&quot;/&gt;&lt;wsp:rsid wsp:val=&quot;004135E3&quot;/&gt;&lt;wsp:rsid wsp:val=&quot;00413708&quot;/&gt;&lt;wsp:rsid wsp:val=&quot;00413933&quot;/&gt;&lt;wsp:rsid wsp:val=&quot;00413A73&quot;/&gt;&lt;wsp:rsid wsp:val=&quot;00413B95&quot;/&gt;&lt;wsp:rsid wsp:val=&quot;00413CE2&quot;/&gt;&lt;wsp:rsid wsp:val=&quot;0041407D&quot;/&gt;&lt;wsp:rsid wsp:val=&quot;00414139&quot;/&gt;&lt;wsp:rsid wsp:val=&quot;00414B45&quot;/&gt;&lt;wsp:rsid wsp:val=&quot;00414CC1&quot;/&gt;&lt;wsp:rsid wsp:val=&quot;00414DBF&quot;/&gt;&lt;wsp:rsid wsp:val=&quot;00414F7F&quot;/&gt;&lt;wsp:rsid wsp:val=&quot;00414FE3&quot;/&gt;&lt;wsp:rsid wsp:val=&quot;004150EB&quot;/&gt;&lt;wsp:rsid wsp:val=&quot;00415266&quot;/&gt;&lt;wsp:rsid wsp:val=&quot;0041553B&quot;/&gt;&lt;wsp:rsid wsp:val=&quot;00415560&quot;/&gt;&lt;wsp:rsid wsp:val=&quot;004155F9&quot;/&gt;&lt;wsp:rsid wsp:val=&quot;0041571B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2036A&quot;/&gt;&lt;wsp:rsid wsp:val=&quot;004203F6&quot;/&gt;&lt;wsp:rsid wsp:val=&quot;00420469&quot;/&gt;&lt;wsp:rsid wsp:val=&quot;00420992&quot;/&gt;&lt;wsp:rsid wsp:val=&quot;00420A1F&quot;/&gt;&lt;wsp:rsid wsp:val=&quot;00420A59&quot;/&gt;&lt;wsp:rsid wsp:val=&quot;00420CAC&quot;/&gt;&lt;wsp:rsid wsp:val=&quot;00421051&quot;/&gt;&lt;wsp:rsid wsp:val=&quot;00421104&quot;/&gt;&lt;wsp:rsid wsp:val=&quot;0042117B&quot;/&gt;&lt;wsp:rsid wsp:val=&quot;004212FB&quot;/&gt;&lt;wsp:rsid wsp:val=&quot;0042139D&quot;/&gt;&lt;wsp:rsid wsp:val=&quot;0042152F&quot;/&gt;&lt;wsp:rsid wsp:val=&quot;00421805&quot;/&gt;&lt;wsp:rsid wsp:val=&quot;00421990&quot;/&gt;&lt;wsp:rsid wsp:val=&quot;004219BB&quot;/&gt;&lt;wsp:rsid wsp:val=&quot;00421F86&quot;/&gt;&lt;wsp:rsid wsp:val=&quot;00422408&quot;/&gt;&lt;wsp:rsid wsp:val=&quot;00422474&quot;/&gt;&lt;wsp:rsid wsp:val=&quot;00422508&quot;/&gt;&lt;wsp:rsid wsp:val=&quot;004227A6&quot;/&gt;&lt;wsp:rsid wsp:val=&quot;0042295B&quot;/&gt;&lt;wsp:rsid wsp:val=&quot;00422F66&quot;/&gt;&lt;wsp:rsid wsp:val=&quot;00423235&quot;/&gt;&lt;wsp:rsid wsp:val=&quot;004238A7&quot;/&gt;&lt;wsp:rsid wsp:val=&quot;0042403A&quot;/&gt;&lt;wsp:rsid wsp:val=&quot;004244D3&quot;/&gt;&lt;wsp:rsid wsp:val=&quot;00424987&quot;/&gt;&lt;wsp:rsid wsp:val=&quot;00424BAB&quot;/&gt;&lt;wsp:rsid wsp:val=&quot;00424C05&quot;/&gt;&lt;wsp:rsid wsp:val=&quot;00424DF2&quot;/&gt;&lt;wsp:rsid wsp:val=&quot;004253C8&quot;/&gt;&lt;wsp:rsid wsp:val=&quot;00425669&quot;/&gt;&lt;wsp:rsid wsp:val=&quot;0042584C&quot;/&gt;&lt;wsp:rsid wsp:val=&quot;00425D4B&quot;/&gt;&lt;wsp:rsid wsp:val=&quot;0042600B&quot;/&gt;&lt;wsp:rsid wsp:val=&quot;00426225&quot;/&gt;&lt;wsp:rsid wsp:val=&quot;004264BF&quot;/&gt;&lt;wsp:rsid wsp:val=&quot;0042654E&quot;/&gt;&lt;wsp:rsid wsp:val=&quot;00426D20&quot;/&gt;&lt;wsp:rsid wsp:val=&quot;00426D83&quot;/&gt;&lt;wsp:rsid wsp:val=&quot;00427030&quot;/&gt;&lt;wsp:rsid wsp:val=&quot;0042703B&quot;/&gt;&lt;wsp:rsid wsp:val=&quot;0042727F&quot;/&gt;&lt;wsp:rsid wsp:val=&quot;004272A0&quot;/&gt;&lt;wsp:rsid wsp:val=&quot;004272C5&quot;/&gt;&lt;wsp:rsid wsp:val=&quot;004273C2&quot;/&gt;&lt;wsp:rsid wsp:val=&quot;0042749A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F8A&quot;/&gt;&lt;wsp:rsid wsp:val=&quot;0043161F&quot;/&gt;&lt;wsp:rsid wsp:val=&quot;004318E7&quot;/&gt;&lt;wsp:rsid wsp:val=&quot;00431B0B&quot;/&gt;&lt;wsp:rsid wsp:val=&quot;00431C08&quot;/&gt;&lt;wsp:rsid wsp:val=&quot;00431C9A&quot;/&gt;&lt;wsp:rsid wsp:val=&quot;004328B1&quot;/&gt;&lt;wsp:rsid wsp:val=&quot;004328D3&quot;/&gt;&lt;wsp:rsid wsp:val=&quot;00432AA3&quot;/&gt;&lt;wsp:rsid wsp:val=&quot;00432E9C&quot;/&gt;&lt;wsp:rsid wsp:val=&quot;00432ECB&quot;/&gt;&lt;wsp:rsid wsp:val=&quot;004331A8&quot;/&gt;&lt;wsp:rsid wsp:val=&quot;004331EA&quot;/&gt;&lt;wsp:rsid wsp:val=&quot;0043345C&quot;/&gt;&lt;wsp:rsid wsp:val=&quot;00433767&quot;/&gt;&lt;wsp:rsid wsp:val=&quot;004339BA&quot;/&gt;&lt;wsp:rsid wsp:val=&quot;00433D60&quot;/&gt;&lt;wsp:rsid wsp:val=&quot;00433E6F&quot;/&gt;&lt;wsp:rsid wsp:val=&quot;0043404C&quot;/&gt;&lt;wsp:rsid wsp:val=&quot;00434AFF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407BD&quot;/&gt;&lt;wsp:rsid wsp:val=&quot;004408A3&quot;/&gt;&lt;wsp:rsid wsp:val=&quot;00440956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11E&quot;/&gt;&lt;wsp:rsid wsp:val=&quot;004435E3&quot;/&gt;&lt;wsp:rsid wsp:val=&quot;004437C6&quot;/&gt;&lt;wsp:rsid wsp:val=&quot;00443877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2B0&quot;/&gt;&lt;wsp:rsid wsp:val=&quot;004443D8&quot;/&gt;&lt;wsp:rsid wsp:val=&quot;0044455F&quot;/&gt;&lt;wsp:rsid wsp:val=&quot;004445F1&quot;/&gt;&lt;wsp:rsid wsp:val=&quot;00444902&quot;/&gt;&lt;wsp:rsid wsp:val=&quot;00444A8E&quot;/&gt;&lt;wsp:rsid wsp:val=&quot;00444AF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6367&quot;/&gt;&lt;wsp:rsid wsp:val=&quot;004464A4&quot;/&gt;&lt;wsp:rsid wsp:val=&quot;0044678D&quot;/&gt;&lt;wsp:rsid wsp:val=&quot;0044682E&quot;/&gt;&lt;wsp:rsid wsp:val=&quot;00446A57&quot;/&gt;&lt;wsp:rsid wsp:val=&quot;00446B3F&quot;/&gt;&lt;wsp:rsid wsp:val=&quot;0044702E&quot;/&gt;&lt;wsp:rsid wsp:val=&quot;004477B7&quot;/&gt;&lt;wsp:rsid wsp:val=&quot;00447BF1&quot;/&gt;&lt;wsp:rsid wsp:val=&quot;00447DAE&quot;/&gt;&lt;wsp:rsid wsp:val=&quot;00447DB5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9BC&quot;/&gt;&lt;wsp:rsid wsp:val=&quot;00452A06&quot;/&gt;&lt;wsp:rsid wsp:val=&quot;00452A2D&quot;/&gt;&lt;wsp:rsid wsp:val=&quot;00452D32&quot;/&gt;&lt;wsp:rsid wsp:val=&quot;0045309B&quot;/&gt;&lt;wsp:rsid wsp:val=&quot;004532F0&quot;/&gt;&lt;wsp:rsid wsp:val=&quot;0045366F&quot;/&gt;&lt;wsp:rsid wsp:val=&quot;00453AAA&quot;/&gt;&lt;wsp:rsid wsp:val=&quot;00454510&quot;/&gt;&lt;wsp:rsid wsp:val=&quot;004546FC&quot;/&gt;&lt;wsp:rsid wsp:val=&quot;00454883&quot;/&gt;&lt;wsp:rsid wsp:val=&quot;00454A7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49D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015&quot;/&gt;&lt;wsp:rsid wsp:val=&quot;004608D3&quot;/&gt;&lt;wsp:rsid wsp:val=&quot;00461165&quot;/&gt;&lt;wsp:rsid wsp:val=&quot;004613A4&quot;/&gt;&lt;wsp:rsid wsp:val=&quot;004615A7&quot;/&gt;&lt;wsp:rsid wsp:val=&quot;00461904&quot;/&gt;&lt;wsp:rsid wsp:val=&quot;0046196B&quot;/&gt;&lt;wsp:rsid wsp:val=&quot;00461A18&quot;/&gt;&lt;wsp:rsid wsp:val=&quot;00461AEC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41B&quot;/&gt;&lt;wsp:rsid wsp:val=&quot;0046246C&quot;/&gt;&lt;wsp:rsid wsp:val=&quot;004627EC&quot;/&gt;&lt;wsp:rsid wsp:val=&quot;00462866&quot;/&gt;&lt;wsp:rsid wsp:val=&quot;00462ECC&quot;/&gt;&lt;wsp:rsid wsp:val=&quot;00462FBC&quot;/&gt;&lt;wsp:rsid wsp:val=&quot;00463095&quot;/&gt;&lt;wsp:rsid wsp:val=&quot;004630BB&quot;/&gt;&lt;wsp:rsid wsp:val=&quot;0046318D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42D&quot;/&gt;&lt;wsp:rsid wsp:val=&quot;00464838&quot;/&gt;&lt;wsp:rsid wsp:val=&quot;00464C78&quot;/&gt;&lt;wsp:rsid wsp:val=&quot;00464DEE&quot;/&gt;&lt;wsp:rsid wsp:val=&quot;00465189&quot;/&gt;&lt;wsp:rsid wsp:val=&quot;00465434&quot;/&gt;&lt;wsp:rsid wsp:val=&quot;0046547F&quot;/&gt;&lt;wsp:rsid wsp:val=&quot;00465B0E&quot;/&gt;&lt;wsp:rsid wsp:val=&quot;00465FEB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A6C&quot;/&gt;&lt;wsp:rsid wsp:val=&quot;00467BA5&quot;/&gt;&lt;wsp:rsid wsp:val=&quot;00470090&quot;/&gt;&lt;wsp:rsid wsp:val=&quot;00470102&quot;/&gt;&lt;wsp:rsid wsp:val=&quot;0047023A&quot;/&gt;&lt;wsp:rsid wsp:val=&quot;004702C8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101D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CB&quot;/&gt;&lt;wsp:rsid wsp:val=&quot;004730F3&quot;/&gt;&lt;wsp:rsid wsp:val=&quot;00473114&quot;/&gt;&lt;wsp:rsid wsp:val=&quot;004733FE&quot;/&gt;&lt;wsp:rsid wsp:val=&quot;004734A2&quot;/&gt;&lt;wsp:rsid wsp:val=&quot;004739D0&quot;/&gt;&lt;wsp:rsid wsp:val=&quot;00473CFF&quot;/&gt;&lt;wsp:rsid wsp:val=&quot;0047415A&quot;/&gt;&lt;wsp:rsid wsp:val=&quot;00474184&quot;/&gt;&lt;wsp:rsid wsp:val=&quot;004744FA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7C9&quot;/&gt;&lt;wsp:rsid wsp:val=&quot;004759A5&quot;/&gt;&lt;wsp:rsid wsp:val=&quot;00475A83&quot;/&gt;&lt;wsp:rsid wsp:val=&quot;004762DC&quot;/&gt;&lt;wsp:rsid wsp:val=&quot;004766FB&quot;/&gt;&lt;wsp:rsid wsp:val=&quot;00476766&quot;/&gt;&lt;wsp:rsid wsp:val=&quot;00476BEC&quot;/&gt;&lt;wsp:rsid wsp:val=&quot;00476C75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C4C&quot;/&gt;&lt;wsp:rsid wsp:val=&quot;00480C6A&quot;/&gt;&lt;wsp:rsid wsp:val=&quot;004810BE&quot;/&gt;&lt;wsp:rsid wsp:val=&quot;004810EA&quot;/&gt;&lt;wsp:rsid wsp:val=&quot;00481162&quot;/&gt;&lt;wsp:rsid wsp:val=&quot;004811B5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B71&quot;/&gt;&lt;wsp:rsid wsp:val=&quot;00483C60&quot;/&gt;&lt;wsp:rsid wsp:val=&quot;00483E49&quot;/&gt;&lt;wsp:rsid wsp:val=&quot;004841E1&quot;/&gt;&lt;wsp:rsid wsp:val=&quot;00484382&quot;/&gt;&lt;wsp:rsid wsp:val=&quot;00484752&quot;/&gt;&lt;wsp:rsid wsp:val=&quot;004848D5&quot;/&gt;&lt;wsp:rsid wsp:val=&quot;00484A47&quot;/&gt;&lt;wsp:rsid wsp:val=&quot;00484A76&quot;/&gt;&lt;wsp:rsid wsp:val=&quot;00484B11&quot;/&gt;&lt;wsp:rsid wsp:val=&quot;00484B41&quot;/&gt;&lt;wsp:rsid wsp:val=&quot;00484B67&quot;/&gt;&lt;wsp:rsid wsp:val=&quot;00485038&quot;/&gt;&lt;wsp:rsid wsp:val=&quot;00485796&quot;/&gt;&lt;wsp:rsid wsp:val=&quot;00485799&quot;/&gt;&lt;wsp:rsid wsp:val=&quot;0048583F&quot;/&gt;&lt;wsp:rsid wsp:val=&quot;00485868&quot;/&gt;&lt;wsp:rsid wsp:val=&quot;0048591D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23E&quot;/&gt;&lt;wsp:rsid wsp:val=&quot;00486844&quot;/&gt;&lt;wsp:rsid wsp:val=&quot;0048697A&quot;/&gt;&lt;wsp:rsid wsp:val=&quot;00486B72&quot;/&gt;&lt;wsp:rsid wsp:val=&quot;00486D8B&quot;/&gt;&lt;wsp:rsid wsp:val=&quot;00486F4D&quot;/&gt;&lt;wsp:rsid wsp:val=&quot;00486F9A&quot;/&gt;&lt;wsp:rsid wsp:val=&quot;00487638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48&quot;/&gt;&lt;wsp:rsid wsp:val=&quot;00493594&quot;/&gt;&lt;wsp:rsid wsp:val=&quot;00493B7E&quot;/&gt;&lt;wsp:rsid wsp:val=&quot;00493C18&quot;/&gt;&lt;wsp:rsid wsp:val=&quot;00493CA3&quot;/&gt;&lt;wsp:rsid wsp:val=&quot;00493E50&quot;/&gt;&lt;wsp:rsid wsp:val=&quot;00494013&quot;/&gt;&lt;wsp:rsid wsp:val=&quot;0049425D&quot;/&gt;&lt;wsp:rsid wsp:val=&quot;004943C6&quot;/&gt;&lt;wsp:rsid wsp:val=&quot;004944E4&quot;/&gt;&lt;wsp:rsid wsp:val=&quot;0049452A&quot;/&gt;&lt;wsp:rsid wsp:val=&quot;004946B3&quot;/&gt;&lt;wsp:rsid wsp:val=&quot;00494E37&quot;/&gt;&lt;wsp:rsid wsp:val=&quot;00494F97&quot;/&gt;&lt;wsp:rsid wsp:val=&quot;004951FB&quot;/&gt;&lt;wsp:rsid wsp:val=&quot;00495D55&quot;/&gt;&lt;wsp:rsid wsp:val=&quot;00496075&quot;/&gt;&lt;wsp:rsid wsp:val=&quot;0049619B&quot;/&gt;&lt;wsp:rsid wsp:val=&quot;0049625B&quot;/&gt;&lt;wsp:rsid wsp:val=&quot;00496303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282&quot;/&gt;&lt;wsp:rsid wsp:val=&quot;004A0349&quot;/&gt;&lt;wsp:rsid wsp:val=&quot;004A0509&quot;/&gt;&lt;wsp:rsid wsp:val=&quot;004A079B&quot;/&gt;&lt;wsp:rsid wsp:val=&quot;004A0868&quot;/&gt;&lt;wsp:rsid wsp:val=&quot;004A08A3&quot;/&gt;&lt;wsp:rsid wsp:val=&quot;004A0C44&quot;/&gt;&lt;wsp:rsid wsp:val=&quot;004A0D0A&quot;/&gt;&lt;wsp:rsid wsp:val=&quot;004A0D9E&quot;/&gt;&lt;wsp:rsid wsp:val=&quot;004A0F84&quot;/&gt;&lt;wsp:rsid wsp:val=&quot;004A0FD3&quot;/&gt;&lt;wsp:rsid wsp:val=&quot;004A1172&quot;/&gt;&lt;wsp:rsid wsp:val=&quot;004A16F3&quot;/&gt;&lt;wsp:rsid wsp:val=&quot;004A1EE3&quot;/&gt;&lt;wsp:rsid wsp:val=&quot;004A1FB6&quot;/&gt;&lt;wsp:rsid wsp:val=&quot;004A23CD&quot;/&gt;&lt;wsp:rsid wsp:val=&quot;004A2CC0&quot;/&gt;&lt;wsp:rsid wsp:val=&quot;004A2FF0&quot;/&gt;&lt;wsp:rsid wsp:val=&quot;004A33F5&quot;/&gt;&lt;wsp:rsid wsp:val=&quot;004A34D7&quot;/&gt;&lt;wsp:rsid wsp:val=&quot;004A3CFF&quot;/&gt;&lt;wsp:rsid wsp:val=&quot;004A3EC5&quot;/&gt;&lt;wsp:rsid wsp:val=&quot;004A3F10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B1&quot;/&gt;&lt;wsp:rsid wsp:val=&quot;004A5A52&quot;/&gt;&lt;wsp:rsid wsp:val=&quot;004A5A8E&quot;/&gt;&lt;wsp:rsid wsp:val=&quot;004A64F6&quot;/&gt;&lt;wsp:rsid wsp:val=&quot;004A6893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B8&quot;/&gt;&lt;wsp:rsid wsp:val=&quot;004A7896&quot;/&gt;&lt;wsp:rsid wsp:val=&quot;004A7F10&quot;/&gt;&lt;wsp:rsid wsp:val=&quot;004A7F22&quot;/&gt;&lt;wsp:rsid wsp:val=&quot;004B0184&quot;/&gt;&lt;wsp:rsid wsp:val=&quot;004B072D&quot;/&gt;&lt;wsp:rsid wsp:val=&quot;004B095C&quot;/&gt;&lt;wsp:rsid wsp:val=&quot;004B0A26&quot;/&gt;&lt;wsp:rsid wsp:val=&quot;004B0C46&quot;/&gt;&lt;wsp:rsid wsp:val=&quot;004B0C63&quot;/&gt;&lt;wsp:rsid wsp:val=&quot;004B0E0A&quot;/&gt;&lt;wsp:rsid wsp:val=&quot;004B1048&quot;/&gt;&lt;wsp:rsid wsp:val=&quot;004B1219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72D&quot;/&gt;&lt;wsp:rsid wsp:val=&quot;004B2835&quot;/&gt;&lt;wsp:rsid wsp:val=&quot;004B28AD&quot;/&gt;&lt;wsp:rsid wsp:val=&quot;004B28B7&quot;/&gt;&lt;wsp:rsid wsp:val=&quot;004B28FA&quot;/&gt;&lt;wsp:rsid wsp:val=&quot;004B2909&quot;/&gt;&lt;wsp:rsid wsp:val=&quot;004B2B47&quot;/&gt;&lt;wsp:rsid wsp:val=&quot;004B2C15&quot;/&gt;&lt;wsp:rsid wsp:val=&quot;004B2EEA&quot;/&gt;&lt;wsp:rsid wsp:val=&quot;004B2EFC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E19&quot;/&gt;&lt;wsp:rsid wsp:val=&quot;004B3F13&quot;/&gt;&lt;wsp:rsid wsp:val=&quot;004B3F41&quot;/&gt;&lt;wsp:rsid wsp:val=&quot;004B4349&quot;/&gt;&lt;wsp:rsid wsp:val=&quot;004B43CC&quot;/&gt;&lt;wsp:rsid wsp:val=&quot;004B43F3&quot;/&gt;&lt;wsp:rsid wsp:val=&quot;004B441F&quot;/&gt;&lt;wsp:rsid wsp:val=&quot;004B4564&quot;/&gt;&lt;wsp:rsid wsp:val=&quot;004B493E&quot;/&gt;&lt;wsp:rsid wsp:val=&quot;004B4D4F&quot;/&gt;&lt;wsp:rsid wsp:val=&quot;004B5140&quot;/&gt;&lt;wsp:rsid wsp:val=&quot;004B52E4&quot;/&gt;&lt;wsp:rsid wsp:val=&quot;004B54EA&quot;/&gt;&lt;wsp:rsid wsp:val=&quot;004B5759&quot;/&gt;&lt;wsp:rsid wsp:val=&quot;004B597E&quot;/&gt;&lt;wsp:rsid wsp:val=&quot;004B5E8F&quot;/&gt;&lt;wsp:rsid wsp:val=&quot;004B5FD5&quot;/&gt;&lt;wsp:rsid wsp:val=&quot;004B5FE9&quot;/&gt;&lt;wsp:rsid wsp:val=&quot;004B62E1&quot;/&gt;&lt;wsp:rsid wsp:val=&quot;004B63BD&quot;/&gt;&lt;wsp:rsid wsp:val=&quot;004B65DF&quot;/&gt;&lt;wsp:rsid wsp:val=&quot;004B6A61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BD7&quot;/&gt;&lt;wsp:rsid wsp:val=&quot;004B7D17&quot;/&gt;&lt;wsp:rsid wsp:val=&quot;004B7EF3&quot;/&gt;&lt;wsp:rsid wsp:val=&quot;004C01AA&quot;/&gt;&lt;wsp:rsid wsp:val=&quot;004C08C0&quot;/&gt;&lt;wsp:rsid wsp:val=&quot;004C0DB9&quot;/&gt;&lt;wsp:rsid wsp:val=&quot;004C0EDC&quot;/&gt;&lt;wsp:rsid wsp:val=&quot;004C0F82&quot;/&gt;&lt;wsp:rsid wsp:val=&quot;004C101C&quot;/&gt;&lt;wsp:rsid wsp:val=&quot;004C1213&quot;/&gt;&lt;wsp:rsid wsp:val=&quot;004C167B&quot;/&gt;&lt;wsp:rsid wsp:val=&quot;004C1758&quot;/&gt;&lt;wsp:rsid wsp:val=&quot;004C1AA7&quot;/&gt;&lt;wsp:rsid wsp:val=&quot;004C2C29&quot;/&gt;&lt;wsp:rsid wsp:val=&quot;004C2DF1&quot;/&gt;&lt;wsp:rsid wsp:val=&quot;004C2E29&quot;/&gt;&lt;wsp:rsid wsp:val=&quot;004C3226&quot;/&gt;&lt;wsp:rsid wsp:val=&quot;004C3269&quot;/&gt;&lt;wsp:rsid wsp:val=&quot;004C33A8&quot;/&gt;&lt;wsp:rsid wsp:val=&quot;004C3444&quot;/&gt;&lt;wsp:rsid wsp:val=&quot;004C35EC&quot;/&gt;&lt;wsp:rsid wsp:val=&quot;004C372E&quot;/&gt;&lt;wsp:rsid wsp:val=&quot;004C37D8&quot;/&gt;&lt;wsp:rsid wsp:val=&quot;004C3B4F&quot;/&gt;&lt;wsp:rsid wsp:val=&quot;004C4065&quot;/&gt;&lt;wsp:rsid wsp:val=&quot;004C4243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472&quot;/&gt;&lt;wsp:rsid wsp:val=&quot;004C55D1&quot;/&gt;&lt;wsp:rsid wsp:val=&quot;004C565D&quot;/&gt;&lt;wsp:rsid wsp:val=&quot;004C5C7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FCB&quot;/&gt;&lt;wsp:rsid wsp:val=&quot;004C7366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C5D&quot;/&gt;&lt;wsp:rsid wsp:val=&quot;004D0C7C&quot;/&gt;&lt;wsp:rsid wsp:val=&quot;004D0D70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296&quot;/&gt;&lt;wsp:rsid wsp:val=&quot;004D230E&quot;/&gt;&lt;wsp:rsid wsp:val=&quot;004D238A&quot;/&gt;&lt;wsp:rsid wsp:val=&quot;004D23A5&quot;/&gt;&lt;wsp:rsid wsp:val=&quot;004D2AB8&quot;/&gt;&lt;wsp:rsid wsp:val=&quot;004D2B84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DBD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9C&quot;/&gt;&lt;wsp:rsid wsp:val=&quot;004D607A&quot;/&gt;&lt;wsp:rsid wsp:val=&quot;004D60A7&quot;/&gt;&lt;wsp:rsid wsp:val=&quot;004D60DD&quot;/&gt;&lt;wsp:rsid wsp:val=&quot;004D61DF&quot;/&gt;&lt;wsp:rsid wsp:val=&quot;004D663D&quot;/&gt;&lt;wsp:rsid wsp:val=&quot;004D6769&quot;/&gt;&lt;wsp:rsid wsp:val=&quot;004D680B&quot;/&gt;&lt;wsp:rsid wsp:val=&quot;004D68A3&quot;/&gt;&lt;wsp:rsid wsp:val=&quot;004D6EC2&quot;/&gt;&lt;wsp:rsid wsp:val=&quot;004D6F8A&quot;/&gt;&lt;wsp:rsid wsp:val=&quot;004D722B&quot;/&gt;&lt;wsp:rsid wsp:val=&quot;004D7409&quot;/&gt;&lt;wsp:rsid wsp:val=&quot;004D7614&quot;/&gt;&lt;wsp:rsid wsp:val=&quot;004D780D&quot;/&gt;&lt;wsp:rsid wsp:val=&quot;004D7A0B&quot;/&gt;&lt;wsp:rsid wsp:val=&quot;004D7A0D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DA5&quot;/&gt;&lt;wsp:rsid wsp:val=&quot;004E0F0A&quot;/&gt;&lt;wsp:rsid wsp:val=&quot;004E1062&quot;/&gt;&lt;wsp:rsid wsp:val=&quot;004E1245&quot;/&gt;&lt;wsp:rsid wsp:val=&quot;004E13C1&quot;/&gt;&lt;wsp:rsid wsp:val=&quot;004E1A22&quot;/&gt;&lt;wsp:rsid wsp:val=&quot;004E1A82&quot;/&gt;&lt;wsp:rsid wsp:val=&quot;004E1C7D&quot;/&gt;&lt;wsp:rsid wsp:val=&quot;004E1CB6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A9&quot;/&gt;&lt;wsp:rsid wsp:val=&quot;004E4233&quot;/&gt;&lt;wsp:rsid wsp:val=&quot;004E4292&quot;/&gt;&lt;wsp:rsid wsp:val=&quot;004E429F&quot;/&gt;&lt;wsp:rsid wsp:val=&quot;004E4565&quot;/&gt;&lt;wsp:rsid wsp:val=&quot;004E4C3B&quot;/&gt;&lt;wsp:rsid wsp:val=&quot;004E4CFB&quot;/&gt;&lt;wsp:rsid wsp:val=&quot;004E4E27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A20&quot;/&gt;&lt;wsp:rsid wsp:val=&quot;004E723C&quot;/&gt;&lt;wsp:rsid wsp:val=&quot;004E7288&quot;/&gt;&lt;wsp:rsid wsp:val=&quot;004E7342&quot;/&gt;&lt;wsp:rsid wsp:val=&quot;004E7469&quot;/&gt;&lt;wsp:rsid wsp:val=&quot;004E7863&quot;/&gt;&lt;wsp:rsid wsp:val=&quot;004E78C3&quot;/&gt;&lt;wsp:rsid wsp:val=&quot;004E7A8F&quot;/&gt;&lt;wsp:rsid wsp:val=&quot;004F0094&quot;/&gt;&lt;wsp:rsid wsp:val=&quot;004F02EF&quot;/&gt;&lt;wsp:rsid wsp:val=&quot;004F0413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D0D&quot;/&gt;&lt;wsp:rsid wsp:val=&quot;004F0DFA&quot;/&gt;&lt;wsp:rsid wsp:val=&quot;004F0E1F&quot;/&gt;&lt;wsp:rsid wsp:val=&quot;004F0EF4&quot;/&gt;&lt;wsp:rsid wsp:val=&quot;004F1198&quot;/&gt;&lt;wsp:rsid wsp:val=&quot;004F126B&quot;/&gt;&lt;wsp:rsid wsp:val=&quot;004F1401&quot;/&gt;&lt;wsp:rsid wsp:val=&quot;004F162C&quot;/&gt;&lt;wsp:rsid wsp:val=&quot;004F16E7&quot;/&gt;&lt;wsp:rsid wsp:val=&quot;004F17DA&quot;/&gt;&lt;wsp:rsid wsp:val=&quot;004F1B1E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A2B&quot;/&gt;&lt;wsp:rsid wsp:val=&quot;004F2BF2&quot;/&gt;&lt;wsp:rsid wsp:val=&quot;004F2CB8&quot;/&gt;&lt;wsp:rsid wsp:val=&quot;004F2FB6&quot;/&gt;&lt;wsp:rsid wsp:val=&quot;004F3016&quot;/&gt;&lt;wsp:rsid wsp:val=&quot;004F311B&quot;/&gt;&lt;wsp:rsid wsp:val=&quot;004F3347&quot;/&gt;&lt;wsp:rsid wsp:val=&quot;004F3488&quot;/&gt;&lt;wsp:rsid wsp:val=&quot;004F34FA&quot;/&gt;&lt;wsp:rsid wsp:val=&quot;004F3B33&quot;/&gt;&lt;wsp:rsid wsp:val=&quot;004F3F5B&quot;/&gt;&lt;wsp:rsid wsp:val=&quot;004F4597&quot;/&gt;&lt;wsp:rsid wsp:val=&quot;004F47AA&quot;/&gt;&lt;wsp:rsid wsp:val=&quot;004F4875&quot;/&gt;&lt;wsp:rsid wsp:val=&quot;004F4A6F&quot;/&gt;&lt;wsp:rsid wsp:val=&quot;004F4B95&quot;/&gt;&lt;wsp:rsid wsp:val=&quot;004F4E39&quot;/&gt;&lt;wsp:rsid wsp:val=&quot;004F59F2&quot;/&gt;&lt;wsp:rsid wsp:val=&quot;004F5B84&quot;/&gt;&lt;wsp:rsid wsp:val=&quot;004F5C26&quot;/&gt;&lt;wsp:rsid wsp:val=&quot;004F6148&quot;/&gt;&lt;wsp:rsid wsp:val=&quot;004F671A&quot;/&gt;&lt;wsp:rsid wsp:val=&quot;004F6886&quot;/&gt;&lt;wsp:rsid wsp:val=&quot;004F690B&quot;/&gt;&lt;wsp:rsid wsp:val=&quot;004F6B6A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B2&quot;/&gt;&lt;wsp:rsid wsp:val=&quot;004F7849&quot;/&gt;&lt;wsp:rsid wsp:val=&quot;004F7BDC&quot;/&gt;&lt;wsp:rsid wsp:val=&quot;004F7D7A&quot;/&gt;&lt;wsp:rsid wsp:val=&quot;00500264&quot;/&gt;&lt;wsp:rsid wsp:val=&quot;005002E4&quot;/&gt;&lt;wsp:rsid wsp:val=&quot;00500446&quot;/&gt;&lt;wsp:rsid wsp:val=&quot;00500545&quot;/&gt;&lt;wsp:rsid wsp:val=&quot;0050057F&quot;/&gt;&lt;wsp:rsid wsp:val=&quot;0050067C&quot;/&gt;&lt;wsp:rsid wsp:val=&quot;00500E51&quot;/&gt;&lt;wsp:rsid wsp:val=&quot;00501174&quot;/&gt;&lt;wsp:rsid wsp:val=&quot;00501430&quot;/&gt;&lt;wsp:rsid wsp:val=&quot;0050183C&quot;/&gt;&lt;wsp:rsid wsp:val=&quot;005018F5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DF1&quot;/&gt;&lt;wsp:rsid wsp:val=&quot;0050307A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60C2&quot;/&gt;&lt;wsp:rsid wsp:val=&quot;00506261&quot;/&gt;&lt;wsp:rsid wsp:val=&quot;005062FA&quot;/&gt;&lt;wsp:rsid wsp:val=&quot;005066B1&quot;/&gt;&lt;wsp:rsid wsp:val=&quot;005067B7&quot;/&gt;&lt;wsp:rsid wsp:val=&quot;00506828&quot;/&gt;&lt;wsp:rsid wsp:val=&quot;0050697D&quot;/&gt;&lt;wsp:rsid wsp:val=&quot;00506E27&quot;/&gt;&lt;wsp:rsid wsp:val=&quot;00506E32&quot;/&gt;&lt;wsp:rsid wsp:val=&quot;00506ECA&quot;/&gt;&lt;wsp:rsid wsp:val=&quot;0050701B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5005&quot;/&gt;&lt;wsp:rsid wsp:val=&quot;0051501E&quot;/&gt;&lt;wsp:rsid wsp:val=&quot;00515237&quot;/&gt;&lt;wsp:rsid wsp:val=&quot;00515274&quot;/&gt;&lt;wsp:rsid wsp:val=&quot;00515393&quot;/&gt;&lt;wsp:rsid wsp:val=&quot;00515450&quot;/&gt;&lt;wsp:rsid wsp:val=&quot;00515460&quot;/&gt;&lt;wsp:rsid wsp:val=&quot;005154F5&quot;/&gt;&lt;wsp:rsid wsp:val=&quot;005158D6&quot;/&gt;&lt;wsp:rsid wsp:val=&quot;00515E75&quot;/&gt;&lt;wsp:rsid wsp:val=&quot;00516133&quot;/&gt;&lt;wsp:rsid wsp:val=&quot;00516280&quot;/&gt;&lt;wsp:rsid wsp:val=&quot;00516399&quot;/&gt;&lt;wsp:rsid wsp:val=&quot;005165AA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EB4&quot;/&gt;&lt;wsp:rsid wsp:val=&quot;00517002&quot;/&gt;&lt;wsp:rsid wsp:val=&quot;00517510&quot;/&gt;&lt;wsp:rsid wsp:val=&quot;00517772&quot;/&gt;&lt;wsp:rsid wsp:val=&quot;00517988&quot;/&gt;&lt;wsp:rsid wsp:val=&quot;0051798C&quot;/&gt;&lt;wsp:rsid wsp:val=&quot;00517B97&quot;/&gt;&lt;wsp:rsid wsp:val=&quot;00517EC1&quot;/&gt;&lt;wsp:rsid wsp:val=&quot;005203B1&quot;/&gt;&lt;wsp:rsid wsp:val=&quot;0052063D&quot;/&gt;&lt;wsp:rsid wsp:val=&quot;00520654&quot;/&gt;&lt;wsp:rsid wsp:val=&quot;005209D5&quot;/&gt;&lt;wsp:rsid wsp:val=&quot;005209EA&quot;/&gt;&lt;wsp:rsid wsp:val=&quot;00520A56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250&quot;/&gt;&lt;wsp:rsid wsp:val=&quot;005222BD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42E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BE&quot;/&gt;&lt;wsp:rsid wsp:val=&quot;00525947&quot;/&gt;&lt;wsp:rsid wsp:val=&quot;00525A4F&quot;/&gt;&lt;wsp:rsid wsp:val=&quot;00525B4E&quot;/&gt;&lt;wsp:rsid wsp:val=&quot;00525EF7&quot;/&gt;&lt;wsp:rsid wsp:val=&quot;00526120&quot;/&gt;&lt;wsp:rsid wsp:val=&quot;0052626A&quot;/&gt;&lt;wsp:rsid wsp:val=&quot;00526605&quot;/&gt;&lt;wsp:rsid wsp:val=&quot;00526B98&quot;/&gt;&lt;wsp:rsid wsp:val=&quot;005272FC&quot;/&gt;&lt;wsp:rsid wsp:val=&quot;00527429&quot;/&gt;&lt;wsp:rsid wsp:val=&quot;0052745D&quot;/&gt;&lt;wsp:rsid wsp:val=&quot;005277AD&quot;/&gt;&lt;wsp:rsid wsp:val=&quot;00527B82&quot;/&gt;&lt;wsp:rsid wsp:val=&quot;00527F9D&quot;/&gt;&lt;wsp:rsid wsp:val=&quot;00530053&quot;/&gt;&lt;wsp:rsid wsp:val=&quot;005301D4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757&quot;/&gt;&lt;wsp:rsid wsp:val=&quot;00531808&quot;/&gt;&lt;wsp:rsid wsp:val=&quot;00532047&quot;/&gt;&lt;wsp:rsid wsp:val=&quot;005321BA&quot;/&gt;&lt;wsp:rsid wsp:val=&quot;005322BD&quot;/&gt;&lt;wsp:rsid wsp:val=&quot;00532425&quot;/&gt;&lt;wsp:rsid wsp:val=&quot;00532A1E&quot;/&gt;&lt;wsp:rsid wsp:val=&quot;00532B6B&quot;/&gt;&lt;wsp:rsid wsp:val=&quot;00532F44&quot;/&gt;&lt;wsp:rsid wsp:val=&quot;00532F73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332&quot;/&gt;&lt;wsp:rsid wsp:val=&quot;00535696&quot;/&gt;&lt;wsp:rsid wsp:val=&quot;005358AB&quot;/&gt;&lt;wsp:rsid wsp:val=&quot;00535A9C&quot;/&gt;&lt;wsp:rsid wsp:val=&quot;00535AE7&quot;/&gt;&lt;wsp:rsid wsp:val=&quot;00535E74&quot;/&gt;&lt;wsp:rsid wsp:val=&quot;00535F7A&quot;/&gt;&lt;wsp:rsid wsp:val=&quot;00535F8F&quot;/&gt;&lt;wsp:rsid wsp:val=&quot;00536765&quot;/&gt;&lt;wsp:rsid wsp:val=&quot;00536ECC&quot;/&gt;&lt;wsp:rsid wsp:val=&quot;0053714E&quot;/&gt;&lt;wsp:rsid wsp:val=&quot;00537348&quot;/&gt;&lt;wsp:rsid wsp:val=&quot;005375B4&quot;/&gt;&lt;wsp:rsid wsp:val=&quot;00537624&quot;/&gt;&lt;wsp:rsid wsp:val=&quot;005376D9&quot;/&gt;&lt;wsp:rsid wsp:val=&quot;00537CB6&quot;/&gt;&lt;wsp:rsid wsp:val=&quot;00537E7F&quot;/&gt;&lt;wsp:rsid wsp:val=&quot;00537E8D&quot;/&gt;&lt;wsp:rsid wsp:val=&quot;00537F50&quot;/&gt;&lt;wsp:rsid wsp:val=&quot;00540515&quot;/&gt;&lt;wsp:rsid wsp:val=&quot;00540760&quot;/&gt;&lt;wsp:rsid wsp:val=&quot;00540ADB&quot;/&gt;&lt;wsp:rsid wsp:val=&quot;00540B57&quot;/&gt;&lt;wsp:rsid wsp:val=&quot;00540C82&quot;/&gt;&lt;wsp:rsid wsp:val=&quot;005413A2&quot;/&gt;&lt;wsp:rsid wsp:val=&quot;00541785&quot;/&gt;&lt;wsp:rsid wsp:val=&quot;00541946&quot;/&gt;&lt;wsp:rsid wsp:val=&quot;00541950&quot;/&gt;&lt;wsp:rsid wsp:val=&quot;00541E5F&quot;/&gt;&lt;wsp:rsid wsp:val=&quot;00541FB6&quot;/&gt;&lt;wsp:rsid wsp:val=&quot;00542196&quot;/&gt;&lt;wsp:rsid wsp:val=&quot;005422F2&quot;/&gt;&lt;wsp:rsid wsp:val=&quot;0054242E&quot;/&gt;&lt;wsp:rsid wsp:val=&quot;005429E6&quot;/&gt;&lt;wsp:rsid wsp:val=&quot;005430A1&quot;/&gt;&lt;wsp:rsid wsp:val=&quot;0054339E&quot;/&gt;&lt;wsp:rsid wsp:val=&quot;0054345A&quot;/&gt;&lt;wsp:rsid wsp:val=&quot;005437F9&quot;/&gt;&lt;wsp:rsid wsp:val=&quot;00543A5F&quot;/&gt;&lt;wsp:rsid wsp:val=&quot;00543D0A&quot;/&gt;&lt;wsp:rsid wsp:val=&quot;00544289&quot;/&gt;&lt;wsp:rsid wsp:val=&quot;005443E8&quot;/&gt;&lt;wsp:rsid wsp:val=&quot;005446E0&quot;/&gt;&lt;wsp:rsid wsp:val=&quot;00544838&quot;/&gt;&lt;wsp:rsid wsp:val=&quot;00544A44&quot;/&gt;&lt;wsp:rsid wsp:val=&quot;00544A45&quot;/&gt;&lt;wsp:rsid wsp:val=&quot;005450AD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D56&quot;/&gt;&lt;wsp:rsid wsp:val=&quot;00545E8B&quot;/&gt;&lt;wsp:rsid wsp:val=&quot;00546203&quot;/&gt;&lt;wsp:rsid wsp:val=&quot;005462BB&quot;/&gt;&lt;wsp:rsid wsp:val=&quot;0054639F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428&quot;/&gt;&lt;wsp:rsid wsp:val=&quot;00551032&quot;/&gt;&lt;wsp:rsid wsp:val=&quot;00551490&quot;/&gt;&lt;wsp:rsid wsp:val=&quot;0055162F&quot;/&gt;&lt;wsp:rsid wsp:val=&quot;005517C0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246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B55&quot;/&gt;&lt;wsp:rsid wsp:val=&quot;00554B86&quot;/&gt;&lt;wsp:rsid wsp:val=&quot;00554C47&quot;/&gt;&lt;wsp:rsid wsp:val=&quot;00554D83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FEA&quot;/&gt;&lt;wsp:rsid wsp:val=&quot;0055638A&quot;/&gt;&lt;wsp:rsid wsp:val=&quot;00556534&quot;/&gt;&lt;wsp:rsid wsp:val=&quot;00556633&quot;/&gt;&lt;wsp:rsid wsp:val=&quot;005566BA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A28&quot;/&gt;&lt;wsp:rsid wsp:val=&quot;00557E10&quot;/&gt;&lt;wsp:rsid wsp:val=&quot;00557F84&quot;/&gt;&lt;wsp:rsid wsp:val=&quot;00557FBB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CB&quot;/&gt;&lt;wsp:rsid wsp:val=&quot;00560C19&quot;/&gt;&lt;wsp:rsid wsp:val=&quot;00560DFD&quot;/&gt;&lt;wsp:rsid wsp:val=&quot;00560EB6&quot;/&gt;&lt;wsp:rsid wsp:val=&quot;005612B1&quot;/&gt;&lt;wsp:rsid wsp:val=&quot;00561417&quot;/&gt;&lt;wsp:rsid wsp:val=&quot;00561BB4&quot;/&gt;&lt;wsp:rsid wsp:val=&quot;005620EC&quot;/&gt;&lt;wsp:rsid wsp:val=&quot;00562193&quot;/&gt;&lt;wsp:rsid wsp:val=&quot;00562354&quot;/&gt;&lt;wsp:rsid wsp:val=&quot;0056259F&quot;/&gt;&lt;wsp:rsid wsp:val=&quot;00562867&quot;/&gt;&lt;wsp:rsid wsp:val=&quot;005629DE&quot;/&gt;&lt;wsp:rsid wsp:val=&quot;00562AB2&quot;/&gt;&lt;wsp:rsid wsp:val=&quot;00562D68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571&quot;/&gt;&lt;wsp:rsid wsp:val=&quot;00564A4B&quot;/&gt;&lt;wsp:rsid wsp:val=&quot;00564C60&quot;/&gt;&lt;wsp:rsid wsp:val=&quot;00564DEC&quot;/&gt;&lt;wsp:rsid wsp:val=&quot;00564E9E&quot;/&gt;&lt;wsp:rsid wsp:val=&quot;00564E9F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D7&quot;/&gt;&lt;wsp:rsid wsp:val=&quot;00565EFC&quot;/&gt;&lt;wsp:rsid wsp:val=&quot;00566104&quot;/&gt;&lt;wsp:rsid wsp:val=&quot;005662A5&quot;/&gt;&lt;wsp:rsid wsp:val=&quot;0056661E&quot;/&gt;&lt;wsp:rsid wsp:val=&quot;005666A7&quot;/&gt;&lt;wsp:rsid wsp:val=&quot;00566792&quot;/&gt;&lt;wsp:rsid wsp:val=&quot;0056689B&quot;/&gt;&lt;wsp:rsid wsp:val=&quot;00566A8D&quot;/&gt;&lt;wsp:rsid wsp:val=&quot;00567317&quot;/&gt;&lt;wsp:rsid wsp:val=&quot;0056737B&quot;/&gt;&lt;wsp:rsid wsp:val=&quot;005674AD&quot;/&gt;&lt;wsp:rsid wsp:val=&quot;00567558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C2A&quot;/&gt;&lt;wsp:rsid wsp:val=&quot;00567FE1&quot;/&gt;&lt;wsp:rsid wsp:val=&quot;00570117&quot;/&gt;&lt;wsp:rsid wsp:val=&quot;005704A0&quot;/&gt;&lt;wsp:rsid wsp:val=&quot;00570573&quot;/&gt;&lt;wsp:rsid wsp:val=&quot;005705FA&quot;/&gt;&lt;wsp:rsid wsp:val=&quot;005707A6&quot;/&gt;&lt;wsp:rsid wsp:val=&quot;005707EF&quot;/&gt;&lt;wsp:rsid wsp:val=&quot;00570A62&quot;/&gt;&lt;wsp:rsid wsp:val=&quot;00571507&quot;/&gt;&lt;wsp:rsid wsp:val=&quot;00571565&quot;/&gt;&lt;wsp:rsid wsp:val=&quot;005719CF&quot;/&gt;&lt;wsp:rsid wsp:val=&quot;00571A5E&quot;/&gt;&lt;wsp:rsid wsp:val=&quot;00571C27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DD&quot;/&gt;&lt;wsp:rsid wsp:val=&quot;005736E0&quot;/&gt;&lt;wsp:rsid wsp:val=&quot;005737FC&quot;/&gt;&lt;wsp:rsid wsp:val=&quot;00573898&quot;/&gt;&lt;wsp:rsid wsp:val=&quot;00573AF3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833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9F0&quot;/&gt;&lt;wsp:rsid wsp:val=&quot;00576A64&quot;/&gt;&lt;wsp:rsid wsp:val=&quot;005771E6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85&quot;/&gt;&lt;wsp:rsid wsp:val=&quot;0058053C&quot;/&gt;&lt;wsp:rsid wsp:val=&quot;005806A4&quot;/&gt;&lt;wsp:rsid wsp:val=&quot;0058077F&quot;/&gt;&lt;wsp:rsid wsp:val=&quot;00580871&quot;/&gt;&lt;wsp:rsid wsp:val=&quot;005809CC&quot;/&gt;&lt;wsp:rsid wsp:val=&quot;00580AF4&quot;/&gt;&lt;wsp:rsid wsp:val=&quot;005811B1&quot;/&gt;&lt;wsp:rsid wsp:val=&quot;00581278&quot;/&gt;&lt;wsp:rsid wsp:val=&quot;005815DF&quot;/&gt;&lt;wsp:rsid wsp:val=&quot;00581D1B&quot;/&gt;&lt;wsp:rsid wsp:val=&quot;00581E5A&quot;/&gt;&lt;wsp:rsid wsp:val=&quot;00581F03&quot;/&gt;&lt;wsp:rsid wsp:val=&quot;00581F6B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A19&quot;/&gt;&lt;wsp:rsid wsp:val=&quot;00583A61&quot;/&gt;&lt;wsp:rsid wsp:val=&quot;00583FDD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9C3&quot;/&gt;&lt;wsp:rsid wsp:val=&quot;00584B65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FD&quot;/&gt;&lt;wsp:rsid wsp:val=&quot;005860DB&quot;/&gt;&lt;wsp:rsid wsp:val=&quot;005863EA&quot;/&gt;&lt;wsp:rsid wsp:val=&quot;00586666&quot;/&gt;&lt;wsp:rsid wsp:val=&quot;00586711&quot;/&gt;&lt;wsp:rsid wsp:val=&quot;00586760&quot;/&gt;&lt;wsp:rsid wsp:val=&quot;00586AE4&quot;/&gt;&lt;wsp:rsid wsp:val=&quot;00586F1D&quot;/&gt;&lt;wsp:rsid wsp:val=&quot;0058702B&quot;/&gt;&lt;wsp:rsid wsp:val=&quot;0058705E&quot;/&gt;&lt;wsp:rsid wsp:val=&quot;00587213&quot;/&gt;&lt;wsp:rsid wsp:val=&quot;00587885&quot;/&gt;&lt;wsp:rsid wsp:val=&quot;0058793F&quot;/&gt;&lt;wsp:rsid wsp:val=&quot;005879A2&quot;/&gt;&lt;wsp:rsid wsp:val=&quot;00587BC6&quot;/&gt;&lt;wsp:rsid wsp:val=&quot;00587C53&quot;/&gt;&lt;wsp:rsid wsp:val=&quot;00587C5D&quot;/&gt;&lt;wsp:rsid wsp:val=&quot;00587CCE&quot;/&gt;&lt;wsp:rsid wsp:val=&quot;00587D61&quot;/&gt;&lt;wsp:rsid wsp:val=&quot;00587DCA&quot;/&gt;&lt;wsp:rsid wsp:val=&quot;00590268&quot;/&gt;&lt;wsp:rsid wsp:val=&quot;005906CB&quot;/&gt;&lt;wsp:rsid wsp:val=&quot;00590854&quot;/&gt;&lt;wsp:rsid wsp:val=&quot;00590957&quot;/&gt;&lt;wsp:rsid wsp:val=&quot;00590AF3&quot;/&gt;&lt;wsp:rsid wsp:val=&quot;00590E14&quot;/&gt;&lt;wsp:rsid wsp:val=&quot;00590E98&quot;/&gt;&lt;wsp:rsid wsp:val=&quot;00591051&quot;/&gt;&lt;wsp:rsid wsp:val=&quot;005917D9&quot;/&gt;&lt;wsp:rsid wsp:val=&quot;00591922&quot;/&gt;&lt;wsp:rsid wsp:val=&quot;005919FF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315C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863&quot;/&gt;&lt;wsp:rsid wsp:val=&quot;005948D4&quot;/&gt;&lt;wsp:rsid wsp:val=&quot;00594BF9&quot;/&gt;&lt;wsp:rsid wsp:val=&quot;00594F58&quot;/&gt;&lt;wsp:rsid wsp:val=&quot;00594FCC&quot;/&gt;&lt;wsp:rsid wsp:val=&quot;00595010&quot;/&gt;&lt;wsp:rsid wsp:val=&quot;00595270&quot;/&gt;&lt;wsp:rsid wsp:val=&quot;005952F8&quot;/&gt;&lt;wsp:rsid wsp:val=&quot;00595722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B3&quot;/&gt;&lt;wsp:rsid wsp:val=&quot;005963F0&quot;/&gt;&lt;wsp:rsid wsp:val=&quot;0059653B&quot;/&gt;&lt;wsp:rsid wsp:val=&quot;0059661B&quot;/&gt;&lt;wsp:rsid wsp:val=&quot;0059685C&quot;/&gt;&lt;wsp:rsid wsp:val=&quot;00596C6B&quot;/&gt;&lt;wsp:rsid wsp:val=&quot;00596D23&quot;/&gt;&lt;wsp:rsid wsp:val=&quot;00596EB6&quot;/&gt;&lt;wsp:rsid wsp:val=&quot;00596EEF&quot;/&gt;&lt;wsp:rsid wsp:val=&quot;00596F18&quot;/&gt;&lt;wsp:rsid wsp:val=&quot;005974CE&quot;/&gt;&lt;wsp:rsid wsp:val=&quot;00597561&quot;/&gt;&lt;wsp:rsid wsp:val=&quot;00597722&quot;/&gt;&lt;wsp:rsid wsp:val=&quot;00597768&quot;/&gt;&lt;wsp:rsid wsp:val=&quot;005A00BD&quot;/&gt;&lt;wsp:rsid wsp:val=&quot;005A00BE&quot;/&gt;&lt;wsp:rsid wsp:val=&quot;005A01D0&quot;/&gt;&lt;wsp:rsid wsp:val=&quot;005A02BF&quot;/&gt;&lt;wsp:rsid wsp:val=&quot;005A0445&quot;/&gt;&lt;wsp:rsid wsp:val=&quot;005A0587&quot;/&gt;&lt;wsp:rsid wsp:val=&quot;005A09E2&quot;/&gt;&lt;wsp:rsid wsp:val=&quot;005A0C13&quot;/&gt;&lt;wsp:rsid wsp:val=&quot;005A0E08&quot;/&gt;&lt;wsp:rsid wsp:val=&quot;005A0E12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C8A&quot;/&gt;&lt;wsp:rsid wsp:val=&quot;005A1D6F&quot;/&gt;&lt;wsp:rsid wsp:val=&quot;005A1E2B&quot;/&gt;&lt;wsp:rsid wsp:val=&quot;005A1E96&quot;/&gt;&lt;wsp:rsid wsp:val=&quot;005A20C1&quot;/&gt;&lt;wsp:rsid wsp:val=&quot;005A22E8&quot;/&gt;&lt;wsp:rsid wsp:val=&quot;005A2343&quot;/&gt;&lt;wsp:rsid wsp:val=&quot;005A246C&quot;/&gt;&lt;wsp:rsid wsp:val=&quot;005A2BFF&quot;/&gt;&lt;wsp:rsid wsp:val=&quot;005A2DB3&quot;/&gt;&lt;wsp:rsid wsp:val=&quot;005A2F20&quot;/&gt;&lt;wsp:rsid wsp:val=&quot;005A2F94&quot;/&gt;&lt;wsp:rsid wsp:val=&quot;005A3153&quot;/&gt;&lt;wsp:rsid wsp:val=&quot;005A3405&quot;/&gt;&lt;wsp:rsid wsp:val=&quot;005A37F4&quot;/&gt;&lt;wsp:rsid wsp:val=&quot;005A38CD&quot;/&gt;&lt;wsp:rsid wsp:val=&quot;005A39A7&quot;/&gt;&lt;wsp:rsid wsp:val=&quot;005A3A45&quot;/&gt;&lt;wsp:rsid wsp:val=&quot;005A3CF2&quot;/&gt;&lt;wsp:rsid wsp:val=&quot;005A4244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EFB&quot;/&gt;&lt;wsp:rsid wsp:val=&quot;005A5276&quot;/&gt;&lt;wsp:rsid wsp:val=&quot;005A5425&quot;/&gt;&lt;wsp:rsid wsp:val=&quot;005A561B&quot;/&gt;&lt;wsp:rsid wsp:val=&quot;005A56DD&quot;/&gt;&lt;wsp:rsid wsp:val=&quot;005A56F8&quot;/&gt;&lt;wsp:rsid wsp:val=&quot;005A585B&quot;/&gt;&lt;wsp:rsid wsp:val=&quot;005A5A61&quot;/&gt;&lt;wsp:rsid wsp:val=&quot;005A5D15&quot;/&gt;&lt;wsp:rsid wsp:val=&quot;005A61A9&quot;/&gt;&lt;wsp:rsid wsp:val=&quot;005A64AB&quot;/&gt;&lt;wsp:rsid wsp:val=&quot;005A65DD&quot;/&gt;&lt;wsp:rsid wsp:val=&quot;005A688F&quot;/&gt;&lt;wsp:rsid wsp:val=&quot;005A6914&quot;/&gt;&lt;wsp:rsid wsp:val=&quot;005A6CE3&quot;/&gt;&lt;wsp:rsid wsp:val=&quot;005A71BE&quot;/&gt;&lt;wsp:rsid wsp:val=&quot;005A7356&quot;/&gt;&lt;wsp:rsid wsp:val=&quot;005A747B&quot;/&gt;&lt;wsp:rsid wsp:val=&quot;005A75D3&quot;/&gt;&lt;wsp:rsid wsp:val=&quot;005A7853&quot;/&gt;&lt;wsp:rsid wsp:val=&quot;005A7B47&quot;/&gt;&lt;wsp:rsid wsp:val=&quot;005A7F43&quot;/&gt;&lt;wsp:rsid wsp:val=&quot;005B01BF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E5&quot;/&gt;&lt;wsp:rsid wsp:val=&quot;005B315E&quot;/&gt;&lt;wsp:rsid wsp:val=&quot;005B3526&quot;/&gt;&lt;wsp:rsid wsp:val=&quot;005B35B4&quot;/&gt;&lt;wsp:rsid wsp:val=&quot;005B3728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DF&quot;/&gt;&lt;wsp:rsid wsp:val=&quot;005B5987&quot;/&gt;&lt;wsp:rsid wsp:val=&quot;005B5A5D&quot;/&gt;&lt;wsp:rsid wsp:val=&quot;005B5EFB&quot;/&gt;&lt;wsp:rsid wsp:val=&quot;005B5F4D&quot;/&gt;&lt;wsp:rsid wsp:val=&quot;005B6078&quot;/&gt;&lt;wsp:rsid wsp:val=&quot;005B60AC&quot;/&gt;&lt;wsp:rsid wsp:val=&quot;005B62ED&quot;/&gt;&lt;wsp:rsid wsp:val=&quot;005B655B&quot;/&gt;&lt;wsp:rsid wsp:val=&quot;005B678E&quot;/&gt;&lt;wsp:rsid wsp:val=&quot;005B6A91&quot;/&gt;&lt;wsp:rsid wsp:val=&quot;005B6C4D&quot;/&gt;&lt;wsp:rsid wsp:val=&quot;005B6EE2&quot;/&gt;&lt;wsp:rsid wsp:val=&quot;005B7485&quot;/&gt;&lt;wsp:rsid wsp:val=&quot;005B756E&quot;/&gt;&lt;wsp:rsid wsp:val=&quot;005B763B&quot;/&gt;&lt;wsp:rsid wsp:val=&quot;005B78CF&quot;/&gt;&lt;wsp:rsid wsp:val=&quot;005B79BA&quot;/&gt;&lt;wsp:rsid wsp:val=&quot;005B7A93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ED&quot;/&gt;&lt;wsp:rsid wsp:val=&quot;005C0BBC&quot;/&gt;&lt;wsp:rsid wsp:val=&quot;005C0F64&quot;/&gt;&lt;wsp:rsid wsp:val=&quot;005C13BB&quot;/&gt;&lt;wsp:rsid wsp:val=&quot;005C1651&quot;/&gt;&lt;wsp:rsid wsp:val=&quot;005C1A56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56A&quot;/&gt;&lt;wsp:rsid wsp:val=&quot;005C2757&quot;/&gt;&lt;wsp:rsid wsp:val=&quot;005C2876&quot;/&gt;&lt;wsp:rsid wsp:val=&quot;005C291D&quot;/&gt;&lt;wsp:rsid wsp:val=&quot;005C2C8F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9C7&quot;/&gt;&lt;wsp:rsid wsp:val=&quot;005C4B2F&quot;/&gt;&lt;wsp:rsid wsp:val=&quot;005C4DFC&quot;/&gt;&lt;wsp:rsid wsp:val=&quot;005C51A9&quot;/&gt;&lt;wsp:rsid wsp:val=&quot;005C51F3&quot;/&gt;&lt;wsp:rsid wsp:val=&quot;005C5302&quot;/&gt;&lt;wsp:rsid wsp:val=&quot;005C57D2&quot;/&gt;&lt;wsp:rsid wsp:val=&quot;005C58CE&quot;/&gt;&lt;wsp:rsid wsp:val=&quot;005C5AEF&quot;/&gt;&lt;wsp:rsid wsp:val=&quot;005C5ED5&quot;/&gt;&lt;wsp:rsid wsp:val=&quot;005C65FC&quot;/&gt;&lt;wsp:rsid wsp:val=&quot;005C6A5C&quot;/&gt;&lt;wsp:rsid wsp:val=&quot;005C6B2D&quot;/&gt;&lt;wsp:rsid wsp:val=&quot;005C6C1A&quot;/&gt;&lt;wsp:rsid wsp:val=&quot;005C6DFD&quot;/&gt;&lt;wsp:rsid wsp:val=&quot;005C71FD&quot;/&gt;&lt;wsp:rsid wsp:val=&quot;005C730C&quot;/&gt;&lt;wsp:rsid wsp:val=&quot;005C7863&quot;/&gt;&lt;wsp:rsid wsp:val=&quot;005C795E&quot;/&gt;&lt;wsp:rsid wsp:val=&quot;005C7A16&quot;/&gt;&lt;wsp:rsid wsp:val=&quot;005C7A64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336&quot;/&gt;&lt;wsp:rsid wsp:val=&quot;005D170B&quot;/&gt;&lt;wsp:rsid wsp:val=&quot;005D18DD&quot;/&gt;&lt;wsp:rsid wsp:val=&quot;005D1BBC&quot;/&gt;&lt;wsp:rsid wsp:val=&quot;005D1C11&quot;/&gt;&lt;wsp:rsid wsp:val=&quot;005D1E48&quot;/&gt;&lt;wsp:rsid wsp:val=&quot;005D1F10&quot;/&gt;&lt;wsp:rsid wsp:val=&quot;005D1FB4&quot;/&gt;&lt;wsp:rsid wsp:val=&quot;005D26DB&quot;/&gt;&lt;wsp:rsid wsp:val=&quot;005D2858&quot;/&gt;&lt;wsp:rsid wsp:val=&quot;005D2B36&quot;/&gt;&lt;wsp:rsid wsp:val=&quot;005D2E43&quot;/&gt;&lt;wsp:rsid wsp:val=&quot;005D2FAA&quot;/&gt;&lt;wsp:rsid wsp:val=&quot;005D30CA&quot;/&gt;&lt;wsp:rsid wsp:val=&quot;005D319C&quot;/&gt;&lt;wsp:rsid wsp:val=&quot;005D321B&quot;/&gt;&lt;wsp:rsid wsp:val=&quot;005D32F7&quot;/&gt;&lt;wsp:rsid wsp:val=&quot;005D3568&quot;/&gt;&lt;wsp:rsid wsp:val=&quot;005D367F&quot;/&gt;&lt;wsp:rsid wsp:val=&quot;005D3A0F&quot;/&gt;&lt;wsp:rsid wsp:val=&quot;005D3E1C&quot;/&gt;&lt;wsp:rsid wsp:val=&quot;005D4259&quot;/&gt;&lt;wsp:rsid wsp:val=&quot;005D43FE&quot;/&gt;&lt;wsp:rsid wsp:val=&quot;005D48A8&quot;/&gt;&lt;wsp:rsid wsp:val=&quot;005D48B3&quot;/&gt;&lt;wsp:rsid wsp:val=&quot;005D499E&quot;/&gt;&lt;wsp:rsid wsp:val=&quot;005D50AF&quot;/&gt;&lt;wsp:rsid wsp:val=&quot;005D5337&quot;/&gt;&lt;wsp:rsid wsp:val=&quot;005D57B0&quot;/&gt;&lt;wsp:rsid wsp:val=&quot;005D57F0&quot;/&gt;&lt;wsp:rsid wsp:val=&quot;005D5885&quot;/&gt;&lt;wsp:rsid wsp:val=&quot;005D5BE7&quot;/&gt;&lt;wsp:rsid wsp:val=&quot;005D5C76&quot;/&gt;&lt;wsp:rsid wsp:val=&quot;005D5C7C&quot;/&gt;&lt;wsp:rsid wsp:val=&quot;005D5CDD&quot;/&gt;&lt;wsp:rsid wsp:val=&quot;005D5F91&quot;/&gt;&lt;wsp:rsid wsp:val=&quot;005D61B7&quot;/&gt;&lt;wsp:rsid wsp:val=&quot;005D621B&quot;/&gt;&lt;wsp:rsid wsp:val=&quot;005D64FE&quot;/&gt;&lt;wsp:rsid wsp:val=&quot;005D67F5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9B2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602&quot;/&gt;&lt;wsp:rsid wsp:val=&quot;005E0897&quot;/&gt;&lt;wsp:rsid wsp:val=&quot;005E08AD&quot;/&gt;&lt;wsp:rsid wsp:val=&quot;005E0B7B&quot;/&gt;&lt;wsp:rsid wsp:val=&quot;005E0E5D&quot;/&gt;&lt;wsp:rsid wsp:val=&quot;005E0F6F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728&quot;/&gt;&lt;wsp:rsid wsp:val=&quot;005E3967&quot;/&gt;&lt;wsp:rsid wsp:val=&quot;005E3A39&quot;/&gt;&lt;wsp:rsid wsp:val=&quot;005E3BE4&quot;/&gt;&lt;wsp:rsid wsp:val=&quot;005E402E&quot;/&gt;&lt;wsp:rsid wsp:val=&quot;005E405D&quot;/&gt;&lt;wsp:rsid wsp:val=&quot;005E4181&quot;/&gt;&lt;wsp:rsid wsp:val=&quot;005E43D4&quot;/&gt;&lt;wsp:rsid wsp:val=&quot;005E444C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60B4&quot;/&gt;&lt;wsp:rsid wsp:val=&quot;005E62BD&quot;/&gt;&lt;wsp:rsid wsp:val=&quot;005E64C5&quot;/&gt;&lt;wsp:rsid wsp:val=&quot;005E674C&quot;/&gt;&lt;wsp:rsid wsp:val=&quot;005E6D96&quot;/&gt;&lt;wsp:rsid wsp:val=&quot;005E6EFC&quot;/&gt;&lt;wsp:rsid wsp:val=&quot;005E7765&quot;/&gt;&lt;wsp:rsid wsp:val=&quot;005E78C9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781&quot;/&gt;&lt;wsp:rsid wsp:val=&quot;005F1BA6&quot;/&gt;&lt;wsp:rsid wsp:val=&quot;005F1C32&quot;/&gt;&lt;wsp:rsid wsp:val=&quot;005F1DC5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B6D&quot;/&gt;&lt;wsp:rsid wsp:val=&quot;005F5B9F&quot;/&gt;&lt;wsp:rsid wsp:val=&quot;005F5D78&quot;/&gt;&lt;wsp:rsid wsp:val=&quot;005F5E70&quot;/&gt;&lt;wsp:rsid wsp:val=&quot;005F6082&quot;/&gt;&lt;wsp:rsid wsp:val=&quot;005F646B&quot;/&gt;&lt;wsp:rsid wsp:val=&quot;005F64AB&quot;/&gt;&lt;wsp:rsid wsp:val=&quot;005F66BB&quot;/&gt;&lt;wsp:rsid wsp:val=&quot;005F67B8&quot;/&gt;&lt;wsp:rsid wsp:val=&quot;005F6BB9&quot;/&gt;&lt;wsp:rsid wsp:val=&quot;005F6C3E&quot;/&gt;&lt;wsp:rsid wsp:val=&quot;005F6CC3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86E&quot;/&gt;&lt;wsp:rsid wsp:val=&quot;006010F3&quot;/&gt;&lt;wsp:rsid wsp:val=&quot;0060110A&quot;/&gt;&lt;wsp:rsid wsp:val=&quot;006013B2&quot;/&gt;&lt;wsp:rsid wsp:val=&quot;006013F2&quot;/&gt;&lt;wsp:rsid wsp:val=&quot;006019D2&quot;/&gt;&lt;wsp:rsid wsp:val=&quot;00601CA7&quot;/&gt;&lt;wsp:rsid wsp:val=&quot;00601D73&quot;/&gt;&lt;wsp:rsid wsp:val=&quot;00601DD0&quot;/&gt;&lt;wsp:rsid wsp:val=&quot;00602061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752&quot;/&gt;&lt;wsp:rsid wsp:val=&quot;00603E75&quot;/&gt;&lt;wsp:rsid wsp:val=&quot;0060482D&quot;/&gt;&lt;wsp:rsid wsp:val=&quot;00604CD0&quot;/&gt;&lt;wsp:rsid wsp:val=&quot;00604FC2&quot;/&gt;&lt;wsp:rsid wsp:val=&quot;006051C9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AD&quot;/&gt;&lt;wsp:rsid wsp:val=&quot;00607AF4&quot;/&gt;&lt;wsp:rsid wsp:val=&quot;00607BFF&quot;/&gt;&lt;wsp:rsid wsp:val=&quot;00607FD9&quot;/&gt;&lt;wsp:rsid wsp:val=&quot;00610051&quot;/&gt;&lt;wsp:rsid wsp:val=&quot;00610260&quot;/&gt;&lt;wsp:rsid wsp:val=&quot;006104F7&quot;/&gt;&lt;wsp:rsid wsp:val=&quot;00610536&quot;/&gt;&lt;wsp:rsid wsp:val=&quot;006105DC&quot;/&gt;&lt;wsp:rsid wsp:val=&quot;00610D14&quot;/&gt;&lt;wsp:rsid wsp:val=&quot;00610E7D&quot;/&gt;&lt;wsp:rsid wsp:val=&quot;0061110D&quot;/&gt;&lt;wsp:rsid wsp:val=&quot;006113FE&quot;/&gt;&lt;wsp:rsid wsp:val=&quot;00611A1B&quot;/&gt;&lt;wsp:rsid wsp:val=&quot;00612053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62A&quot;/&gt;&lt;wsp:rsid wsp:val=&quot;00613650&quot;/&gt;&lt;wsp:rsid wsp:val=&quot;006137F2&quot;/&gt;&lt;wsp:rsid wsp:val=&quot;00613E23&quot;/&gt;&lt;wsp:rsid wsp:val=&quot;00613E7F&quot;/&gt;&lt;wsp:rsid wsp:val=&quot;00613FC4&quot;/&gt;&lt;wsp:rsid wsp:val=&quot;006141CD&quot;/&gt;&lt;wsp:rsid wsp:val=&quot;00614259&quot;/&gt;&lt;wsp:rsid wsp:val=&quot;0061433B&quot;/&gt;&lt;wsp:rsid wsp:val=&quot;0061444B&quot;/&gt;&lt;wsp:rsid wsp:val=&quot;00614A05&quot;/&gt;&lt;wsp:rsid wsp:val=&quot;00614F8C&quot;/&gt;&lt;wsp:rsid wsp:val=&quot;0061538C&quot;/&gt;&lt;wsp:rsid wsp:val=&quot;00615A9A&quot;/&gt;&lt;wsp:rsid wsp:val=&quot;00615DD7&quot;/&gt;&lt;wsp:rsid wsp:val=&quot;00615F28&quot;/&gt;&lt;wsp:rsid wsp:val=&quot;00615FBB&quot;/&gt;&lt;wsp:rsid wsp:val=&quot;00615FCC&quot;/&gt;&lt;wsp:rsid wsp:val=&quot;006165E6&quot;/&gt;&lt;wsp:rsid wsp:val=&quot;0061684A&quot;/&gt;&lt;wsp:rsid wsp:val=&quot;00616949&quot;/&gt;&lt;wsp:rsid wsp:val=&quot;00616CAB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705&quot;/&gt;&lt;wsp:rsid wsp:val=&quot;0061780A&quot;/&gt;&lt;wsp:rsid wsp:val=&quot;006179F2&quot;/&gt;&lt;wsp:rsid wsp:val=&quot;006179F9&quot;/&gt;&lt;wsp:rsid wsp:val=&quot;00617CDB&quot;/&gt;&lt;wsp:rsid wsp:val=&quot;00617E5E&quot;/&gt;&lt;wsp:rsid wsp:val=&quot;0062004A&quot;/&gt;&lt;wsp:rsid wsp:val=&quot;00620174&quot;/&gt;&lt;wsp:rsid wsp:val=&quot;006207EF&quot;/&gt;&lt;wsp:rsid wsp:val=&quot;00620931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CDB&quot;/&gt;&lt;wsp:rsid wsp:val=&quot;00621DD2&quot;/&gt;&lt;wsp:rsid wsp:val=&quot;00621EB4&quot;/&gt;&lt;wsp:rsid wsp:val=&quot;00621FB3&quot;/&gt;&lt;wsp:rsid wsp:val=&quot;00621FD8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B31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90E&quot;/&gt;&lt;wsp:rsid wsp:val=&quot;00626AFD&quot;/&gt;&lt;wsp:rsid wsp:val=&quot;00626DBD&quot;/&gt;&lt;wsp:rsid wsp:val=&quot;00626E95&quot;/&gt;&lt;wsp:rsid wsp:val=&quot;0062742C&quot;/&gt;&lt;wsp:rsid wsp:val=&quot;00627629&quot;/&gt;&lt;wsp:rsid wsp:val=&quot;006277F5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AB3&quot;/&gt;&lt;wsp:rsid wsp:val=&quot;006316C2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AFC&quot;/&gt;&lt;wsp:rsid wsp:val=&quot;00632B17&quot;/&gt;&lt;wsp:rsid wsp:val=&quot;00632BD8&quot;/&gt;&lt;wsp:rsid wsp:val=&quot;00632F18&quot;/&gt;&lt;wsp:rsid wsp:val=&quot;006332E9&quot;/&gt;&lt;wsp:rsid wsp:val=&quot;006335E7&quot;/&gt;&lt;wsp:rsid wsp:val=&quot;006339DD&quot;/&gt;&lt;wsp:rsid wsp:val=&quot;00634309&quot;/&gt;&lt;wsp:rsid wsp:val=&quot;006344DD&quot;/&gt;&lt;wsp:rsid wsp:val=&quot;00634672&quot;/&gt;&lt;wsp:rsid wsp:val=&quot;00634736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7E&quot;/&gt;&lt;wsp:rsid wsp:val=&quot;006357C6&quot;/&gt;&lt;wsp:rsid wsp:val=&quot;006357D9&quot;/&gt;&lt;wsp:rsid wsp:val=&quot;00635A37&quot;/&gt;&lt;wsp:rsid wsp:val=&quot;00635AC2&quot;/&gt;&lt;wsp:rsid wsp:val=&quot;00635D00&quot;/&gt;&lt;wsp:rsid wsp:val=&quot;006365B6&quot;/&gt;&lt;wsp:rsid wsp:val=&quot;006369B2&quot;/&gt;&lt;wsp:rsid wsp:val=&quot;00636BFC&quot;/&gt;&lt;wsp:rsid wsp:val=&quot;00637038&quot;/&gt;&lt;wsp:rsid wsp:val=&quot;00637251&quot;/&gt;&lt;wsp:rsid wsp:val=&quot;006375DC&quot;/&gt;&lt;wsp:rsid wsp:val=&quot;0063763B&quot;/&gt;&lt;wsp:rsid wsp:val=&quot;006377A6&quot;/&gt;&lt;wsp:rsid wsp:val=&quot;00637BBB&quot;/&gt;&lt;wsp:rsid wsp:val=&quot;00637CE9&quot;/&gt;&lt;wsp:rsid wsp:val=&quot;00637EC3&quot;/&gt;&lt;wsp:rsid wsp:val=&quot;006400A9&quot;/&gt;&lt;wsp:rsid wsp:val=&quot;006404DB&quot;/&gt;&lt;wsp:rsid wsp:val=&quot;006407A5&quot;/&gt;&lt;wsp:rsid wsp:val=&quot;00640C94&quot;/&gt;&lt;wsp:rsid wsp:val=&quot;00640F3B&quot;/&gt;&lt;wsp:rsid wsp:val=&quot;00641313&quot;/&gt;&lt;wsp:rsid wsp:val=&quot;00641334&quot;/&gt;&lt;wsp:rsid wsp:val=&quot;006413B4&quot;/&gt;&lt;wsp:rsid wsp:val=&quot;00641424&quot;/&gt;&lt;wsp:rsid wsp:val=&quot;00641879&quot;/&gt;&lt;wsp:rsid wsp:val=&quot;0064191E&quot;/&gt;&lt;wsp:rsid wsp:val=&quot;0064193B&quot;/&gt;&lt;wsp:rsid wsp:val=&quot;00641A93&quot;/&gt;&lt;wsp:rsid wsp:val=&quot;00642166&quot;/&gt;&lt;wsp:rsid wsp:val=&quot;006421EE&quot;/&gt;&lt;wsp:rsid wsp:val=&quot;0064246A&quot;/&gt;&lt;wsp:rsid wsp:val=&quot;006425AC&quot;/&gt;&lt;wsp:rsid wsp:val=&quot;00642A19&quot;/&gt;&lt;wsp:rsid wsp:val=&quot;00642B3D&quot;/&gt;&lt;wsp:rsid wsp:val=&quot;00642B5B&quot;/&gt;&lt;wsp:rsid wsp:val=&quot;00642F10&quot;/&gt;&lt;wsp:rsid wsp:val=&quot;00642FD8&quot;/&gt;&lt;wsp:rsid wsp:val=&quot;00642FE2&quot;/&gt;&lt;wsp:rsid wsp:val=&quot;00643421&quot;/&gt;&lt;wsp:rsid wsp:val=&quot;006438E1&quot;/&gt;&lt;wsp:rsid wsp:val=&quot;006439D5&quot;/&gt;&lt;wsp:rsid wsp:val=&quot;006439FC&quot;/&gt;&lt;wsp:rsid wsp:val=&quot;00643A62&quot;/&gt;&lt;wsp:rsid wsp:val=&quot;00643D42&quot;/&gt;&lt;wsp:rsid wsp:val=&quot;00643D93&quot;/&gt;&lt;wsp:rsid wsp:val=&quot;00643DC7&quot;/&gt;&lt;wsp:rsid wsp:val=&quot;006440B9&quot;/&gt;&lt;wsp:rsid wsp:val=&quot;006441D6&quot;/&gt;&lt;wsp:rsid wsp:val=&quot;00644410&quot;/&gt;&lt;wsp:rsid wsp:val=&quot;0064448D&quot;/&gt;&lt;wsp:rsid wsp:val=&quot;00644795&quot;/&gt;&lt;wsp:rsid wsp:val=&quot;0064485D&quot;/&gt;&lt;wsp:rsid wsp:val=&quot;00644CAB&quot;/&gt;&lt;wsp:rsid wsp:val=&quot;00644DCE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61BB&quot;/&gt;&lt;wsp:rsid wsp:val=&quot;0064622C&quot;/&gt;&lt;wsp:rsid wsp:val=&quot;00646990&quot;/&gt;&lt;wsp:rsid wsp:val=&quot;00646AFF&quot;/&gt;&lt;wsp:rsid wsp:val=&quot;00646B4B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5A1&quot;/&gt;&lt;wsp:rsid wsp:val=&quot;00647723&quot;/&gt;&lt;wsp:rsid wsp:val=&quot;0064776E&quot;/&gt;&lt;wsp:rsid wsp:val=&quot;00647999&quot;/&gt;&lt;wsp:rsid wsp:val=&quot;00647EB1&quot;/&gt;&lt;wsp:rsid wsp:val=&quot;00650061&quot;/&gt;&lt;wsp:rsid wsp:val=&quot;00650604&quot;/&gt;&lt;wsp:rsid wsp:val=&quot;006506B8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C5D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5E8&quot;/&gt;&lt;wsp:rsid wsp:val=&quot;00653D73&quot;/&gt;&lt;wsp:rsid wsp:val=&quot;00654139&quot;/&gt;&lt;wsp:rsid wsp:val=&quot;00654538&quot;/&gt;&lt;wsp:rsid wsp:val=&quot;006545F1&quot;/&gt;&lt;wsp:rsid wsp:val=&quot;006546F5&quot;/&gt;&lt;wsp:rsid wsp:val=&quot;0065488E&quot;/&gt;&lt;wsp:rsid wsp:val=&quot;00654944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5B8&quot;/&gt;&lt;wsp:rsid wsp:val=&quot;006566C0&quot;/&gt;&lt;wsp:rsid wsp:val=&quot;006568B2&quot;/&gt;&lt;wsp:rsid wsp:val=&quot;00656B64&quot;/&gt;&lt;wsp:rsid wsp:val=&quot;00656CC6&quot;/&gt;&lt;wsp:rsid wsp:val=&quot;00656EC5&quot;/&gt;&lt;wsp:rsid wsp:val=&quot;006571DB&quot;/&gt;&lt;wsp:rsid wsp:val=&quot;0065733C&quot;/&gt;&lt;wsp:rsid wsp:val=&quot;00657482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2013&quot;/&gt;&lt;wsp:rsid wsp:val=&quot;006620C5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628&quot;/&gt;&lt;wsp:rsid wsp:val=&quot;00663673&quot;/&gt;&lt;wsp:rsid wsp:val=&quot;006639DE&quot;/&gt;&lt;wsp:rsid wsp:val=&quot;00663B0A&quot;/&gt;&lt;wsp:rsid wsp:val=&quot;00663BC6&quot;/&gt;&lt;wsp:rsid wsp:val=&quot;00663E5D&quot;/&gt;&lt;wsp:rsid wsp:val=&quot;00664159&quot;/&gt;&lt;wsp:rsid wsp:val=&quot;00664219&quot;/&gt;&lt;wsp:rsid wsp:val=&quot;00664232&quot;/&gt;&lt;wsp:rsid wsp:val=&quot;006649C2&quot;/&gt;&lt;wsp:rsid wsp:val=&quot;00664C68&quot;/&gt;&lt;wsp:rsid wsp:val=&quot;0066507F&quot;/&gt;&lt;wsp:rsid wsp:val=&quot;00665355&quot;/&gt;&lt;wsp:rsid wsp:val=&quot;0066554A&quot;/&gt;&lt;wsp:rsid wsp:val=&quot;006655B2&quot;/&gt;&lt;wsp:rsid wsp:val=&quot;006659B4&quot;/&gt;&lt;wsp:rsid wsp:val=&quot;00666273&quot;/&gt;&lt;wsp:rsid wsp:val=&quot;00666C7C&quot;/&gt;&lt;wsp:rsid wsp:val=&quot;00666DF3&quot;/&gt;&lt;wsp:rsid wsp:val=&quot;00666EFE&quot;/&gt;&lt;wsp:rsid wsp:val=&quot;00667471&quot;/&gt;&lt;wsp:rsid wsp:val=&quot;0066767E&quot;/&gt;&lt;wsp:rsid wsp:val=&quot;00667A22&quot;/&gt;&lt;wsp:rsid wsp:val=&quot;00667C9A&quot;/&gt;&lt;wsp:rsid wsp:val=&quot;00667ED2&quot;/&gt;&lt;wsp:rsid wsp:val=&quot;006700EF&quot;/&gt;&lt;wsp:rsid wsp:val=&quot;006702B1&quot;/&gt;&lt;wsp:rsid wsp:val=&quot;006706F8&quot;/&gt;&lt;wsp:rsid wsp:val=&quot;00670B00&quot;/&gt;&lt;wsp:rsid wsp:val=&quot;00670D35&quot;/&gt;&lt;wsp:rsid wsp:val=&quot;00671200&quot;/&gt;&lt;wsp:rsid wsp:val=&quot;00671351&quot;/&gt;&lt;wsp:rsid wsp:val=&quot;006714A1&quot;/&gt;&lt;wsp:rsid wsp:val=&quot;0067156A&quot;/&gt;&lt;wsp:rsid wsp:val=&quot;006715B8&quot;/&gt;&lt;wsp:rsid wsp:val=&quot;006717C6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30AB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EC3&quot;/&gt;&lt;wsp:rsid wsp:val=&quot;00673F75&quot;/&gt;&lt;wsp:rsid wsp:val=&quot;00674154&quot;/&gt;&lt;wsp:rsid wsp:val=&quot;00674537&quot;/&gt;&lt;wsp:rsid wsp:val=&quot;0067489C&quot;/&gt;&lt;wsp:rsid wsp:val=&quot;00674A9E&quot;/&gt;&lt;wsp:rsid wsp:val=&quot;00674C66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4CB&quot;/&gt;&lt;wsp:rsid wsp:val=&quot;0067793A&quot;/&gt;&lt;wsp:rsid wsp:val=&quot;00677968&quot;/&gt;&lt;wsp:rsid wsp:val=&quot;00677C6D&quot;/&gt;&lt;wsp:rsid wsp:val=&quot;00677DA5&quot;/&gt;&lt;wsp:rsid wsp:val=&quot;0068032F&quot;/&gt;&lt;wsp:rsid wsp:val=&quot;00680776&quot;/&gt;&lt;wsp:rsid wsp:val=&quot;00680BC3&quot;/&gt;&lt;wsp:rsid wsp:val=&quot;00680C14&quot;/&gt;&lt;wsp:rsid wsp:val=&quot;00680E74&quot;/&gt;&lt;wsp:rsid wsp:val=&quot;00680F74&quot;/&gt;&lt;wsp:rsid wsp:val=&quot;00681178&quot;/&gt;&lt;wsp:rsid wsp:val=&quot;00681789&quot;/&gt;&lt;wsp:rsid wsp:val=&quot;00681B12&quot;/&gt;&lt;wsp:rsid wsp:val=&quot;00681B71&quot;/&gt;&lt;wsp:rsid wsp:val=&quot;00681C32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2CF&quot;/&gt;&lt;wsp:rsid wsp:val=&quot;00682341&quot;/&gt;&lt;wsp:rsid wsp:val=&quot;006827E4&quot;/&gt;&lt;wsp:rsid wsp:val=&quot;00682A91&quot;/&gt;&lt;wsp:rsid wsp:val=&quot;00682BAB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9AF&quot;/&gt;&lt;wsp:rsid wsp:val=&quot;00683C9B&quot;/&gt;&lt;wsp:rsid wsp:val=&quot;00683D0F&quot;/&gt;&lt;wsp:rsid wsp:val=&quot;00683D2C&quot;/&gt;&lt;wsp:rsid wsp:val=&quot;0068404D&quot;/&gt;&lt;wsp:rsid wsp:val=&quot;006841D8&quot;/&gt;&lt;wsp:rsid wsp:val=&quot;006842D9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9F7&quot;/&gt;&lt;wsp:rsid wsp:val=&quot;00685E54&quot;/&gt;&lt;wsp:rsid wsp:val=&quot;00686230&quot;/&gt;&lt;wsp:rsid wsp:val=&quot;006862E7&quot;/&gt;&lt;wsp:rsid wsp:val=&quot;006864B9&quot;/&gt;&lt;wsp:rsid wsp:val=&quot;00686890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2AB&quot;/&gt;&lt;wsp:rsid wsp:val=&quot;006903F3&quot;/&gt;&lt;wsp:rsid wsp:val=&quot;00690448&quot;/&gt;&lt;wsp:rsid wsp:val=&quot;00690B9E&quot;/&gt;&lt;wsp:rsid wsp:val=&quot;00691245&quot;/&gt;&lt;wsp:rsid wsp:val=&quot;00691519&quot;/&gt;&lt;wsp:rsid wsp:val=&quot;00691635&quot;/&gt;&lt;wsp:rsid wsp:val=&quot;0069171B&quot;/&gt;&lt;wsp:rsid wsp:val=&quot;00691805&quot;/&gt;&lt;wsp:rsid wsp:val=&quot;00691A57&quot;/&gt;&lt;wsp:rsid wsp:val=&quot;00691C28&quot;/&gt;&lt;wsp:rsid wsp:val=&quot;00691C3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571&quot;/&gt;&lt;wsp:rsid wsp:val=&quot;006936C8&quot;/&gt;&lt;wsp:rsid wsp:val=&quot;00693917&quot;/&gt;&lt;wsp:rsid wsp:val=&quot;006939D3&quot;/&gt;&lt;wsp:rsid wsp:val=&quot;00693A3F&quot;/&gt;&lt;wsp:rsid wsp:val=&quot;0069407F&quot;/&gt;&lt;wsp:rsid wsp:val=&quot;006940DD&quot;/&gt;&lt;wsp:rsid wsp:val=&quot;006940FE&quot;/&gt;&lt;wsp:rsid wsp:val=&quot;0069413F&quot;/&gt;&lt;wsp:rsid wsp:val=&quot;0069425A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CB5&quot;/&gt;&lt;wsp:rsid wsp:val=&quot;00695CFB&quot;/&gt;&lt;wsp:rsid wsp:val=&quot;00695FB3&quot;/&gt;&lt;wsp:rsid wsp:val=&quot;00695FEF&quot;/&gt;&lt;wsp:rsid wsp:val=&quot;006960A8&quot;/&gt;&lt;wsp:rsid wsp:val=&quot;006966B6&quot;/&gt;&lt;wsp:rsid wsp:val=&quot;0069696B&quot;/&gt;&lt;wsp:rsid wsp:val=&quot;00696A28&quot;/&gt;&lt;wsp:rsid wsp:val=&quot;00696FC3&quot;/&gt;&lt;wsp:rsid wsp:val=&quot;00697187&quot;/&gt;&lt;wsp:rsid wsp:val=&quot;006972AB&quot;/&gt;&lt;wsp:rsid wsp:val=&quot;006974E3&quot;/&gt;&lt;wsp:rsid wsp:val=&quot;006979B7&quot;/&gt;&lt;wsp:rsid wsp:val=&quot;00697A03&quot;/&gt;&lt;wsp:rsid wsp:val=&quot;00697B98&quot;/&gt;&lt;wsp:rsid wsp:val=&quot;00697D79&quot;/&gt;&lt;wsp:rsid wsp:val=&quot;006A011C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469&quot;/&gt;&lt;wsp:rsid wsp:val=&quot;006A1524&quot;/&gt;&lt;wsp:rsid wsp:val=&quot;006A164F&quot;/&gt;&lt;wsp:rsid wsp:val=&quot;006A16F1&quot;/&gt;&lt;wsp:rsid wsp:val=&quot;006A1B1D&quot;/&gt;&lt;wsp:rsid wsp:val=&quot;006A1C32&quot;/&gt;&lt;wsp:rsid wsp:val=&quot;006A1C34&quot;/&gt;&lt;wsp:rsid wsp:val=&quot;006A1C60&quot;/&gt;&lt;wsp:rsid wsp:val=&quot;006A1C88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3E9&quot;/&gt;&lt;wsp:rsid wsp:val=&quot;006A33FF&quot;/&gt;&lt;wsp:rsid wsp:val=&quot;006A34F7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EB&quot;/&gt;&lt;wsp:rsid wsp:val=&quot;006A56BD&quot;/&gt;&lt;wsp:rsid wsp:val=&quot;006A56C1&quot;/&gt;&lt;wsp:rsid wsp:val=&quot;006A572C&quot;/&gt;&lt;wsp:rsid wsp:val=&quot;006A574D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A1B&quot;/&gt;&lt;wsp:rsid wsp:val=&quot;006A6A67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AA&quot;/&gt;&lt;wsp:rsid wsp:val=&quot;006B0818&quot;/&gt;&lt;wsp:rsid wsp:val=&quot;006B090B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BBD&quot;/&gt;&lt;wsp:rsid wsp:val=&quot;006B1F91&quot;/&gt;&lt;wsp:rsid wsp:val=&quot;006B218E&quot;/&gt;&lt;wsp:rsid wsp:val=&quot;006B2245&quot;/&gt;&lt;wsp:rsid wsp:val=&quot;006B23FF&quot;/&gt;&lt;wsp:rsid wsp:val=&quot;006B24A2&quot;/&gt;&lt;wsp:rsid wsp:val=&quot;006B2B10&quot;/&gt;&lt;wsp:rsid wsp:val=&quot;006B2B35&quot;/&gt;&lt;wsp:rsid wsp:val=&quot;006B3027&quot;/&gt;&lt;wsp:rsid wsp:val=&quot;006B31E6&quot;/&gt;&lt;wsp:rsid wsp:val=&quot;006B37E1&quot;/&gt;&lt;wsp:rsid wsp:val=&quot;006B3BFD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D24&quot;/&gt;&lt;wsp:rsid wsp:val=&quot;006B6E11&quot;/&gt;&lt;wsp:rsid wsp:val=&quot;006B706A&quot;/&gt;&lt;wsp:rsid wsp:val=&quot;006B7098&quot;/&gt;&lt;wsp:rsid wsp:val=&quot;006B730B&quot;/&gt;&lt;wsp:rsid wsp:val=&quot;006B7C95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22E0&quot;/&gt;&lt;wsp:rsid wsp:val=&quot;006C2528&quot;/&gt;&lt;wsp:rsid wsp:val=&quot;006C2AB6&quot;/&gt;&lt;wsp:rsid wsp:val=&quot;006C30F1&quot;/&gt;&lt;wsp:rsid wsp:val=&quot;006C31AE&quot;/&gt;&lt;wsp:rsid wsp:val=&quot;006C3456&quot;/&gt;&lt;wsp:rsid wsp:val=&quot;006C35E1&quot;/&gt;&lt;wsp:rsid wsp:val=&quot;006C37D4&quot;/&gt;&lt;wsp:rsid wsp:val=&quot;006C38BA&quot;/&gt;&lt;wsp:rsid wsp:val=&quot;006C392D&quot;/&gt;&lt;wsp:rsid wsp:val=&quot;006C3A3D&quot;/&gt;&lt;wsp:rsid wsp:val=&quot;006C3A58&quot;/&gt;&lt;wsp:rsid wsp:val=&quot;006C3CE5&quot;/&gt;&lt;wsp:rsid wsp:val=&quot;006C3F07&quot;/&gt;&lt;wsp:rsid wsp:val=&quot;006C4083&quot;/&gt;&lt;wsp:rsid wsp:val=&quot;006C413A&quot;/&gt;&lt;wsp:rsid wsp:val=&quot;006C417A&quot;/&gt;&lt;wsp:rsid wsp:val=&quot;006C41E5&quot;/&gt;&lt;wsp:rsid wsp:val=&quot;006C4299&quot;/&gt;&lt;wsp:rsid wsp:val=&quot;006C451B&quot;/&gt;&lt;wsp:rsid wsp:val=&quot;006C461B&quot;/&gt;&lt;wsp:rsid wsp:val=&quot;006C4765&quot;/&gt;&lt;wsp:rsid wsp:val=&quot;006C4831&quot;/&gt;&lt;wsp:rsid wsp:val=&quot;006C495F&quot;/&gt;&lt;wsp:rsid wsp:val=&quot;006C4B7A&quot;/&gt;&lt;wsp:rsid wsp:val=&quot;006C4E2A&quot;/&gt;&lt;wsp:rsid wsp:val=&quot;006C4F10&quot;/&gt;&lt;wsp:rsid wsp:val=&quot;006C4F9F&quot;/&gt;&lt;wsp:rsid wsp:val=&quot;006C4FBC&quot;/&gt;&lt;wsp:rsid wsp:val=&quot;006C51ED&quot;/&gt;&lt;wsp:rsid wsp:val=&quot;006C520C&quot;/&gt;&lt;wsp:rsid wsp:val=&quot;006C53D9&quot;/&gt;&lt;wsp:rsid wsp:val=&quot;006C564C&quot;/&gt;&lt;wsp:rsid wsp:val=&quot;006C5851&quot;/&gt;&lt;wsp:rsid wsp:val=&quot;006C58E5&quot;/&gt;&lt;wsp:rsid wsp:val=&quot;006C5D10&quot;/&gt;&lt;wsp:rsid wsp:val=&quot;006C5EAD&quot;/&gt;&lt;wsp:rsid wsp:val=&quot;006C5FD5&quot;/&gt;&lt;wsp:rsid wsp:val=&quot;006C626A&quot;/&gt;&lt;wsp:rsid wsp:val=&quot;006C64DF&quot;/&gt;&lt;wsp:rsid wsp:val=&quot;006C659F&quot;/&gt;&lt;wsp:rsid wsp:val=&quot;006C6AFA&quot;/&gt;&lt;wsp:rsid wsp:val=&quot;006C706A&quot;/&gt;&lt;wsp:rsid wsp:val=&quot;006C763F&quot;/&gt;&lt;wsp:rsid wsp:val=&quot;006C7959&quot;/&gt;&lt;wsp:rsid wsp:val=&quot;006C7B87&quot;/&gt;&lt;wsp:rsid wsp:val=&quot;006C7CBC&quot;/&gt;&lt;wsp:rsid wsp:val=&quot;006C7DD0&quot;/&gt;&lt;wsp:rsid wsp:val=&quot;006C7E7E&quot;/&gt;&lt;wsp:rsid wsp:val=&quot;006D0537&quot;/&gt;&lt;wsp:rsid wsp:val=&quot;006D0588&quot;/&gt;&lt;wsp:rsid wsp:val=&quot;006D0C58&quot;/&gt;&lt;wsp:rsid wsp:val=&quot;006D0F2E&quot;/&gt;&lt;wsp:rsid wsp:val=&quot;006D1222&quot;/&gt;&lt;wsp:rsid wsp:val=&quot;006D12B7&quot;/&gt;&lt;wsp:rsid wsp:val=&quot;006D136D&quot;/&gt;&lt;wsp:rsid wsp:val=&quot;006D1C7D&quot;/&gt;&lt;wsp:rsid wsp:val=&quot;006D2013&quot;/&gt;&lt;wsp:rsid wsp:val=&quot;006D213A&quot;/&gt;&lt;wsp:rsid wsp:val=&quot;006D25EA&quot;/&gt;&lt;wsp:rsid wsp:val=&quot;006D26F1&quot;/&gt;&lt;wsp:rsid wsp:val=&quot;006D26F3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855&quot;/&gt;&lt;wsp:rsid wsp:val=&quot;006D38F8&quot;/&gt;&lt;wsp:rsid wsp:val=&quot;006D3A16&quot;/&gt;&lt;wsp:rsid wsp:val=&quot;006D3A58&quot;/&gt;&lt;wsp:rsid wsp:val=&quot;006D3BE5&quot;/&gt;&lt;wsp:rsid wsp:val=&quot;006D3DED&quot;/&gt;&lt;wsp:rsid wsp:val=&quot;006D4081&quot;/&gt;&lt;wsp:rsid wsp:val=&quot;006D40A8&quot;/&gt;&lt;wsp:rsid wsp:val=&quot;006D4214&quot;/&gt;&lt;wsp:rsid wsp:val=&quot;006D42E3&quot;/&gt;&lt;wsp:rsid wsp:val=&quot;006D49A3&quot;/&gt;&lt;wsp:rsid wsp:val=&quot;006D4B66&quot;/&gt;&lt;wsp:rsid wsp:val=&quot;006D4E34&quot;/&gt;&lt;wsp:rsid wsp:val=&quot;006D4F3D&quot;/&gt;&lt;wsp:rsid wsp:val=&quot;006D5075&quot;/&gt;&lt;wsp:rsid wsp:val=&quot;006D5213&quot;/&gt;&lt;wsp:rsid wsp:val=&quot;006D5506&quot;/&gt;&lt;wsp:rsid wsp:val=&quot;006D5617&quot;/&gt;&lt;wsp:rsid wsp:val=&quot;006D5D21&quot;/&gt;&lt;wsp:rsid wsp:val=&quot;006D5DE5&quot;/&gt;&lt;wsp:rsid wsp:val=&quot;006D5E6C&quot;/&gt;&lt;wsp:rsid wsp:val=&quot;006D62C9&quot;/&gt;&lt;wsp:rsid wsp:val=&quot;006D634E&quot;/&gt;&lt;wsp:rsid wsp:val=&quot;006D645C&quot;/&gt;&lt;wsp:rsid wsp:val=&quot;006D6698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230&quot;/&gt;&lt;wsp:rsid wsp:val=&quot;006E1BAB&quot;/&gt;&lt;wsp:rsid wsp:val=&quot;006E1C8E&quot;/&gt;&lt;wsp:rsid wsp:val=&quot;006E1D02&quot;/&gt;&lt;wsp:rsid wsp:val=&quot;006E2030&quot;/&gt;&lt;wsp:rsid wsp:val=&quot;006E206D&quot;/&gt;&lt;wsp:rsid wsp:val=&quot;006E20F4&quot;/&gt;&lt;wsp:rsid wsp:val=&quot;006E2258&quot;/&gt;&lt;wsp:rsid wsp:val=&quot;006E2A91&quot;/&gt;&lt;wsp:rsid wsp:val=&quot;006E2E1F&quot;/&gt;&lt;wsp:rsid wsp:val=&quot;006E2E70&quot;/&gt;&lt;wsp:rsid wsp:val=&quot;006E31FA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FFF&quot;/&gt;&lt;wsp:rsid wsp:val=&quot;006E40C2&quot;/&gt;&lt;wsp:rsid wsp:val=&quot;006E42E2&quot;/&gt;&lt;wsp:rsid wsp:val=&quot;006E4AAA&quot;/&gt;&lt;wsp:rsid wsp:val=&quot;006E4B1A&quot;/&gt;&lt;wsp:rsid wsp:val=&quot;006E52D0&quot;/&gt;&lt;wsp:rsid wsp:val=&quot;006E5530&quot;/&gt;&lt;wsp:rsid wsp:val=&quot;006E57DA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DC2&quot;/&gt;&lt;wsp:rsid wsp:val=&quot;006E6E82&quot;/&gt;&lt;wsp:rsid wsp:val=&quot;006E7414&quot;/&gt;&lt;wsp:rsid wsp:val=&quot;006E75F9&quot;/&gt;&lt;wsp:rsid wsp:val=&quot;006E7666&quot;/&gt;&lt;wsp:rsid wsp:val=&quot;006E7936&quot;/&gt;&lt;wsp:rsid wsp:val=&quot;006E7A1A&quot;/&gt;&lt;wsp:rsid wsp:val=&quot;006E7B73&quot;/&gt;&lt;wsp:rsid wsp:val=&quot;006E7D4F&quot;/&gt;&lt;wsp:rsid wsp:val=&quot;006E7DDA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659&quot;/&gt;&lt;wsp:rsid wsp:val=&quot;006F1736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ACD&quot;/&gt;&lt;wsp:rsid wsp:val=&quot;006F2B54&quot;/&gt;&lt;wsp:rsid wsp:val=&quot;006F2C9E&quot;/&gt;&lt;wsp:rsid wsp:val=&quot;006F2D4D&quot;/&gt;&lt;wsp:rsid wsp:val=&quot;006F2F79&quot;/&gt;&lt;wsp:rsid wsp:val=&quot;006F32F8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6060&quot;/&gt;&lt;wsp:rsid wsp:val=&quot;006F6073&quot;/&gt;&lt;wsp:rsid wsp:val=&quot;006F61B7&quot;/&gt;&lt;wsp:rsid wsp:val=&quot;006F64A4&quot;/&gt;&lt;wsp:rsid wsp:val=&quot;006F6610&quot;/&gt;&lt;wsp:rsid wsp:val=&quot;006F6844&quot;/&gt;&lt;wsp:rsid wsp:val=&quot;006F68ED&quot;/&gt;&lt;wsp:rsid wsp:val=&quot;006F6CD5&quot;/&gt;&lt;wsp:rsid wsp:val=&quot;006F6ECC&quot;/&gt;&lt;wsp:rsid wsp:val=&quot;006F6FD3&quot;/&gt;&lt;wsp:rsid wsp:val=&quot;006F7020&quot;/&gt;&lt;wsp:rsid wsp:val=&quot;006F72AB&quot;/&gt;&lt;wsp:rsid wsp:val=&quot;006F7393&quot;/&gt;&lt;wsp:rsid wsp:val=&quot;006F742E&quot;/&gt;&lt;wsp:rsid wsp:val=&quot;006F76C2&quot;/&gt;&lt;wsp:rsid wsp:val=&quot;006F774F&quot;/&gt;&lt;wsp:rsid wsp:val=&quot;006F7889&quot;/&gt;&lt;wsp:rsid wsp:val=&quot;006F78A2&quot;/&gt;&lt;wsp:rsid wsp:val=&quot;006F7A88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64&quot;/&gt;&lt;wsp:rsid wsp:val=&quot;00700CAA&quot;/&gt;&lt;wsp:rsid wsp:val=&quot;00701020&quot;/&gt;&lt;wsp:rsid wsp:val=&quot;0070106C&quot;/&gt;&lt;wsp:rsid wsp:val=&quot;00701292&quot;/&gt;&lt;wsp:rsid wsp:val=&quot;00701409&quot;/&gt;&lt;wsp:rsid wsp:val=&quot;007014BE&quot;/&gt;&lt;wsp:rsid wsp:val=&quot;007015AB&quot;/&gt;&lt;wsp:rsid wsp:val=&quot;007018B7&quot;/&gt;&lt;wsp:rsid wsp:val=&quot;007018E3&quot;/&gt;&lt;wsp:rsid wsp:val=&quot;0070198E&quot;/&gt;&lt;wsp:rsid wsp:val=&quot;00701E29&quot;/&gt;&lt;wsp:rsid wsp:val=&quot;00701E9B&quot;/&gt;&lt;wsp:rsid wsp:val=&quot;00702772&quot;/&gt;&lt;wsp:rsid wsp:val=&quot;00702C9F&quot;/&gt;&lt;wsp:rsid wsp:val=&quot;00702F71&quot;/&gt;&lt;wsp:rsid wsp:val=&quot;00702F9E&quot;/&gt;&lt;wsp:rsid wsp:val=&quot;00702FCB&quot;/&gt;&lt;wsp:rsid wsp:val=&quot;00703274&quot;/&gt;&lt;wsp:rsid wsp:val=&quot;0070341A&quot;/&gt;&lt;wsp:rsid wsp:val=&quot;00703584&quot;/&gt;&lt;wsp:rsid wsp:val=&quot;00703C82&quot;/&gt;&lt;wsp:rsid wsp:val=&quot;007042EF&quot;/&gt;&lt;wsp:rsid wsp:val=&quot;00704356&quot;/&gt;&lt;wsp:rsid wsp:val=&quot;007043C4&quot;/&gt;&lt;wsp:rsid wsp:val=&quot;00704506&quot;/&gt;&lt;wsp:rsid wsp:val=&quot;00704D95&quot;/&gt;&lt;wsp:rsid wsp:val=&quot;00704DD9&quot;/&gt;&lt;wsp:rsid wsp:val=&quot;00704E52&quot;/&gt;&lt;wsp:rsid wsp:val=&quot;00705093&quot;/&gt;&lt;wsp:rsid wsp:val=&quot;007050FF&quot;/&gt;&lt;wsp:rsid wsp:val=&quot;00705140&quot;/&gt;&lt;wsp:rsid wsp:val=&quot;007051A5&quot;/&gt;&lt;wsp:rsid wsp:val=&quot;00705723&quot;/&gt;&lt;wsp:rsid wsp:val=&quot;00705795&quot;/&gt;&lt;wsp:rsid wsp:val=&quot;0070580D&quot;/&gt;&lt;wsp:rsid wsp:val=&quot;00705903&quot;/&gt;&lt;wsp:rsid wsp:val=&quot;007059CC&quot;/&gt;&lt;wsp:rsid wsp:val=&quot;00705A4A&quot;/&gt;&lt;wsp:rsid wsp:val=&quot;00705A8F&quot;/&gt;&lt;wsp:rsid wsp:val=&quot;00705F99&quot;/&gt;&lt;wsp:rsid wsp:val=&quot;00705FB7&quot;/&gt;&lt;wsp:rsid wsp:val=&quot;00706097&quot;/&gt;&lt;wsp:rsid wsp:val=&quot;00706594&quot;/&gt;&lt;wsp:rsid wsp:val=&quot;007067C2&quot;/&gt;&lt;wsp:rsid wsp:val=&quot;007068A6&quot;/&gt;&lt;wsp:rsid wsp:val=&quot;00706AC7&quot;/&gt;&lt;wsp:rsid wsp:val=&quot;00706D71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51D&quot;/&gt;&lt;wsp:rsid wsp:val=&quot;007108EE&quot;/&gt;&lt;wsp:rsid wsp:val=&quot;00710957&quot;/&gt;&lt;wsp:rsid wsp:val=&quot;00710B0A&quot;/&gt;&lt;wsp:rsid wsp:val=&quot;00710E74&quot;/&gt;&lt;wsp:rsid wsp:val=&quot;00710E76&quot;/&gt;&lt;wsp:rsid wsp:val=&quot;007111E3&quot;/&gt;&lt;wsp:rsid wsp:val=&quot;0071137D&quot;/&gt;&lt;wsp:rsid wsp:val=&quot;007113F8&quot;/&gt;&lt;wsp:rsid wsp:val=&quot;007117A5&quot;/&gt;&lt;wsp:rsid wsp:val=&quot;007118DF&quot;/&gt;&lt;wsp:rsid wsp:val=&quot;00711C8D&quot;/&gt;&lt;wsp:rsid wsp:val=&quot;00712128&quot;/&gt;&lt;wsp:rsid wsp:val=&quot;00712145&quot;/&gt;&lt;wsp:rsid wsp:val=&quot;0071229F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F31&quot;/&gt;&lt;wsp:rsid wsp:val=&quot;00714188&quot;/&gt;&lt;wsp:rsid wsp:val=&quot;00714296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538&quot;/&gt;&lt;wsp:rsid wsp:val=&quot;007156DE&quot;/&gt;&lt;wsp:rsid wsp:val=&quot;00715744&quot;/&gt;&lt;wsp:rsid wsp:val=&quot;00715AA3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730&quot;/&gt;&lt;wsp:rsid wsp:val=&quot;00716DB8&quot;/&gt;&lt;wsp:rsid wsp:val=&quot;0071736F&quot;/&gt;&lt;wsp:rsid wsp:val=&quot;007175F9&quot;/&gt;&lt;wsp:rsid wsp:val=&quot;00717662&quot;/&gt;&lt;wsp:rsid wsp:val=&quot;00717685&quot;/&gt;&lt;wsp:rsid wsp:val=&quot;00717789&quot;/&gt;&lt;wsp:rsid wsp:val=&quot;00717928&quot;/&gt;&lt;wsp:rsid wsp:val=&quot;00717D37&quot;/&gt;&lt;wsp:rsid wsp:val=&quot;00717EFE&quot;/&gt;&lt;wsp:rsid wsp:val=&quot;007201D1&quot;/&gt;&lt;wsp:rsid wsp:val=&quot;007208C9&quot;/&gt;&lt;wsp:rsid wsp:val=&quot;00720D27&quot;/&gt;&lt;wsp:rsid wsp:val=&quot;00720FE1&quot;/&gt;&lt;wsp:rsid wsp:val=&quot;00720FF2&quot;/&gt;&lt;wsp:rsid wsp:val=&quot;00721225&quot;/&gt;&lt;wsp:rsid wsp:val=&quot;00721595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477&quot;/&gt;&lt;wsp:rsid wsp:val=&quot;007225ED&quot;/&gt;&lt;wsp:rsid wsp:val=&quot;0072276B&quot;/&gt;&lt;wsp:rsid wsp:val=&quot;00722A7D&quot;/&gt;&lt;wsp:rsid wsp:val=&quot;00722CEB&quot;/&gt;&lt;wsp:rsid wsp:val=&quot;00722DE7&quot;/&gt;&lt;wsp:rsid wsp:val=&quot;007230BC&quot;/&gt;&lt;wsp:rsid wsp:val=&quot;0072325F&quot;/&gt;&lt;wsp:rsid wsp:val=&quot;0072345B&quot;/&gt;&lt;wsp:rsid wsp:val=&quot;00723627&quot;/&gt;&lt;wsp:rsid wsp:val=&quot;00723ABE&quot;/&gt;&lt;wsp:rsid wsp:val=&quot;00723FB5&quot;/&gt;&lt;wsp:rsid wsp:val=&quot;00723FD4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7E&quot;/&gt;&lt;wsp:rsid wsp:val=&quot;007252F6&quot;/&gt;&lt;wsp:rsid wsp:val=&quot;007253D7&quot;/&gt;&lt;wsp:rsid wsp:val=&quot;00725908&quot;/&gt;&lt;wsp:rsid wsp:val=&quot;00725A9B&quot;/&gt;&lt;wsp:rsid wsp:val=&quot;00725E72&quot;/&gt;&lt;wsp:rsid wsp:val=&quot;00726048&quot;/&gt;&lt;wsp:rsid wsp:val=&quot;00726172&quot;/&gt;&lt;wsp:rsid wsp:val=&quot;0072657B&quot;/&gt;&lt;wsp:rsid wsp:val=&quot;00726636&quot;/&gt;&lt;wsp:rsid wsp:val=&quot;0072677F&quot;/&gt;&lt;wsp:rsid wsp:val=&quot;00726DAA&quot;/&gt;&lt;wsp:rsid wsp:val=&quot;00727294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2141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311D&quot;/&gt;&lt;wsp:rsid wsp:val=&quot;007331CF&quot;/&gt;&lt;wsp:rsid wsp:val=&quot;00733615&quot;/&gt;&lt;wsp:rsid wsp:val=&quot;00733731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99F&quot;/&gt;&lt;wsp:rsid wsp:val=&quot;00734DDB&quot;/&gt;&lt;wsp:rsid wsp:val=&quot;00734FC2&quot;/&gt;&lt;wsp:rsid wsp:val=&quot;00735998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68A&quot;/&gt;&lt;wsp:rsid wsp:val=&quot;0073768D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5A2&quot;/&gt;&lt;wsp:rsid wsp:val=&quot;0074082B&quot;/&gt;&lt;wsp:rsid wsp:val=&quot;00740BA9&quot;/&gt;&lt;wsp:rsid wsp:val=&quot;0074106A&quot;/&gt;&lt;wsp:rsid wsp:val=&quot;007410EC&quot;/&gt;&lt;wsp:rsid wsp:val=&quot;007411C7&quot;/&gt;&lt;wsp:rsid wsp:val=&quot;0074164C&quot;/&gt;&lt;wsp:rsid wsp:val=&quot;0074167B&quot;/&gt;&lt;wsp:rsid wsp:val=&quot;007417C7&quot;/&gt;&lt;wsp:rsid wsp:val=&quot;00741893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68&quot;/&gt;&lt;wsp:rsid wsp:val=&quot;00742D1D&quot;/&gt;&lt;wsp:rsid wsp:val=&quot;00742E74&quot;/&gt;&lt;wsp:rsid wsp:val=&quot;00743030&quot;/&gt;&lt;wsp:rsid wsp:val=&quot;007435EA&quot;/&gt;&lt;wsp:rsid wsp:val=&quot;00743672&quot;/&gt;&lt;wsp:rsid wsp:val=&quot;007436EA&quot;/&gt;&lt;wsp:rsid wsp:val=&quot;00743B10&quot;/&gt;&lt;wsp:rsid wsp:val=&quot;00743E19&quot;/&gt;&lt;wsp:rsid wsp:val=&quot;00743E5D&quot;/&gt;&lt;wsp:rsid wsp:val=&quot;00743EDF&quot;/&gt;&lt;wsp:rsid wsp:val=&quot;0074414F&quot;/&gt;&lt;wsp:rsid wsp:val=&quot;00744321&quot;/&gt;&lt;wsp:rsid wsp:val=&quot;00744714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F9F&quot;/&gt;&lt;wsp:rsid wsp:val=&quot;00745585&quot;/&gt;&lt;wsp:rsid wsp:val=&quot;00745668&quot;/&gt;&lt;wsp:rsid wsp:val=&quot;0074583D&quot;/&gt;&lt;wsp:rsid wsp:val=&quot;00745B16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B3D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E71&quot;/&gt;&lt;wsp:rsid wsp:val=&quot;0075117C&quot;/&gt;&lt;wsp:rsid wsp:val=&quot;007511A6&quot;/&gt;&lt;wsp:rsid wsp:val=&quot;00751438&quot;/&gt;&lt;wsp:rsid wsp:val=&quot;00751599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613&quot;/&gt;&lt;wsp:rsid wsp:val=&quot;0075280E&quot;/&gt;&lt;wsp:rsid wsp:val=&quot;00752CD9&quot;/&gt;&lt;wsp:rsid wsp:val=&quot;00752F22&quot;/&gt;&lt;wsp:rsid wsp:val=&quot;007530F8&quot;/&gt;&lt;wsp:rsid wsp:val=&quot;00753121&quot;/&gt;&lt;wsp:rsid wsp:val=&quot;007533D7&quot;/&gt;&lt;wsp:rsid wsp:val=&quot;00753551&quot;/&gt;&lt;wsp:rsid wsp:val=&quot;007538F9&quot;/&gt;&lt;wsp:rsid wsp:val=&quot;007539DD&quot;/&gt;&lt;wsp:rsid wsp:val=&quot;00753AB3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446&quot;/&gt;&lt;wsp:rsid wsp:val=&quot;0075445B&quot;/&gt;&lt;wsp:rsid wsp:val=&quot;00754929&quot;/&gt;&lt;wsp:rsid wsp:val=&quot;0075495C&quot;/&gt;&lt;wsp:rsid wsp:val=&quot;007552F7&quot;/&gt;&lt;wsp:rsid wsp:val=&quot;007554CB&quot;/&gt;&lt;wsp:rsid wsp:val=&quot;007554D3&quot;/&gt;&lt;wsp:rsid wsp:val=&quot;007557C9&quot;/&gt;&lt;wsp:rsid wsp:val=&quot;00755831&quot;/&gt;&lt;wsp:rsid wsp:val=&quot;00755F36&quot;/&gt;&lt;wsp:rsid wsp:val=&quot;007560BC&quot;/&gt;&lt;wsp:rsid wsp:val=&quot;0075626B&quot;/&gt;&lt;wsp:rsid wsp:val=&quot;007565A3&quot;/&gt;&lt;wsp:rsid wsp:val=&quot;00756873&quot;/&gt;&lt;wsp:rsid wsp:val=&quot;00756960&quot;/&gt;&lt;wsp:rsid wsp:val=&quot;00756BAC&quot;/&gt;&lt;wsp:rsid wsp:val=&quot;00756BB9&quot;/&gt;&lt;wsp:rsid wsp:val=&quot;00756F02&quot;/&gt;&lt;wsp:rsid wsp:val=&quot;00756FB3&quot;/&gt;&lt;wsp:rsid wsp:val=&quot;00757126&quot;/&gt;&lt;wsp:rsid wsp:val=&quot;0075713C&quot;/&gt;&lt;wsp:rsid wsp:val=&quot;00757684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7A2&quot;/&gt;&lt;wsp:rsid wsp:val=&quot;00760994&quot;/&gt;&lt;wsp:rsid wsp:val=&quot;00760FCC&quot;/&gt;&lt;wsp:rsid wsp:val=&quot;007616F9&quot;/&gt;&lt;wsp:rsid wsp:val=&quot;00761925&quot;/&gt;&lt;wsp:rsid wsp:val=&quot;00761C1D&quot;/&gt;&lt;wsp:rsid wsp:val=&quot;00761F1E&quot;/&gt;&lt;wsp:rsid wsp:val=&quot;00761FFE&quot;/&gt;&lt;wsp:rsid wsp:val=&quot;00762369&quot;/&gt;&lt;wsp:rsid wsp:val=&quot;0076291D&quot;/&gt;&lt;wsp:rsid wsp:val=&quot;00762A11&quot;/&gt;&lt;wsp:rsid wsp:val=&quot;00762C1B&quot;/&gt;&lt;wsp:rsid wsp:val=&quot;00762E92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E76&quot;/&gt;&lt;wsp:rsid wsp:val=&quot;00763FA9&quot;/&gt;&lt;wsp:rsid wsp:val=&quot;00764188&quot;/&gt;&lt;wsp:rsid wsp:val=&quot;0076440D&quot;/&gt;&lt;wsp:rsid wsp:val=&quot;0076445F&quot;/&gt;&lt;wsp:rsid wsp:val=&quot;007645BC&quot;/&gt;&lt;wsp:rsid wsp:val=&quot;007648B0&quot;/&gt;&lt;wsp:rsid wsp:val=&quot;00764DEF&quot;/&gt;&lt;wsp:rsid wsp:val=&quot;00765201&quot;/&gt;&lt;wsp:rsid wsp:val=&quot;00765479&quot;/&gt;&lt;wsp:rsid wsp:val=&quot;007659B0&quot;/&gt;&lt;wsp:rsid wsp:val=&quot;00765A4E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D3A&quot;/&gt;&lt;wsp:rsid wsp:val=&quot;00766E30&quot;/&gt;&lt;wsp:rsid wsp:val=&quot;00766F65&quot;/&gt;&lt;wsp:rsid wsp:val=&quot;007671AE&quot;/&gt;&lt;wsp:rsid wsp:val=&quot;00767260&quot;/&gt;&lt;wsp:rsid wsp:val=&quot;007673C2&quot;/&gt;&lt;wsp:rsid wsp:val=&quot;00767762&quot;/&gt;&lt;wsp:rsid wsp:val=&quot;007677C4&quot;/&gt;&lt;wsp:rsid wsp:val=&quot;00767A42&quot;/&gt;&lt;wsp:rsid wsp:val=&quot;00767DE5&quot;/&gt;&lt;wsp:rsid wsp:val=&quot;00767E68&quot;/&gt;&lt;wsp:rsid wsp:val=&quot;00767F9B&quot;/&gt;&lt;wsp:rsid wsp:val=&quot;0077019D&quot;/&gt;&lt;wsp:rsid wsp:val=&quot;007702AA&quot;/&gt;&lt;wsp:rsid wsp:val=&quot;00770608&quot;/&gt;&lt;wsp:rsid wsp:val=&quot;0077061A&quot;/&gt;&lt;wsp:rsid wsp:val=&quot;00770676&quot;/&gt;&lt;wsp:rsid wsp:val=&quot;0077074A&quot;/&gt;&lt;wsp:rsid wsp:val=&quot;007708B3&quot;/&gt;&lt;wsp:rsid wsp:val=&quot;00770B40&quot;/&gt;&lt;wsp:rsid wsp:val=&quot;00770B86&quot;/&gt;&lt;wsp:rsid wsp:val=&quot;00770C9C&quot;/&gt;&lt;wsp:rsid wsp:val=&quot;00771080&quot;/&gt;&lt;wsp:rsid wsp:val=&quot;00771365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1E4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CE7&quot;/&gt;&lt;wsp:rsid wsp:val=&quot;00773FE5&quot;/&gt;&lt;wsp:rsid wsp:val=&quot;00774054&quot;/&gt;&lt;wsp:rsid wsp:val=&quot;007741BA&quot;/&gt;&lt;wsp:rsid wsp:val=&quot;00774460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865&quot;/&gt;&lt;wsp:rsid wsp:val=&quot;00775AE6&quot;/&gt;&lt;wsp:rsid wsp:val=&quot;00775B26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DD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DF6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DC&quot;/&gt;&lt;wsp:rsid wsp:val=&quot;007807D0&quot;/&gt;&lt;wsp:rsid wsp:val=&quot;0078087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75&quot;/&gt;&lt;wsp:rsid wsp:val=&quot;00781815&quot;/&gt;&lt;wsp:rsid wsp:val=&quot;00781C09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407&quot;/&gt;&lt;wsp:rsid wsp:val=&quot;00784563&quot;/&gt;&lt;wsp:rsid wsp:val=&quot;00784AEC&quot;/&gt;&lt;wsp:rsid wsp:val=&quot;00784B10&quot;/&gt;&lt;wsp:rsid wsp:val=&quot;00784B83&quot;/&gt;&lt;wsp:rsid wsp:val=&quot;00784BCE&quot;/&gt;&lt;wsp:rsid wsp:val=&quot;00784C27&quot;/&gt;&lt;wsp:rsid wsp:val=&quot;00784CB5&quot;/&gt;&lt;wsp:rsid wsp:val=&quot;00784E1E&quot;/&gt;&lt;wsp:rsid wsp:val=&quot;00784EBC&quot;/&gt;&lt;wsp:rsid wsp:val=&quot;0078508E&quot;/&gt;&lt;wsp:rsid wsp:val=&quot;00785387&quot;/&gt;&lt;wsp:rsid wsp:val=&quot;00785AAE&quot;/&gt;&lt;wsp:rsid wsp:val=&quot;00785B2C&quot;/&gt;&lt;wsp:rsid wsp:val=&quot;00785B7C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864&quot;/&gt;&lt;wsp:rsid wsp:val=&quot;0078698F&quot;/&gt;&lt;wsp:rsid wsp:val=&quot;00786A87&quot;/&gt;&lt;wsp:rsid wsp:val=&quot;00786B5D&quot;/&gt;&lt;wsp:rsid wsp:val=&quot;00787024&quot;/&gt;&lt;wsp:rsid wsp:val=&quot;0078727D&quot;/&gt;&lt;wsp:rsid wsp:val=&quot;00787342&quot;/&gt;&lt;wsp:rsid wsp:val=&quot;007876CA&quot;/&gt;&lt;wsp:rsid wsp:val=&quot;007877DE&quot;/&gt;&lt;wsp:rsid wsp:val=&quot;007878D9&quot;/&gt;&lt;wsp:rsid wsp:val=&quot;00787E20&quot;/&gt;&lt;wsp:rsid wsp:val=&quot;00787E33&quot;/&gt;&lt;wsp:rsid wsp:val=&quot;00787F1D&quot;/&gt;&lt;wsp:rsid wsp:val=&quot;00790237&quot;/&gt;&lt;wsp:rsid wsp:val=&quot;0079035E&quot;/&gt;&lt;wsp:rsid wsp:val=&quot;0079072A&quot;/&gt;&lt;wsp:rsid wsp:val=&quot;00790732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639&quot;/&gt;&lt;wsp:rsid wsp:val=&quot;00791780&quot;/&gt;&lt;wsp:rsid wsp:val=&quot;00791BF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BF8&quot;/&gt;&lt;wsp:rsid wsp:val=&quot;00792EFD&quot;/&gt;&lt;wsp:rsid wsp:val=&quot;00792F1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630&quot;/&gt;&lt;wsp:rsid wsp:val=&quot;007946BA&quot;/&gt;&lt;wsp:rsid wsp:val=&quot;007947B2&quot;/&gt;&lt;wsp:rsid wsp:val=&quot;00794CB0&quot;/&gt;&lt;wsp:rsid wsp:val=&quot;00794D03&quot;/&gt;&lt;wsp:rsid wsp:val=&quot;00794F7B&quot;/&gt;&lt;wsp:rsid wsp:val=&quot;0079532A&quot;/&gt;&lt;wsp:rsid wsp:val=&quot;00795504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E3&quot;/&gt;&lt;wsp:rsid wsp:val=&quot;0079671E&quot;/&gt;&lt;wsp:rsid wsp:val=&quot;00796B64&quot;/&gt;&lt;wsp:rsid wsp:val=&quot;00796CD4&quot;/&gt;&lt;wsp:rsid wsp:val=&quot;007974EE&quot;/&gt;&lt;wsp:rsid wsp:val=&quot;0079753C&quot;/&gt;&lt;wsp:rsid wsp:val=&quot;00797570&quot;/&gt;&lt;wsp:rsid wsp:val=&quot;0079785B&quot;/&gt;&lt;wsp:rsid wsp:val=&quot;00797AF9&quot;/&gt;&lt;wsp:rsid wsp:val=&quot;00797B87&quot;/&gt;&lt;wsp:rsid wsp:val=&quot;00797EC1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08&quot;/&gt;&lt;wsp:rsid wsp:val=&quot;007A2997&quot;/&gt;&lt;wsp:rsid wsp:val=&quot;007A2D82&quot;/&gt;&lt;wsp:rsid wsp:val=&quot;007A2E8D&quot;/&gt;&lt;wsp:rsid wsp:val=&quot;007A2F8D&quot;/&gt;&lt;wsp:rsid wsp:val=&quot;007A300D&quot;/&gt;&lt;wsp:rsid wsp:val=&quot;007A3173&quot;/&gt;&lt;wsp:rsid wsp:val=&quot;007A335E&quot;/&gt;&lt;wsp:rsid wsp:val=&quot;007A34A5&quot;/&gt;&lt;wsp:rsid wsp:val=&quot;007A354A&quot;/&gt;&lt;wsp:rsid wsp:val=&quot;007A3B04&quot;/&gt;&lt;wsp:rsid wsp:val=&quot;007A3D3E&quot;/&gt;&lt;wsp:rsid wsp:val=&quot;007A3D6D&quot;/&gt;&lt;wsp:rsid wsp:val=&quot;007A4377&quot;/&gt;&lt;wsp:rsid wsp:val=&quot;007A45EC&quot;/&gt;&lt;wsp:rsid wsp:val=&quot;007A45FE&quot;/&gt;&lt;wsp:rsid wsp:val=&quot;007A4911&quot;/&gt;&lt;wsp:rsid wsp:val=&quot;007A4ADF&quot;/&gt;&lt;wsp:rsid wsp:val=&quot;007A5C48&quot;/&gt;&lt;wsp:rsid wsp:val=&quot;007A5C49&quot;/&gt;&lt;wsp:rsid wsp:val=&quot;007A5F95&quot;/&gt;&lt;wsp:rsid wsp:val=&quot;007A60F6&quot;/&gt;&lt;wsp:rsid wsp:val=&quot;007A635B&quot;/&gt;&lt;wsp:rsid wsp:val=&quot;007A652B&quot;/&gt;&lt;wsp:rsid wsp:val=&quot;007A67A4&quot;/&gt;&lt;wsp:rsid wsp:val=&quot;007A67AE&quot;/&gt;&lt;wsp:rsid wsp:val=&quot;007A67DB&quot;/&gt;&lt;wsp:rsid wsp:val=&quot;007A6C0A&quot;/&gt;&lt;wsp:rsid wsp:val=&quot;007A6C27&quot;/&gt;&lt;wsp:rsid wsp:val=&quot;007A6DE1&quot;/&gt;&lt;wsp:rsid wsp:val=&quot;007A6E12&quot;/&gt;&lt;wsp:rsid wsp:val=&quot;007A6F00&quot;/&gt;&lt;wsp:rsid wsp:val=&quot;007A7030&quot;/&gt;&lt;wsp:rsid wsp:val=&quot;007A70F7&quot;/&gt;&lt;wsp:rsid wsp:val=&quot;007A72DB&quot;/&gt;&lt;wsp:rsid wsp:val=&quot;007A739B&quot;/&gt;&lt;wsp:rsid wsp:val=&quot;007A7D04&quot;/&gt;&lt;wsp:rsid wsp:val=&quot;007A7F42&quot;/&gt;&lt;wsp:rsid wsp:val=&quot;007B0099&quot;/&gt;&lt;wsp:rsid wsp:val=&quot;007B03A6&quot;/&gt;&lt;wsp:rsid wsp:val=&quot;007B03DD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B51&quot;/&gt;&lt;wsp:rsid wsp:val=&quot;007B1CA3&quot;/&gt;&lt;wsp:rsid wsp:val=&quot;007B1D1F&quot;/&gt;&lt;wsp:rsid wsp:val=&quot;007B25F3&quot;/&gt;&lt;wsp:rsid wsp:val=&quot;007B2CC6&quot;/&gt;&lt;wsp:rsid wsp:val=&quot;007B2E4C&quot;/&gt;&lt;wsp:rsid wsp:val=&quot;007B2F2E&quot;/&gt;&lt;wsp:rsid wsp:val=&quot;007B321B&quot;/&gt;&lt;wsp:rsid wsp:val=&quot;007B3266&quot;/&gt;&lt;wsp:rsid wsp:val=&quot;007B372A&quot;/&gt;&lt;wsp:rsid wsp:val=&quot;007B3BFB&quot;/&gt;&lt;wsp:rsid wsp:val=&quot;007B3D13&quot;/&gt;&lt;wsp:rsid wsp:val=&quot;007B3D91&quot;/&gt;&lt;wsp:rsid wsp:val=&quot;007B407C&quot;/&gt;&lt;wsp:rsid wsp:val=&quot;007B412F&quot;/&gt;&lt;wsp:rsid wsp:val=&quot;007B41C3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DE6&quot;/&gt;&lt;wsp:rsid wsp:val=&quot;007B60E8&quot;/&gt;&lt;wsp:rsid wsp:val=&quot;007B6237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3AB&quot;/&gt;&lt;wsp:rsid wsp:val=&quot;007B7459&quot;/&gt;&lt;wsp:rsid wsp:val=&quot;007B74F5&quot;/&gt;&lt;wsp:rsid wsp:val=&quot;007B75FE&quot;/&gt;&lt;wsp:rsid wsp:val=&quot;007B7EBC&quot;/&gt;&lt;wsp:rsid wsp:val=&quot;007B7ED2&quot;/&gt;&lt;wsp:rsid wsp:val=&quot;007C05BC&quot;/&gt;&lt;wsp:rsid wsp:val=&quot;007C061C&quot;/&gt;&lt;wsp:rsid wsp:val=&quot;007C0817&quot;/&gt;&lt;wsp:rsid wsp:val=&quot;007C0848&quot;/&gt;&lt;wsp:rsid wsp:val=&quot;007C08F5&quot;/&gt;&lt;wsp:rsid wsp:val=&quot;007C0F3C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D3A&quot;/&gt;&lt;wsp:rsid wsp:val=&quot;007C1E20&quot;/&gt;&lt;wsp:rsid wsp:val=&quot;007C1EC0&quot;/&gt;&lt;wsp:rsid wsp:val=&quot;007C2190&quot;/&gt;&lt;wsp:rsid wsp:val=&quot;007C2652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9D0&quot;/&gt;&lt;wsp:rsid wsp:val=&quot;007C4A77&quot;/&gt;&lt;wsp:rsid wsp:val=&quot;007C4ECE&quot;/&gt;&lt;wsp:rsid wsp:val=&quot;007C4EFE&quot;/&gt;&lt;wsp:rsid wsp:val=&quot;007C518A&quot;/&gt;&lt;wsp:rsid wsp:val=&quot;007C545A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EA3&quot;/&gt;&lt;wsp:rsid wsp:val=&quot;007D20E3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583&quot;/&gt;&lt;wsp:rsid wsp:val=&quot;007D3729&quot;/&gt;&lt;wsp:rsid wsp:val=&quot;007D385F&quot;/&gt;&lt;wsp:rsid wsp:val=&quot;007D3B53&quot;/&gt;&lt;wsp:rsid wsp:val=&quot;007D3D22&quot;/&gt;&lt;wsp:rsid wsp:val=&quot;007D3F1E&quot;/&gt;&lt;wsp:rsid wsp:val=&quot;007D42EF&quot;/&gt;&lt;wsp:rsid wsp:val=&quot;007D456B&quot;/&gt;&lt;wsp:rsid wsp:val=&quot;007D49D7&quot;/&gt;&lt;wsp:rsid wsp:val=&quot;007D4AD7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610B&quot;/&gt;&lt;wsp:rsid wsp:val=&quot;007D62A6&quot;/&gt;&lt;wsp:rsid wsp:val=&quot;007D636F&quot;/&gt;&lt;wsp:rsid wsp:val=&quot;007D6804&quot;/&gt;&lt;wsp:rsid wsp:val=&quot;007D75B4&quot;/&gt;&lt;wsp:rsid wsp:val=&quot;007D7937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57F&quot;/&gt;&lt;wsp:rsid wsp:val=&quot;007E1628&quot;/&gt;&lt;wsp:rsid wsp:val=&quot;007E1BB6&quot;/&gt;&lt;wsp:rsid wsp:val=&quot;007E1D1D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2EF4&quot;/&gt;&lt;wsp:rsid wsp:val=&quot;007E3006&quot;/&gt;&lt;wsp:rsid wsp:val=&quot;007E33CA&quot;/&gt;&lt;wsp:rsid wsp:val=&quot;007E3435&quot;/&gt;&lt;wsp:rsid wsp:val=&quot;007E3885&quot;/&gt;&lt;wsp:rsid wsp:val=&quot;007E3974&quot;/&gt;&lt;wsp:rsid wsp:val=&quot;007E3B61&quot;/&gt;&lt;wsp:rsid wsp:val=&quot;007E3E0B&quot;/&gt;&lt;wsp:rsid wsp:val=&quot;007E3FCF&quot;/&gt;&lt;wsp:rsid wsp:val=&quot;007E46C0&quot;/&gt;&lt;wsp:rsid wsp:val=&quot;007E508E&quot;/&gt;&lt;wsp:rsid wsp:val=&quot;007E50A8&quot;/&gt;&lt;wsp:rsid wsp:val=&quot;007E5151&quot;/&gt;&lt;wsp:rsid wsp:val=&quot;007E517A&quot;/&gt;&lt;wsp:rsid wsp:val=&quot;007E5265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B47&quot;/&gt;&lt;wsp:rsid wsp:val=&quot;007E5CCC&quot;/&gt;&lt;wsp:rsid wsp:val=&quot;007E5F2E&quot;/&gt;&lt;wsp:rsid wsp:val=&quot;007E623B&quot;/&gt;&lt;wsp:rsid wsp:val=&quot;007E6587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6D5&quot;/&gt;&lt;wsp:rsid wsp:val=&quot;007E7A3F&quot;/&gt;&lt;wsp:rsid wsp:val=&quot;007E7AC3&quot;/&gt;&lt;wsp:rsid wsp:val=&quot;007E7CF2&quot;/&gt;&lt;wsp:rsid wsp:val=&quot;007F0324&quot;/&gt;&lt;wsp:rsid wsp:val=&quot;007F04C6&quot;/&gt;&lt;wsp:rsid wsp:val=&quot;007F086A&quot;/&gt;&lt;wsp:rsid wsp:val=&quot;007F0C49&quot;/&gt;&lt;wsp:rsid wsp:val=&quot;007F1A8D&quot;/&gt;&lt;wsp:rsid wsp:val=&quot;007F1BE1&quot;/&gt;&lt;wsp:rsid wsp:val=&quot;007F1C11&quot;/&gt;&lt;wsp:rsid wsp:val=&quot;007F1D62&quot;/&gt;&lt;wsp:rsid wsp:val=&quot;007F1D7B&quot;/&gt;&lt;wsp:rsid wsp:val=&quot;007F23FB&quot;/&gt;&lt;wsp:rsid wsp:val=&quot;007F24E0&quot;/&gt;&lt;wsp:rsid wsp:val=&quot;007F2544&quot;/&gt;&lt;wsp:rsid wsp:val=&quot;007F25AB&quot;/&gt;&lt;wsp:rsid wsp:val=&quot;007F278C&quot;/&gt;&lt;wsp:rsid wsp:val=&quot;007F2804&quot;/&gt;&lt;wsp:rsid wsp:val=&quot;007F287A&quot;/&gt;&lt;wsp:rsid wsp:val=&quot;007F2D8A&quot;/&gt;&lt;wsp:rsid wsp:val=&quot;007F33B4&quot;/&gt;&lt;wsp:rsid wsp:val=&quot;007F340B&quot;/&gt;&lt;wsp:rsid wsp:val=&quot;007F35F2&quot;/&gt;&lt;wsp:rsid wsp:val=&quot;007F39D0&quot;/&gt;&lt;wsp:rsid wsp:val=&quot;007F3B8D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6C2&quot;/&gt;&lt;wsp:rsid wsp:val=&quot;007F474C&quot;/&gt;&lt;wsp:rsid wsp:val=&quot;007F4862&quot;/&gt;&lt;wsp:rsid wsp:val=&quot;007F4BBD&quot;/&gt;&lt;wsp:rsid wsp:val=&quot;007F4C99&quot;/&gt;&lt;wsp:rsid wsp:val=&quot;007F4FC5&quot;/&gt;&lt;wsp:rsid wsp:val=&quot;007F52CF&quot;/&gt;&lt;wsp:rsid wsp:val=&quot;007F5EC6&quot;/&gt;&lt;wsp:rsid wsp:val=&quot;007F600A&quot;/&gt;&lt;wsp:rsid wsp:val=&quot;007F6266&quot;/&gt;&lt;wsp:rsid wsp:val=&quot;007F65B5&quot;/&gt;&lt;wsp:rsid wsp:val=&quot;007F68A6&quot;/&gt;&lt;wsp:rsid wsp:val=&quot;007F69C0&quot;/&gt;&lt;wsp:rsid wsp:val=&quot;007F6A12&quot;/&gt;&lt;wsp:rsid wsp:val=&quot;007F6DCA&quot;/&gt;&lt;wsp:rsid wsp:val=&quot;007F7307&quot;/&gt;&lt;wsp:rsid wsp:val=&quot;007F7595&quot;/&gt;&lt;wsp:rsid wsp:val=&quot;007F7728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81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F86&quot;/&gt;&lt;wsp:rsid wsp:val=&quot;008021FA&quot;/&gt;&lt;wsp:rsid wsp:val=&quot;008021FB&quot;/&gt;&lt;wsp:rsid wsp:val=&quot;0080226F&quot;/&gt;&lt;wsp:rsid wsp:val=&quot;00802308&quot;/&gt;&lt;wsp:rsid wsp:val=&quot;00802460&quot;/&gt;&lt;wsp:rsid wsp:val=&quot;0080284E&quot;/&gt;&lt;wsp:rsid wsp:val=&quot;00802B2D&quot;/&gt;&lt;wsp:rsid wsp:val=&quot;00802D5A&quot;/&gt;&lt;wsp:rsid wsp:val=&quot;00802D68&quot;/&gt;&lt;wsp:rsid wsp:val=&quot;008034C4&quot;/&gt;&lt;wsp:rsid wsp:val=&quot;0080355B&quot;/&gt;&lt;wsp:rsid wsp:val=&quot;008035C5&quot;/&gt;&lt;wsp:rsid wsp:val=&quot;008039BA&quot;/&gt;&lt;wsp:rsid wsp:val=&quot;00803BBC&quot;/&gt;&lt;wsp:rsid wsp:val=&quot;00803C05&quot;/&gt;&lt;wsp:rsid wsp:val=&quot;00803D34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5308&quot;/&gt;&lt;wsp:rsid wsp:val=&quot;008053FC&quot;/&gt;&lt;wsp:rsid wsp:val=&quot;0080599D&quot;/&gt;&lt;wsp:rsid wsp:val=&quot;00805A31&quot;/&gt;&lt;wsp:rsid wsp:val=&quot;00805BA2&quot;/&gt;&lt;wsp:rsid wsp:val=&quot;00805CC7&quot;/&gt;&lt;wsp:rsid wsp:val=&quot;00805D1D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A67&quot;/&gt;&lt;wsp:rsid wsp:val=&quot;00807AA6&quot;/&gt;&lt;wsp:rsid wsp:val=&quot;00807BBF&quot;/&gt;&lt;wsp:rsid wsp:val=&quot;00807C46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E9C&quot;/&gt;&lt;wsp:rsid wsp:val=&quot;00811F26&quot;/&gt;&lt;wsp:rsid wsp:val=&quot;00811FB7&quot;/&gt;&lt;wsp:rsid wsp:val=&quot;00812006&quot;/&gt;&lt;wsp:rsid wsp:val=&quot;008120B0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159&quot;/&gt;&lt;wsp:rsid wsp:val=&quot;008133D3&quot;/&gt;&lt;wsp:rsid wsp:val=&quot;008138D4&quot;/&gt;&lt;wsp:rsid wsp:val=&quot;00813B5F&quot;/&gt;&lt;wsp:rsid wsp:val=&quot;00813CC1&quot;/&gt;&lt;wsp:rsid wsp:val=&quot;00814203&quot;/&gt;&lt;wsp:rsid wsp:val=&quot;0081442E&quot;/&gt;&lt;wsp:rsid wsp:val=&quot;008144DD&quot;/&gt;&lt;wsp:rsid wsp:val=&quot;00814831&quot;/&gt;&lt;wsp:rsid wsp:val=&quot;008149D9&quot;/&gt;&lt;wsp:rsid wsp:val=&quot;00815074&quot;/&gt;&lt;wsp:rsid wsp:val=&quot;00815097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570&quot;/&gt;&lt;wsp:rsid wsp:val=&quot;00817816&quot;/&gt;&lt;wsp:rsid wsp:val=&quot;00817BE3&quot;/&gt;&lt;wsp:rsid wsp:val=&quot;008200BF&quot;/&gt;&lt;wsp:rsid wsp:val=&quot;008201D6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93&quot;/&gt;&lt;wsp:rsid wsp:val=&quot;008211A8&quot;/&gt;&lt;wsp:rsid wsp:val=&quot;0082126F&quot;/&gt;&lt;wsp:rsid wsp:val=&quot;0082135D&quot;/&gt;&lt;wsp:rsid wsp:val=&quot;00821564&quot;/&gt;&lt;wsp:rsid wsp:val=&quot;008216DE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CA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D&quot;/&gt;&lt;wsp:rsid wsp:val=&quot;00823A91&quot;/&gt;&lt;wsp:rsid wsp:val=&quot;00823BEB&quot;/&gt;&lt;wsp:rsid wsp:val=&quot;00823CED&quot;/&gt;&lt;wsp:rsid wsp:val=&quot;00824054&quot;/&gt;&lt;wsp:rsid wsp:val=&quot;0082427E&quot;/&gt;&lt;wsp:rsid wsp:val=&quot;0082427F&quot;/&gt;&lt;wsp:rsid wsp:val=&quot;00824B94&quot;/&gt;&lt;wsp:rsid wsp:val=&quot;00824CA2&quot;/&gt;&lt;wsp:rsid wsp:val=&quot;0082500D&quot;/&gt;&lt;wsp:rsid wsp:val=&quot;0082511A&quot;/&gt;&lt;wsp:rsid wsp:val=&quot;00825298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848&quot;/&gt;&lt;wsp:rsid wsp:val=&quot;008268A2&quot;/&gt;&lt;wsp:rsid wsp:val=&quot;008268DC&quot;/&gt;&lt;wsp:rsid wsp:val=&quot;00826B01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94A&quot;/&gt;&lt;wsp:rsid wsp:val=&quot;00827A40&quot;/&gt;&lt;wsp:rsid wsp:val=&quot;00827BC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CD&quot;/&gt;&lt;wsp:rsid wsp:val=&quot;008308D5&quot;/&gt;&lt;wsp:rsid wsp:val=&quot;00830FB1&quot;/&gt;&lt;wsp:rsid wsp:val=&quot;00831172&quot;/&gt;&lt;wsp:rsid wsp:val=&quot;008314EB&quot;/&gt;&lt;wsp:rsid wsp:val=&quot;00831588&quot;/&gt;&lt;wsp:rsid wsp:val=&quot;0083159B&quot;/&gt;&lt;wsp:rsid wsp:val=&quot;00831648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306F&quot;/&gt;&lt;wsp:rsid wsp:val=&quot;008335B5&quot;/&gt;&lt;wsp:rsid wsp:val=&quot;008335DF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71A&quot;/&gt;&lt;wsp:rsid wsp:val=&quot;0083578A&quot;/&gt;&lt;wsp:rsid wsp:val=&quot;00835885&quot;/&gt;&lt;wsp:rsid wsp:val=&quot;0083590E&quot;/&gt;&lt;wsp:rsid wsp:val=&quot;00835C63&quot;/&gt;&lt;wsp:rsid wsp:val=&quot;00835E10&quot;/&gt;&lt;wsp:rsid wsp:val=&quot;00835FBE&quot;/&gt;&lt;wsp:rsid wsp:val=&quot;00836477&quot;/&gt;&lt;wsp:rsid wsp:val=&quot;00836482&quot;/&gt;&lt;wsp:rsid wsp:val=&quot;008367F7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852&quot;/&gt;&lt;wsp:rsid wsp:val=&quot;00837BCA&quot;/&gt;&lt;wsp:rsid wsp:val=&quot;00840129&quot;/&gt;&lt;wsp:rsid wsp:val=&quot;00840271&quot;/&gt;&lt;wsp:rsid wsp:val=&quot;00840770&quot;/&gt;&lt;wsp:rsid wsp:val=&quot;00840BDD&quot;/&gt;&lt;wsp:rsid wsp:val=&quot;00840C07&quot;/&gt;&lt;wsp:rsid wsp:val=&quot;00841471&quot;/&gt;&lt;wsp:rsid wsp:val=&quot;00841556&quot;/&gt;&lt;wsp:rsid wsp:val=&quot;00841C55&quot;/&gt;&lt;wsp:rsid wsp:val=&quot;008424A0&quot;/&gt;&lt;wsp:rsid wsp:val=&quot;0084251D&quot;/&gt;&lt;wsp:rsid wsp:val=&quot;00842897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40F&quot;/&gt;&lt;wsp:rsid wsp:val=&quot;008464BD&quot;/&gt;&lt;wsp:rsid wsp:val=&quot;00846977&quot;/&gt;&lt;wsp:rsid wsp:val=&quot;00846DAE&quot;/&gt;&lt;wsp:rsid wsp:val=&quot;00846E1B&quot;/&gt;&lt;wsp:rsid wsp:val=&quot;0084717B&quot;/&gt;&lt;wsp:rsid wsp:val=&quot;008471EB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913&quot;/&gt;&lt;wsp:rsid wsp:val=&quot;008509B3&quot;/&gt;&lt;wsp:rsid wsp:val=&quot;00850C43&quot;/&gt;&lt;wsp:rsid wsp:val=&quot;00850C7F&quot;/&gt;&lt;wsp:rsid wsp:val=&quot;00850E47&quot;/&gt;&lt;wsp:rsid wsp:val=&quot;008512EC&quot;/&gt;&lt;wsp:rsid wsp:val=&quot;00851434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20AA&quot;/&gt;&lt;wsp:rsid wsp:val=&quot;008525EE&quot;/&gt;&lt;wsp:rsid wsp:val=&quot;00852696&quot;/&gt;&lt;wsp:rsid wsp:val=&quot;008527E6&quot;/&gt;&lt;wsp:rsid wsp:val=&quot;0085297C&quot;/&gt;&lt;wsp:rsid wsp:val=&quot;00852A9A&quot;/&gt;&lt;wsp:rsid wsp:val=&quot;00852C1A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9&quot;/&gt;&lt;wsp:rsid wsp:val=&quot;00853C2F&quot;/&gt;&lt;wsp:rsid wsp:val=&quot;00853D2C&quot;/&gt;&lt;wsp:rsid wsp:val=&quot;00853E3C&quot;/&gt;&lt;wsp:rsid wsp:val=&quot;00853FA2&quot;/&gt;&lt;wsp:rsid wsp:val=&quot;0085443E&quot;/&gt;&lt;wsp:rsid wsp:val=&quot;0085449A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529A&quot;/&gt;&lt;wsp:rsid wsp:val=&quot;00855416&quot;/&gt;&lt;wsp:rsid wsp:val=&quot;0085559D&quot;/&gt;&lt;wsp:rsid wsp:val=&quot;00855616&quot;/&gt;&lt;wsp:rsid wsp:val=&quot;008556E4&quot;/&gt;&lt;wsp:rsid wsp:val=&quot;00855833&quot;/&gt;&lt;wsp:rsid wsp:val=&quot;00855BDB&quot;/&gt;&lt;wsp:rsid wsp:val=&quot;00855CA5&quot;/&gt;&lt;wsp:rsid wsp:val=&quot;00855D36&quot;/&gt;&lt;wsp:rsid wsp:val=&quot;00855EB5&quot;/&gt;&lt;wsp:rsid wsp:val=&quot;008560E3&quot;/&gt;&lt;wsp:rsid wsp:val=&quot;00856192&quot;/&gt;&lt;wsp:rsid wsp:val=&quot;00856DF2&quot;/&gt;&lt;wsp:rsid wsp:val=&quot;00857199&quot;/&gt;&lt;wsp:rsid wsp:val=&quot;008573D9&quot;/&gt;&lt;wsp:rsid wsp:val=&quot;00857850&quot;/&gt;&lt;wsp:rsid wsp:val=&quot;008578E1&quot;/&gt;&lt;wsp:rsid wsp:val=&quot;00857BDC&quot;/&gt;&lt;wsp:rsid wsp:val=&quot;0086027A&quot;/&gt;&lt;wsp:rsid wsp:val=&quot;00860562&quot;/&gt;&lt;wsp:rsid wsp:val=&quot;008606F6&quot;/&gt;&lt;wsp:rsid wsp:val=&quot;00860B16&quot;/&gt;&lt;wsp:rsid wsp:val=&quot;008611DE&quot;/&gt;&lt;wsp:rsid wsp:val=&quot;008615B8&quot;/&gt;&lt;wsp:rsid wsp:val=&quot;00861666&quot;/&gt;&lt;wsp:rsid wsp:val=&quot;00861718&quot;/&gt;&lt;wsp:rsid wsp:val=&quot;008617A8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A&quot;/&gt;&lt;wsp:rsid wsp:val=&quot;008622B0&quot;/&gt;&lt;wsp:rsid wsp:val=&quot;00862402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7C5&quot;/&gt;&lt;wsp:rsid wsp:val=&quot;00864FF2&quot;/&gt;&lt;wsp:rsid wsp:val=&quot;008650FE&quot;/&gt;&lt;wsp:rsid wsp:val=&quot;0086544A&quot;/&gt;&lt;wsp:rsid wsp:val=&quot;00865636&quot;/&gt;&lt;wsp:rsid wsp:val=&quot;0086574F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D25&quot;/&gt;&lt;wsp:rsid wsp:val=&quot;00866F25&quot;/&gt;&lt;wsp:rsid wsp:val=&quot;00867037&quot;/&gt;&lt;wsp:rsid wsp:val=&quot;008670AD&quot;/&gt;&lt;wsp:rsid wsp:val=&quot;00867174&quot;/&gt;&lt;wsp:rsid wsp:val=&quot;008673E6&quot;/&gt;&lt;wsp:rsid wsp:val=&quot;0086750F&quot;/&gt;&lt;wsp:rsid wsp:val=&quot;0086759C&quot;/&gt;&lt;wsp:rsid wsp:val=&quot;0086777F&quot;/&gt;&lt;wsp:rsid wsp:val=&quot;0086793E&quot;/&gt;&lt;wsp:rsid wsp:val=&quot;00867984&quot;/&gt;&lt;wsp:rsid wsp:val=&quot;008679D7&quot;/&gt;&lt;wsp:rsid wsp:val=&quot;00867B59&quot;/&gt;&lt;wsp:rsid wsp:val=&quot;00867DF7&quot;/&gt;&lt;wsp:rsid wsp:val=&quot;00867E63&quot;/&gt;&lt;wsp:rsid wsp:val=&quot;00867E71&quot;/&gt;&lt;wsp:rsid wsp:val=&quot;008704B9&quot;/&gt;&lt;wsp:rsid wsp:val=&quot;008707E7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7E9&quot;/&gt;&lt;wsp:rsid wsp:val=&quot;008719C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F17&quot;/&gt;&lt;wsp:rsid wsp:val=&quot;0087532A&quot;/&gt;&lt;wsp:rsid wsp:val=&quot;008754E5&quot;/&gt;&lt;wsp:rsid wsp:val=&quot;00875680&quot;/&gt;&lt;wsp:rsid wsp:val=&quot;0087597D&quot;/&gt;&lt;wsp:rsid wsp:val=&quot;008759D7&quot;/&gt;&lt;wsp:rsid wsp:val=&quot;00875A6D&quot;/&gt;&lt;wsp:rsid wsp:val=&quot;00875AFA&quot;/&gt;&lt;wsp:rsid wsp:val=&quot;00875BBB&quot;/&gt;&lt;wsp:rsid wsp:val=&quot;00875CB3&quot;/&gt;&lt;wsp:rsid wsp:val=&quot;00875DD0&quot;/&gt;&lt;wsp:rsid wsp:val=&quot;00875DFC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F64&quot;/&gt;&lt;wsp:rsid wsp:val=&quot;00877FF3&quot;/&gt;&lt;wsp:rsid wsp:val=&quot;00880075&quot;/&gt;&lt;wsp:rsid wsp:val=&quot;00880311&quot;/&gt;&lt;wsp:rsid wsp:val=&quot;008807C6&quot;/&gt;&lt;wsp:rsid wsp:val=&quot;008808D8&quot;/&gt;&lt;wsp:rsid wsp:val=&quot;00880AA6&quot;/&gt;&lt;wsp:rsid wsp:val=&quot;00880D93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ACD&quot;/&gt;&lt;wsp:rsid wsp:val=&quot;00881C5C&quot;/&gt;&lt;wsp:rsid wsp:val=&quot;00881CCC&quot;/&gt;&lt;wsp:rsid wsp:val=&quot;00881ECE&quot;/&gt;&lt;wsp:rsid wsp:val=&quot;0088232E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F0&quot;/&gt;&lt;wsp:rsid wsp:val=&quot;008839B4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6F2&quot;/&gt;&lt;wsp:rsid wsp:val=&quot;00885B63&quot;/&gt;&lt;wsp:rsid wsp:val=&quot;00885BD1&quot;/&gt;&lt;wsp:rsid wsp:val=&quot;00885F4C&quot;/&gt;&lt;wsp:rsid wsp:val=&quot;0088670B&quot;/&gt;&lt;wsp:rsid wsp:val=&quot;00886AD3&quot;/&gt;&lt;wsp:rsid wsp:val=&quot;00886E55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90196&quot;/&gt;&lt;wsp:rsid wsp:val=&quot;0089058A&quot;/&gt;&lt;wsp:rsid wsp:val=&quot;0089080B&quot;/&gt;&lt;wsp:rsid wsp:val=&quot;00890B01&quot;/&gt;&lt;wsp:rsid wsp:val=&quot;00890B4D&quot;/&gt;&lt;wsp:rsid wsp:val=&quot;00890CED&quot;/&gt;&lt;wsp:rsid wsp:val=&quot;00890D0D&quot;/&gt;&lt;wsp:rsid wsp:val=&quot;00890F3C&quot;/&gt;&lt;wsp:rsid wsp:val=&quot;00890F57&quot;/&gt;&lt;wsp:rsid wsp:val=&quot;0089167A&quot;/&gt;&lt;wsp:rsid wsp:val=&quot;00891740&quot;/&gt;&lt;wsp:rsid wsp:val=&quot;00891755&quot;/&gt;&lt;wsp:rsid wsp:val=&quot;00891833&quot;/&gt;&lt;wsp:rsid wsp:val=&quot;00891C34&quot;/&gt;&lt;wsp:rsid wsp:val=&quot;00891E63&quot;/&gt;&lt;wsp:rsid wsp:val=&quot;00891EF2&quot;/&gt;&lt;wsp:rsid wsp:val=&quot;0089218F&quot;/&gt;&lt;wsp:rsid wsp:val=&quot;008922D9&quot;/&gt;&lt;wsp:rsid wsp:val=&quot;00892719&quot;/&gt;&lt;wsp:rsid wsp:val=&quot;00892758&quot;/&gt;&lt;wsp:rsid wsp:val=&quot;00892847&quot;/&gt;&lt;wsp:rsid wsp:val=&quot;0089289E&quot;/&gt;&lt;wsp:rsid wsp:val=&quot;00892B86&quot;/&gt;&lt;wsp:rsid wsp:val=&quot;00892F5C&quot;/&gt;&lt;wsp:rsid wsp:val=&quot;0089303E&quot;/&gt;&lt;wsp:rsid wsp:val=&quot;0089309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A76&quot;/&gt;&lt;wsp:rsid wsp:val=&quot;00893B94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6F6&quot;/&gt;&lt;wsp:rsid wsp:val=&quot;008948E6&quot;/&gt;&lt;wsp:rsid wsp:val=&quot;00894993&quot;/&gt;&lt;wsp:rsid wsp:val=&quot;00894DD5&quot;/&gt;&lt;wsp:rsid wsp:val=&quot;00895037&quot;/&gt;&lt;wsp:rsid wsp:val=&quot;00895568&quot;/&gt;&lt;wsp:rsid wsp:val=&quot;00895717&quot;/&gt;&lt;wsp:rsid wsp:val=&quot;00895878&quot;/&gt;&lt;wsp:rsid wsp:val=&quot;00895D3F&quot;/&gt;&lt;wsp:rsid wsp:val=&quot;00895DC9&quot;/&gt;&lt;wsp:rsid wsp:val=&quot;00895E7F&quot;/&gt;&lt;wsp:rsid wsp:val=&quot;00896651&quot;/&gt;&lt;wsp:rsid wsp:val=&quot;00896916&quot;/&gt;&lt;wsp:rsid wsp:val=&quot;00896DAE&quot;/&gt;&lt;wsp:rsid wsp:val=&quot;00896EF4&quot;/&gt;&lt;wsp:rsid wsp:val=&quot;0089720D&quot;/&gt;&lt;wsp:rsid wsp:val=&quot;00897269&quot;/&gt;&lt;wsp:rsid wsp:val=&quot;008977B8&quot;/&gt;&lt;wsp:rsid wsp:val=&quot;00897AB7&quot;/&gt;&lt;wsp:rsid wsp:val=&quot;00897AD9&quot;/&gt;&lt;wsp:rsid wsp:val=&quot;00897B8E&quot;/&gt;&lt;wsp:rsid wsp:val=&quot;00897C7F&quot;/&gt;&lt;wsp:rsid wsp:val=&quot;00897E96&quot;/&gt;&lt;wsp:rsid wsp:val=&quot;008A016D&quot;/&gt;&lt;wsp:rsid wsp:val=&quot;008A020E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456&quot;/&gt;&lt;wsp:rsid wsp:val=&quot;008A190C&quot;/&gt;&lt;wsp:rsid wsp:val=&quot;008A1A86&quot;/&gt;&lt;wsp:rsid wsp:val=&quot;008A1E38&quot;/&gt;&lt;wsp:rsid wsp:val=&quot;008A206B&quot;/&gt;&lt;wsp:rsid wsp:val=&quot;008A2086&quot;/&gt;&lt;wsp:rsid wsp:val=&quot;008A20AF&quot;/&gt;&lt;wsp:rsid wsp:val=&quot;008A22D5&quot;/&gt;&lt;wsp:rsid wsp:val=&quot;008A2457&quot;/&gt;&lt;wsp:rsid wsp:val=&quot;008A257F&quot;/&gt;&lt;wsp:rsid wsp:val=&quot;008A25C6&quot;/&gt;&lt;wsp:rsid wsp:val=&quot;008A2A8F&quot;/&gt;&lt;wsp:rsid wsp:val=&quot;008A2D39&quot;/&gt;&lt;wsp:rsid wsp:val=&quot;008A2D98&quot;/&gt;&lt;wsp:rsid wsp:val=&quot;008A2E6C&quot;/&gt;&lt;wsp:rsid wsp:val=&quot;008A2FA3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F21&quot;/&gt;&lt;wsp:rsid wsp:val=&quot;008A3FE2&quot;/&gt;&lt;wsp:rsid wsp:val=&quot;008A46DE&quot;/&gt;&lt;wsp:rsid wsp:val=&quot;008A4A34&quot;/&gt;&lt;wsp:rsid wsp:val=&quot;008A4CDD&quot;/&gt;&lt;wsp:rsid wsp:val=&quot;008A502C&quot;/&gt;&lt;wsp:rsid wsp:val=&quot;008A51C1&quot;/&gt;&lt;wsp:rsid wsp:val=&quot;008A5479&quot;/&gt;&lt;wsp:rsid wsp:val=&quot;008A591E&quot;/&gt;&lt;wsp:rsid wsp:val=&quot;008A5BE6&quot;/&gt;&lt;wsp:rsid wsp:val=&quot;008A5DD1&quot;/&gt;&lt;wsp:rsid wsp:val=&quot;008A5E89&quot;/&gt;&lt;wsp:rsid wsp:val=&quot;008A61C5&quot;/&gt;&lt;wsp:rsid wsp:val=&quot;008A64C7&quot;/&gt;&lt;wsp:rsid wsp:val=&quot;008A6B03&quot;/&gt;&lt;wsp:rsid wsp:val=&quot;008A6B65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1213&quot;/&gt;&lt;wsp:rsid wsp:val=&quot;008B14B2&quot;/&gt;&lt;wsp:rsid wsp:val=&quot;008B159F&quot;/&gt;&lt;wsp:rsid wsp:val=&quot;008B16CE&quot;/&gt;&lt;wsp:rsid wsp:val=&quot;008B199C&quot;/&gt;&lt;wsp:rsid wsp:val=&quot;008B1A9C&quot;/&gt;&lt;wsp:rsid wsp:val=&quot;008B1CE1&quot;/&gt;&lt;wsp:rsid wsp:val=&quot;008B1E8B&quot;/&gt;&lt;wsp:rsid wsp:val=&quot;008B243A&quot;/&gt;&lt;wsp:rsid wsp:val=&quot;008B2445&quot;/&gt;&lt;wsp:rsid wsp:val=&quot;008B25FC&quot;/&gt;&lt;wsp:rsid wsp:val=&quot;008B26CE&quot;/&gt;&lt;wsp:rsid wsp:val=&quot;008B2711&quot;/&gt;&lt;wsp:rsid wsp:val=&quot;008B27D6&quot;/&gt;&lt;wsp:rsid wsp:val=&quot;008B2DB1&quot;/&gt;&lt;wsp:rsid wsp:val=&quot;008B3041&quot;/&gt;&lt;wsp:rsid wsp:val=&quot;008B307D&quot;/&gt;&lt;wsp:rsid wsp:val=&quot;008B3540&quot;/&gt;&lt;wsp:rsid wsp:val=&quot;008B3550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F77&quot;/&gt;&lt;wsp:rsid wsp:val=&quot;008B4FB2&quot;/&gt;&lt;wsp:rsid wsp:val=&quot;008B55D3&quot;/&gt;&lt;wsp:rsid wsp:val=&quot;008B56DB&quot;/&gt;&lt;wsp:rsid wsp:val=&quot;008B5D3B&quot;/&gt;&lt;wsp:rsid wsp:val=&quot;008B5F31&quot;/&gt;&lt;wsp:rsid wsp:val=&quot;008B60A7&quot;/&gt;&lt;wsp:rsid wsp:val=&quot;008B73D2&quot;/&gt;&lt;wsp:rsid wsp:val=&quot;008B7595&quot;/&gt;&lt;wsp:rsid wsp:val=&quot;008B772D&quot;/&gt;&lt;wsp:rsid wsp:val=&quot;008B7D86&quot;/&gt;&lt;wsp:rsid wsp:val=&quot;008B7E27&quot;/&gt;&lt;wsp:rsid wsp:val=&quot;008B7E34&quot;/&gt;&lt;wsp:rsid wsp:val=&quot;008C010C&quot;/&gt;&lt;wsp:rsid wsp:val=&quot;008C0255&quot;/&gt;&lt;wsp:rsid wsp:val=&quot;008C0B4F&quot;/&gt;&lt;wsp:rsid wsp:val=&quot;008C0EE4&quot;/&gt;&lt;wsp:rsid wsp:val=&quot;008C0F7D&quot;/&gt;&lt;wsp:rsid wsp:val=&quot;008C149D&quot;/&gt;&lt;wsp:rsid wsp:val=&quot;008C14A9&quot;/&gt;&lt;wsp:rsid wsp:val=&quot;008C1533&quot;/&gt;&lt;wsp:rsid wsp:val=&quot;008C1724&quot;/&gt;&lt;wsp:rsid wsp:val=&quot;008C188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FBF&quot;/&gt;&lt;wsp:rsid wsp:val=&quot;008C3360&quot;/&gt;&lt;wsp:rsid wsp:val=&quot;008C3E24&quot;/&gt;&lt;wsp:rsid wsp:val=&quot;008C3E4F&quot;/&gt;&lt;wsp:rsid wsp:val=&quot;008C40BB&quot;/&gt;&lt;wsp:rsid wsp:val=&quot;008C45E8&quot;/&gt;&lt;wsp:rsid wsp:val=&quot;008C4757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8CD&quot;/&gt;&lt;wsp:rsid wsp:val=&quot;008C5A00&quot;/&gt;&lt;wsp:rsid wsp:val=&quot;008C5CD0&quot;/&gt;&lt;wsp:rsid wsp:val=&quot;008C5D8F&quot;/&gt;&lt;wsp:rsid wsp:val=&quot;008C5E20&quot;/&gt;&lt;wsp:rsid wsp:val=&quot;008C60E1&quot;/&gt;&lt;wsp:rsid wsp:val=&quot;008C6224&quot;/&gt;&lt;wsp:rsid wsp:val=&quot;008C6612&quot;/&gt;&lt;wsp:rsid wsp:val=&quot;008C6806&quot;/&gt;&lt;wsp:rsid wsp:val=&quot;008C68D7&quot;/&gt;&lt;wsp:rsid wsp:val=&quot;008C6907&quot;/&gt;&lt;wsp:rsid wsp:val=&quot;008C6E5D&quot;/&gt;&lt;wsp:rsid wsp:val=&quot;008C6EC4&quot;/&gt;&lt;wsp:rsid wsp:val=&quot;008C71CE&quot;/&gt;&lt;wsp:rsid wsp:val=&quot;008C74B4&quot;/&gt;&lt;wsp:rsid wsp:val=&quot;008C767E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91F&quot;/&gt;&lt;wsp:rsid wsp:val=&quot;008D29F0&quot;/&gt;&lt;wsp:rsid wsp:val=&quot;008D2A28&quot;/&gt;&lt;wsp:rsid wsp:val=&quot;008D2C15&quot;/&gt;&lt;wsp:rsid wsp:val=&quot;008D2E0B&quot;/&gt;&lt;wsp:rsid wsp:val=&quot;008D2FA4&quot;/&gt;&lt;wsp:rsid wsp:val=&quot;008D32C3&quot;/&gt;&lt;wsp:rsid wsp:val=&quot;008D34CB&quot;/&gt;&lt;wsp:rsid wsp:val=&quot;008D3AE0&quot;/&gt;&lt;wsp:rsid wsp:val=&quot;008D3E2C&quot;/&gt;&lt;wsp:rsid wsp:val=&quot;008D42B4&quot;/&gt;&lt;wsp:rsid wsp:val=&quot;008D4359&quot;/&gt;&lt;wsp:rsid wsp:val=&quot;008D4811&quot;/&gt;&lt;wsp:rsid wsp:val=&quot;008D48CD&quot;/&gt;&lt;wsp:rsid wsp:val=&quot;008D4948&quot;/&gt;&lt;wsp:rsid wsp:val=&quot;008D4D3E&quot;/&gt;&lt;wsp:rsid wsp:val=&quot;008D4ECA&quot;/&gt;&lt;wsp:rsid wsp:val=&quot;008D51C4&quot;/&gt;&lt;wsp:rsid wsp:val=&quot;008D5220&quot;/&gt;&lt;wsp:rsid wsp:val=&quot;008D5348&quot;/&gt;&lt;wsp:rsid wsp:val=&quot;008D53BC&quot;/&gt;&lt;wsp:rsid wsp:val=&quot;008D54C0&quot;/&gt;&lt;wsp:rsid wsp:val=&quot;008D579E&quot;/&gt;&lt;wsp:rsid wsp:val=&quot;008D5849&quot;/&gt;&lt;wsp:rsid wsp:val=&quot;008D59D4&quot;/&gt;&lt;wsp:rsid wsp:val=&quot;008D689F&quot;/&gt;&lt;wsp:rsid wsp:val=&quot;008D6BB8&quot;/&gt;&lt;wsp:rsid wsp:val=&quot;008D6F45&quot;/&gt;&lt;wsp:rsid wsp:val=&quot;008D70A5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F62&quot;/&gt;&lt;wsp:rsid wsp:val=&quot;008E028B&quot;/&gt;&lt;wsp:rsid wsp:val=&quot;008E02D2&quot;/&gt;&lt;wsp:rsid wsp:val=&quot;008E0911&quot;/&gt;&lt;wsp:rsid wsp:val=&quot;008E0A19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D93&quot;/&gt;&lt;wsp:rsid wsp:val=&quot;008E1F12&quot;/&gt;&lt;wsp:rsid wsp:val=&quot;008E1F99&quot;/&gt;&lt;wsp:rsid wsp:val=&quot;008E20BD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9B&quot;/&gt;&lt;wsp:rsid wsp:val=&quot;008E34FA&quot;/&gt;&lt;wsp:rsid wsp:val=&quot;008E35C9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DF1&quot;/&gt;&lt;wsp:rsid wsp:val=&quot;008E547F&quot;/&gt;&lt;wsp:rsid wsp:val=&quot;008E5666&quot;/&gt;&lt;wsp:rsid wsp:val=&quot;008E56FD&quot;/&gt;&lt;wsp:rsid wsp:val=&quot;008E5F30&quot;/&gt;&lt;wsp:rsid wsp:val=&quot;008E623F&quot;/&gt;&lt;wsp:rsid wsp:val=&quot;008E624A&quot;/&gt;&lt;wsp:rsid wsp:val=&quot;008E6317&quot;/&gt;&lt;wsp:rsid wsp:val=&quot;008E6489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BA3&quot;/&gt;&lt;wsp:rsid wsp:val=&quot;008F0F8E&quot;/&gt;&lt;wsp:rsid wsp:val=&quot;008F104B&quot;/&gt;&lt;wsp:rsid wsp:val=&quot;008F10BB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F1&quot;/&gt;&lt;wsp:rsid wsp:val=&quot;008F1554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3BB&quot;/&gt;&lt;wsp:rsid wsp:val=&quot;008F24D2&quot;/&gt;&lt;wsp:rsid wsp:val=&quot;008F26B5&quot;/&gt;&lt;wsp:rsid wsp:val=&quot;008F2763&quot;/&gt;&lt;wsp:rsid wsp:val=&quot;008F27A0&quot;/&gt;&lt;wsp:rsid wsp:val=&quot;008F29C1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4F&quot;/&gt;&lt;wsp:rsid wsp:val=&quot;008F41C8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AD1&quot;/&gt;&lt;wsp:rsid wsp:val=&quot;008F5D42&quot;/&gt;&lt;wsp:rsid wsp:val=&quot;008F5E16&quot;/&gt;&lt;wsp:rsid wsp:val=&quot;008F60BB&quot;/&gt;&lt;wsp:rsid wsp:val=&quot;008F65A0&quot;/&gt;&lt;wsp:rsid wsp:val=&quot;008F6C69&quot;/&gt;&lt;wsp:rsid wsp:val=&quot;008F6EA6&quot;/&gt;&lt;wsp:rsid wsp:val=&quot;008F72BC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6F3&quot;/&gt;&lt;wsp:rsid wsp:val=&quot;009009A1&quot;/&gt;&lt;wsp:rsid wsp:val=&quot;009009B7&quot;/&gt;&lt;wsp:rsid wsp:val=&quot;00900E08&quot;/&gt;&lt;wsp:rsid wsp:val=&quot;00901135&quot;/&gt;&lt;wsp:rsid wsp:val=&quot;009017E0&quot;/&gt;&lt;wsp:rsid wsp:val=&quot;00901823&quot;/&gt;&lt;wsp:rsid wsp:val=&quot;009018C6&quot;/&gt;&lt;wsp:rsid wsp:val=&quot;0090190B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803&quot;/&gt;&lt;wsp:rsid wsp:val=&quot;00902BFD&quot;/&gt;&lt;wsp:rsid wsp:val=&quot;00902EB4&quot;/&gt;&lt;wsp:rsid wsp:val=&quot;00903047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CD6&quot;/&gt;&lt;wsp:rsid wsp:val=&quot;00904E0C&quot;/&gt;&lt;wsp:rsid wsp:val=&quot;00904EA6&quot;/&gt;&lt;wsp:rsid wsp:val=&quot;00904F49&quot;/&gt;&lt;wsp:rsid wsp:val=&quot;00904F74&quot;/&gt;&lt;wsp:rsid wsp:val=&quot;0090516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13B&quot;/&gt;&lt;wsp:rsid wsp:val=&quot;0090643C&quot;/&gt;&lt;wsp:rsid wsp:val=&quot;009066F7&quot;/&gt;&lt;wsp:rsid wsp:val=&quot;009069A3&quot;/&gt;&lt;wsp:rsid wsp:val=&quot;00906A90&quot;/&gt;&lt;wsp:rsid wsp:val=&quot;00906AB3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D1&quot;/&gt;&lt;wsp:rsid wsp:val=&quot;00907C33&quot;/&gt;&lt;wsp:rsid wsp:val=&quot;00907CAB&quot;/&gt;&lt;wsp:rsid wsp:val=&quot;00907D4F&quot;/&gt;&lt;wsp:rsid wsp:val=&quot;009107AC&quot;/&gt;&lt;wsp:rsid wsp:val=&quot;00910810&quot;/&gt;&lt;wsp:rsid wsp:val=&quot;00910DC1&quot;/&gt;&lt;wsp:rsid wsp:val=&quot;00910DE4&quot;/&gt;&lt;wsp:rsid wsp:val=&quot;00910FE7&quot;/&gt;&lt;wsp:rsid wsp:val=&quot;009110E6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F7&quot;/&gt;&lt;wsp:rsid wsp:val=&quot;00912AC3&quot;/&gt;&lt;wsp:rsid wsp:val=&quot;00913049&quot;/&gt;&lt;wsp:rsid wsp:val=&quot;0091306B&quot;/&gt;&lt;wsp:rsid wsp:val=&quot;0091323B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578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2F0&quot;/&gt;&lt;wsp:rsid wsp:val=&quot;00917450&quot;/&gt;&lt;wsp:rsid wsp:val=&quot;00917696&quot;/&gt;&lt;wsp:rsid wsp:val=&quot;009178DC&quot;/&gt;&lt;wsp:rsid wsp:val=&quot;0091796C&quot;/&gt;&lt;wsp:rsid wsp:val=&quot;0091796D&quot;/&gt;&lt;wsp:rsid wsp:val=&quot;00917A66&quot;/&gt;&lt;wsp:rsid wsp:val=&quot;00917D13&quot;/&gt;&lt;wsp:rsid wsp:val=&quot;00917F00&quot;/&gt;&lt;wsp:rsid wsp:val=&quot;009202A5&quot;/&gt;&lt;wsp:rsid wsp:val=&quot;00920AA0&quot;/&gt;&lt;wsp:rsid wsp:val=&quot;00920CC9&quot;/&gt;&lt;wsp:rsid wsp:val=&quot;009213E6&quot;/&gt;&lt;wsp:rsid wsp:val=&quot;00921482&quot;/&gt;&lt;wsp:rsid wsp:val=&quot;00921DB2&quot;/&gt;&lt;wsp:rsid wsp:val=&quot;00921DF4&quot;/&gt;&lt;wsp:rsid wsp:val=&quot;0092215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77F&quot;/&gt;&lt;wsp:rsid wsp:val=&quot;00923827&quot;/&gt;&lt;wsp:rsid wsp:val=&quot;00923CA7&quot;/&gt;&lt;wsp:rsid wsp:val=&quot;00923FBF&quot;/&gt;&lt;wsp:rsid wsp:val=&quot;0092433B&quot;/&gt;&lt;wsp:rsid wsp:val=&quot;00924789&quot;/&gt;&lt;wsp:rsid wsp:val=&quot;00924B9C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78E&quot;/&gt;&lt;wsp:rsid wsp:val=&quot;009259B8&quot;/&gt;&lt;wsp:rsid wsp:val=&quot;00925E44&quot;/&gt;&lt;wsp:rsid wsp:val=&quot;009260F5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185&quot;/&gt;&lt;wsp:rsid wsp:val=&quot;0093124B&quot;/&gt;&lt;wsp:rsid wsp:val=&quot;0093143A&quot;/&gt;&lt;wsp:rsid wsp:val=&quot;00931659&quot;/&gt;&lt;wsp:rsid wsp:val=&quot;00931A7D&quot;/&gt;&lt;wsp:rsid wsp:val=&quot;00931BCA&quot;/&gt;&lt;wsp:rsid wsp:val=&quot;00931C72&quot;/&gt;&lt;wsp:rsid wsp:val=&quot;00931FFF&quot;/&gt;&lt;wsp:rsid wsp:val=&quot;00932136&quot;/&gt;&lt;wsp:rsid wsp:val=&quot;0093232B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215&quot;/&gt;&lt;wsp:rsid wsp:val=&quot;009342B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5F3&quot;/&gt;&lt;wsp:rsid wsp:val=&quot;009359E8&quot;/&gt;&lt;wsp:rsid wsp:val=&quot;00935A33&quot;/&gt;&lt;wsp:rsid wsp:val=&quot;00935AE2&quot;/&gt;&lt;wsp:rsid wsp:val=&quot;00935BDF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F0E&quot;/&gt;&lt;wsp:rsid wsp:val=&quot;00940219&quot;/&gt;&lt;wsp:rsid wsp:val=&quot;009405FC&quot;/&gt;&lt;wsp:rsid wsp:val=&quot;00940CB7&quot;/&gt;&lt;wsp:rsid wsp:val=&quot;00940E1B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E43&quot;/&gt;&lt;wsp:rsid wsp:val=&quot;00942112&quot;/&gt;&lt;wsp:rsid wsp:val=&quot;009421C5&quot;/&gt;&lt;wsp:rsid wsp:val=&quot;009421F7&quot;/&gt;&lt;wsp:rsid wsp:val=&quot;009423F1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B1&quot;/&gt;&lt;wsp:rsid wsp:val=&quot;00942FC7&quot;/&gt;&lt;wsp:rsid wsp:val=&quot;00943170&quot;/&gt;&lt;wsp:rsid wsp:val=&quot;0094317C&quot;/&gt;&lt;wsp:rsid wsp:val=&quot;009437A3&quot;/&gt;&lt;wsp:rsid wsp:val=&quot;009437FD&quot;/&gt;&lt;wsp:rsid wsp:val=&quot;00943BA3&quot;/&gt;&lt;wsp:rsid wsp:val=&quot;00943E04&quot;/&gt;&lt;wsp:rsid wsp:val=&quot;00943E29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FA&quot;/&gt;&lt;wsp:rsid wsp:val=&quot;0094566B&quot;/&gt;&lt;wsp:rsid wsp:val=&quot;0094599D&quot;/&gt;&lt;wsp:rsid wsp:val=&quot;00945A92&quot;/&gt;&lt;wsp:rsid wsp:val=&quot;00945B14&quot;/&gt;&lt;wsp:rsid wsp:val=&quot;00945CA4&quot;/&gt;&lt;wsp:rsid wsp:val=&quot;00945F89&quot;/&gt;&lt;wsp:rsid wsp:val=&quot;009462EA&quot;/&gt;&lt;wsp:rsid wsp:val=&quot;009468D0&quot;/&gt;&lt;wsp:rsid wsp:val=&quot;00947187&quot;/&gt;&lt;wsp:rsid wsp:val=&quot;009477F5&quot;/&gt;&lt;wsp:rsid wsp:val=&quot;009479FB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13&quot;/&gt;&lt;wsp:rsid wsp:val=&quot;00950F47&quot;/&gt;&lt;wsp:rsid wsp:val=&quot;0095197B&quot;/&gt;&lt;wsp:rsid wsp:val=&quot;00951F15&quot;/&gt;&lt;wsp:rsid wsp:val=&quot;00952208&quot;/&gt;&lt;wsp:rsid wsp:val=&quot;009525E0&quot;/&gt;&lt;wsp:rsid wsp:val=&quot;0095265C&quot;/&gt;&lt;wsp:rsid wsp:val=&quot;00952FC3&quot;/&gt;&lt;wsp:rsid wsp:val=&quot;009535A5&quot;/&gt;&lt;wsp:rsid wsp:val=&quot;009538F2&quot;/&gt;&lt;wsp:rsid wsp:val=&quot;00953A1A&quot;/&gt;&lt;wsp:rsid wsp:val=&quot;00953AE7&quot;/&gt;&lt;wsp:rsid wsp:val=&quot;00953BF8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7F7&quot;/&gt;&lt;wsp:rsid wsp:val=&quot;00957950&quot;/&gt;&lt;wsp:rsid wsp:val=&quot;0095796F&quot;/&gt;&lt;wsp:rsid wsp:val=&quot;00957AB3&quot;/&gt;&lt;wsp:rsid wsp:val=&quot;00957CF5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14&quot;/&gt;&lt;wsp:rsid wsp:val=&quot;00961B8F&quot;/&gt;&lt;wsp:rsid wsp:val=&quot;00961C7D&quot;/&gt;&lt;wsp:rsid wsp:val=&quot;00961D9C&quot;/&gt;&lt;wsp:rsid wsp:val=&quot;009620D8&quot;/&gt;&lt;wsp:rsid wsp:val=&quot;009624F8&quot;/&gt;&lt;wsp:rsid wsp:val=&quot;0096259D&quot;/&gt;&lt;wsp:rsid wsp:val=&quot;009625A8&quot;/&gt;&lt;wsp:rsid wsp:val=&quot;009625E7&quot;/&gt;&lt;wsp:rsid wsp:val=&quot;009629D7&quot;/&gt;&lt;wsp:rsid wsp:val=&quot;00962A9E&quot;/&gt;&lt;wsp:rsid wsp:val=&quot;00962ABE&quot;/&gt;&lt;wsp:rsid wsp:val=&quot;00962AFC&quot;/&gt;&lt;wsp:rsid wsp:val=&quot;00962B8A&quot;/&gt;&lt;wsp:rsid wsp:val=&quot;00962CD5&quot;/&gt;&lt;wsp:rsid wsp:val=&quot;00963529&quot;/&gt;&lt;wsp:rsid wsp:val=&quot;00963716&quot;/&gt;&lt;wsp:rsid wsp:val=&quot;00963769&quot;/&gt;&lt;wsp:rsid wsp:val=&quot;0096382D&quot;/&gt;&lt;wsp:rsid wsp:val=&quot;00963C52&quot;/&gt;&lt;wsp:rsid wsp:val=&quot;00963E07&quot;/&gt;&lt;wsp:rsid wsp:val=&quot;00963FF2&quot;/&gt;&lt;wsp:rsid wsp:val=&quot;0096401E&quot;/&gt;&lt;wsp:rsid wsp:val=&quot;00964097&quot;/&gt;&lt;wsp:rsid wsp:val=&quot;009640E7&quot;/&gt;&lt;wsp:rsid wsp:val=&quot;0096435C&quot;/&gt;&lt;wsp:rsid wsp:val=&quot;009643DA&quot;/&gt;&lt;wsp:rsid wsp:val=&quot;009644A0&quot;/&gt;&lt;wsp:rsid wsp:val=&quot;00964801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C50&quot;/&gt;&lt;wsp:rsid wsp:val=&quot;00965DB4&quot;/&gt;&lt;wsp:rsid wsp:val=&quot;00965E34&quot;/&gt;&lt;wsp:rsid wsp:val=&quot;009662D5&quot;/&gt;&lt;wsp:rsid wsp:val=&quot;00966346&quot;/&gt;&lt;wsp:rsid wsp:val=&quot;00966944&quot;/&gt;&lt;wsp:rsid wsp:val=&quot;00966D31&quot;/&gt;&lt;wsp:rsid wsp:val=&quot;00966E61&quot;/&gt;&lt;wsp:rsid wsp:val=&quot;00966F25&quot;/&gt;&lt;wsp:rsid wsp:val=&quot;009674F2&quot;/&gt;&lt;wsp:rsid wsp:val=&quot;00967981&quot;/&gt;&lt;wsp:rsid wsp:val=&quot;009679EF&quot;/&gt;&lt;wsp:rsid wsp:val=&quot;00967BB9&quot;/&gt;&lt;wsp:rsid wsp:val=&quot;00967DA1&quot;/&gt;&lt;wsp:rsid wsp:val=&quot;009700A3&quot;/&gt;&lt;wsp:rsid wsp:val=&quot;00970166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F3E&quot;/&gt;&lt;wsp:rsid wsp:val=&quot;0097252C&quot;/&gt;&lt;wsp:rsid wsp:val=&quot;00972A9C&quot;/&gt;&lt;wsp:rsid wsp:val=&quot;00972CA3&quot;/&gt;&lt;wsp:rsid wsp:val=&quot;00972CB6&quot;/&gt;&lt;wsp:rsid wsp:val=&quot;00972E8E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CDD&quot;/&gt;&lt;wsp:rsid wsp:val=&quot;00973D5F&quot;/&gt;&lt;wsp:rsid wsp:val=&quot;00973EBA&quot;/&gt;&lt;wsp:rsid wsp:val=&quot;00973F34&quot;/&gt;&lt;wsp:rsid wsp:val=&quot;00973F60&quot;/&gt;&lt;wsp:rsid wsp:val=&quot;0097450F&quot;/&gt;&lt;wsp:rsid wsp:val=&quot;00974667&quot;/&gt;&lt;wsp:rsid wsp:val=&quot;009746D4&quot;/&gt;&lt;wsp:rsid wsp:val=&quot;00974A48&quot;/&gt;&lt;wsp:rsid wsp:val=&quot;00974E23&quot;/&gt;&lt;wsp:rsid wsp:val=&quot;00974FC8&quot;/&gt;&lt;wsp:rsid wsp:val=&quot;00974FEB&quot;/&gt;&lt;wsp:rsid wsp:val=&quot;00975357&quot;/&gt;&lt;wsp:rsid wsp:val=&quot;0097553D&quot;/&gt;&lt;wsp:rsid wsp:val=&quot;00975855&quot;/&gt;&lt;wsp:rsid wsp:val=&quot;009758E6&quot;/&gt;&lt;wsp:rsid wsp:val=&quot;00975E5C&quot;/&gt;&lt;wsp:rsid wsp:val=&quot;00976175&quot;/&gt;&lt;wsp:rsid wsp:val=&quot;00976244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5ED&quot;/&gt;&lt;wsp:rsid wsp:val=&quot;00977775&quot;/&gt;&lt;wsp:rsid wsp:val=&quot;00977848&quot;/&gt;&lt;wsp:rsid wsp:val=&quot;009779EE&quot;/&gt;&lt;wsp:rsid wsp:val=&quot;00977A42&quot;/&gt;&lt;wsp:rsid wsp:val=&quot;00977AD6&quot;/&gt;&lt;wsp:rsid wsp:val=&quot;00977BC2&quot;/&gt;&lt;wsp:rsid wsp:val=&quot;00977BED&quot;/&gt;&lt;wsp:rsid wsp:val=&quot;009804B9&quot;/&gt;&lt;wsp:rsid wsp:val=&quot;00980521&quot;/&gt;&lt;wsp:rsid wsp:val=&quot;00980523&quot;/&gt;&lt;wsp:rsid wsp:val=&quot;009807D5&quot;/&gt;&lt;wsp:rsid wsp:val=&quot;00980805&quot;/&gt;&lt;wsp:rsid wsp:val=&quot;009808F2&quot;/&gt;&lt;wsp:rsid wsp:val=&quot;00980B41&quot;/&gt;&lt;wsp:rsid wsp:val=&quot;00980BB9&quot;/&gt;&lt;wsp:rsid wsp:val=&quot;00980CA8&quot;/&gt;&lt;wsp:rsid wsp:val=&quot;00980E4B&quot;/&gt;&lt;wsp:rsid wsp:val=&quot;00980FC1&quot;/&gt;&lt;wsp:rsid wsp:val=&quot;00981645&quot;/&gt;&lt;wsp:rsid wsp:val=&quot;009816BA&quot;/&gt;&lt;wsp:rsid wsp:val=&quot;009817F2&quot;/&gt;&lt;wsp:rsid wsp:val=&quot;00981A06&quot;/&gt;&lt;wsp:rsid wsp:val=&quot;00981BCF&quot;/&gt;&lt;wsp:rsid wsp:val=&quot;00981D0B&quot;/&gt;&lt;wsp:rsid wsp:val=&quot;00982167&quot;/&gt;&lt;wsp:rsid wsp:val=&quot;009822CF&quot;/&gt;&lt;wsp:rsid wsp:val=&quot;0098254A&quot;/&gt;&lt;wsp:rsid wsp:val=&quot;00982A75&quot;/&gt;&lt;wsp:rsid wsp:val=&quot;00982B28&quot;/&gt;&lt;wsp:rsid wsp:val=&quot;00983439&quot;/&gt;&lt;wsp:rsid wsp:val=&quot;00983632&quot;/&gt;&lt;wsp:rsid wsp:val=&quot;00983842&quot;/&gt;&lt;wsp:rsid wsp:val=&quot;0098391B&quot;/&gt;&lt;wsp:rsid wsp:val=&quot;00983B79&quot;/&gt;&lt;wsp:rsid wsp:val=&quot;00983B81&quot;/&gt;&lt;wsp:rsid wsp:val=&quot;00983DBA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915&quot;/&gt;&lt;wsp:rsid wsp:val=&quot;00985AEA&quot;/&gt;&lt;wsp:rsid wsp:val=&quot;00985D5E&quot;/&gt;&lt;wsp:rsid wsp:val=&quot;00985E0A&quot;/&gt;&lt;wsp:rsid wsp:val=&quot;00985EB2&quot;/&gt;&lt;wsp:rsid wsp:val=&quot;00986064&quot;/&gt;&lt;wsp:rsid wsp:val=&quot;00986519&quot;/&gt;&lt;wsp:rsid wsp:val=&quot;0098662E&quot;/&gt;&lt;wsp:rsid wsp:val=&quot;00986727&quot;/&gt;&lt;wsp:rsid wsp:val=&quot;009868BE&quot;/&gt;&lt;wsp:rsid wsp:val=&quot;009869EB&quot;/&gt;&lt;wsp:rsid wsp:val=&quot;00986A3F&quot;/&gt;&lt;wsp:rsid wsp:val=&quot;00986B24&quot;/&gt;&lt;wsp:rsid wsp:val=&quot;00986C69&quot;/&gt;&lt;wsp:rsid wsp:val=&quot;00986E79&quot;/&gt;&lt;wsp:rsid wsp:val=&quot;00986E95&quot;/&gt;&lt;wsp:rsid wsp:val=&quot;00986FF7&quot;/&gt;&lt;wsp:rsid wsp:val=&quot;00987500&quot;/&gt;&lt;wsp:rsid wsp:val=&quot;009877D2&quot;/&gt;&lt;wsp:rsid wsp:val=&quot;009879C3&quot;/&gt;&lt;wsp:rsid wsp:val=&quot;00987D41&quot;/&gt;&lt;wsp:rsid wsp:val=&quot;00990033&quot;/&gt;&lt;wsp:rsid wsp:val=&quot;009900A4&quot;/&gt;&lt;wsp:rsid wsp:val=&quot;0099039B&quot;/&gt;&lt;wsp:rsid wsp:val=&quot;009904C6&quot;/&gt;&lt;wsp:rsid wsp:val=&quot;00990659&quot;/&gt;&lt;wsp:rsid wsp:val=&quot;009908EA&quot;/&gt;&lt;wsp:rsid wsp:val=&quot;00990C1A&quot;/&gt;&lt;wsp:rsid wsp:val=&quot;00991050&quot;/&gt;&lt;wsp:rsid wsp:val=&quot;00991196&quot;/&gt;&lt;wsp:rsid wsp:val=&quot;0099128C&quot;/&gt;&lt;wsp:rsid wsp:val=&quot;00991503&quot;/&gt;&lt;wsp:rsid wsp:val=&quot;0099157F&quot;/&gt;&lt;wsp:rsid wsp:val=&quot;0099160E&quot;/&gt;&lt;wsp:rsid wsp:val=&quot;009918D8&quot;/&gt;&lt;wsp:rsid wsp:val=&quot;00992335&quot;/&gt;&lt;wsp:rsid wsp:val=&quot;009923F0&quot;/&gt;&lt;wsp:rsid wsp:val=&quot;00992755&quot;/&gt;&lt;wsp:rsid wsp:val=&quot;00992906&quot;/&gt;&lt;wsp:rsid wsp:val=&quot;0099292B&quot;/&gt;&lt;wsp:rsid wsp:val=&quot;009929F4&quot;/&gt;&lt;wsp:rsid wsp:val=&quot;00992AE6&quot;/&gt;&lt;wsp:rsid wsp:val=&quot;00992C55&quot;/&gt;&lt;wsp:rsid wsp:val=&quot;00992CD5&quot;/&gt;&lt;wsp:rsid wsp:val=&quot;00992FE5&quot;/&gt;&lt;wsp:rsid wsp:val=&quot;00993249&quot;/&gt;&lt;wsp:rsid wsp:val=&quot;00993874&quot;/&gt;&lt;wsp:rsid wsp:val=&quot;009938B3&quot;/&gt;&lt;wsp:rsid wsp:val=&quot;00993AE8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545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1F3&quot;/&gt;&lt;wsp:rsid wsp:val=&quot;0099627C&quot;/&gt;&lt;wsp:rsid wsp:val=&quot;0099654D&quot;/&gt;&lt;wsp:rsid wsp:val=&quot;00996C31&quot;/&gt;&lt;wsp:rsid wsp:val=&quot;00996E0A&quot;/&gt;&lt;wsp:rsid wsp:val=&quot;00996FB1&quot;/&gt;&lt;wsp:rsid wsp:val=&quot;00997304&quot;/&gt;&lt;wsp:rsid wsp:val=&quot;009973C9&quot;/&gt;&lt;wsp:rsid wsp:val=&quot;009974D8&quot;/&gt;&lt;wsp:rsid wsp:val=&quot;0099751D&quot;/&gt;&lt;wsp:rsid wsp:val=&quot;00997674&quot;/&gt;&lt;wsp:rsid wsp:val=&quot;00997699&quot;/&gt;&lt;wsp:rsid wsp:val=&quot;0099792A&quot;/&gt;&lt;wsp:rsid wsp:val=&quot;00997A6C&quot;/&gt;&lt;wsp:rsid wsp:val=&quot;00997AC8&quot;/&gt;&lt;wsp:rsid wsp:val=&quot;00997BA6&quot;/&gt;&lt;wsp:rsid wsp:val=&quot;00997DA8&quot;/&gt;&lt;wsp:rsid wsp:val=&quot;00997E56&quot;/&gt;&lt;wsp:rsid wsp:val=&quot;009A0259&quot;/&gt;&lt;wsp:rsid wsp:val=&quot;009A0292&quot;/&gt;&lt;wsp:rsid wsp:val=&quot;009A0635&quot;/&gt;&lt;wsp:rsid wsp:val=&quot;009A0652&quot;/&gt;&lt;wsp:rsid wsp:val=&quot;009A0653&quot;/&gt;&lt;wsp:rsid wsp:val=&quot;009A0B90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A21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A40&quot;/&gt;&lt;wsp:rsid wsp:val=&quot;009A3BAD&quot;/&gt;&lt;wsp:rsid wsp:val=&quot;009A3C31&quot;/&gt;&lt;wsp:rsid wsp:val=&quot;009A3C38&quot;/&gt;&lt;wsp:rsid wsp:val=&quot;009A3E37&quot;/&gt;&lt;wsp:rsid wsp:val=&quot;009A3E7B&quot;/&gt;&lt;wsp:rsid wsp:val=&quot;009A41EB&quot;/&gt;&lt;wsp:rsid wsp:val=&quot;009A4243&quot;/&gt;&lt;wsp:rsid wsp:val=&quot;009A42B0&quot;/&gt;&lt;wsp:rsid wsp:val=&quot;009A42D5&quot;/&gt;&lt;wsp:rsid wsp:val=&quot;009A43C4&quot;/&gt;&lt;wsp:rsid wsp:val=&quot;009A45E8&quot;/&gt;&lt;wsp:rsid wsp:val=&quot;009A48E3&quot;/&gt;&lt;wsp:rsid wsp:val=&quot;009A4AAB&quot;/&gt;&lt;wsp:rsid wsp:val=&quot;009A4AF7&quot;/&gt;&lt;wsp:rsid wsp:val=&quot;009A4E01&quot;/&gt;&lt;wsp:rsid wsp:val=&quot;009A4F2A&quot;/&gt;&lt;wsp:rsid wsp:val=&quot;009A4F2E&quot;/&gt;&lt;wsp:rsid wsp:val=&quot;009A500B&quot;/&gt;&lt;wsp:rsid wsp:val=&quot;009A5176&quot;/&gt;&lt;wsp:rsid wsp:val=&quot;009A518E&quot;/&gt;&lt;wsp:rsid wsp:val=&quot;009A5526&quot;/&gt;&lt;wsp:rsid wsp:val=&quot;009A557F&quot;/&gt;&lt;wsp:rsid wsp:val=&quot;009A55D1&quot;/&gt;&lt;wsp:rsid wsp:val=&quot;009A57C3&quot;/&gt;&lt;wsp:rsid wsp:val=&quot;009A5A96&quot;/&gt;&lt;wsp:rsid wsp:val=&quot;009A5C3F&quot;/&gt;&lt;wsp:rsid wsp:val=&quot;009A5D36&quot;/&gt;&lt;wsp:rsid wsp:val=&quot;009A5DD1&quot;/&gt;&lt;wsp:rsid wsp:val=&quot;009A5EBB&quot;/&gt;&lt;wsp:rsid wsp:val=&quot;009A6008&quot;/&gt;&lt;wsp:rsid wsp:val=&quot;009A6017&quot;/&gt;&lt;wsp:rsid wsp:val=&quot;009A610C&quot;/&gt;&lt;wsp:rsid wsp:val=&quot;009A6542&quot;/&gt;&lt;wsp:rsid wsp:val=&quot;009A6C1C&quot;/&gt;&lt;wsp:rsid wsp:val=&quot;009A6E38&quot;/&gt;&lt;wsp:rsid wsp:val=&quot;009A6E6F&quot;/&gt;&lt;wsp:rsid wsp:val=&quot;009A6EA5&quot;/&gt;&lt;wsp:rsid wsp:val=&quot;009A70BE&quot;/&gt;&lt;wsp:rsid wsp:val=&quot;009A70EB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84&quot;/&gt;&lt;wsp:rsid wsp:val=&quot;009B1307&quot;/&gt;&lt;wsp:rsid wsp:val=&quot;009B1373&quot;/&gt;&lt;wsp:rsid wsp:val=&quot;009B142E&quot;/&gt;&lt;wsp:rsid wsp:val=&quot;009B162F&quot;/&gt;&lt;wsp:rsid wsp:val=&quot;009B16B1&quot;/&gt;&lt;wsp:rsid wsp:val=&quot;009B1883&quot;/&gt;&lt;wsp:rsid wsp:val=&quot;009B1FB9&quot;/&gt;&lt;wsp:rsid wsp:val=&quot;009B1FDE&quot;/&gt;&lt;wsp:rsid wsp:val=&quot;009B20EF&quot;/&gt;&lt;wsp:rsid wsp:val=&quot;009B2106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F8&quot;/&gt;&lt;wsp:rsid wsp:val=&quot;009B39CE&quot;/&gt;&lt;wsp:rsid wsp:val=&quot;009B3ABB&quot;/&gt;&lt;wsp:rsid wsp:val=&quot;009B3D6E&quot;/&gt;&lt;wsp:rsid wsp:val=&quot;009B4183&quot;/&gt;&lt;wsp:rsid wsp:val=&quot;009B44B2&quot;/&gt;&lt;wsp:rsid wsp:val=&quot;009B472C&quot;/&gt;&lt;wsp:rsid wsp:val=&quot;009B4B7A&quot;/&gt;&lt;wsp:rsid wsp:val=&quot;009B50FB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6ED&quot;/&gt;&lt;wsp:rsid wsp:val=&quot;009B6C6D&quot;/&gt;&lt;wsp:rsid wsp:val=&quot;009B6E32&quot;/&gt;&lt;wsp:rsid wsp:val=&quot;009B71AF&quot;/&gt;&lt;wsp:rsid wsp:val=&quot;009B7201&quot;/&gt;&lt;wsp:rsid wsp:val=&quot;009B7436&quot;/&gt;&lt;wsp:rsid wsp:val=&quot;009B74FD&quot;/&gt;&lt;wsp:rsid wsp:val=&quot;009B7648&quot;/&gt;&lt;wsp:rsid wsp:val=&quot;009C00E6&quot;/&gt;&lt;wsp:rsid wsp:val=&quot;009C031C&quot;/&gt;&lt;wsp:rsid wsp:val=&quot;009C0428&quot;/&gt;&lt;wsp:rsid wsp:val=&quot;009C0530&quot;/&gt;&lt;wsp:rsid wsp:val=&quot;009C0EF7&quot;/&gt;&lt;wsp:rsid wsp:val=&quot;009C1326&quot;/&gt;&lt;wsp:rsid wsp:val=&quot;009C1417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73B&quot;/&gt;&lt;wsp:rsid wsp:val=&quot;009C32B7&quot;/&gt;&lt;wsp:rsid wsp:val=&quot;009C32E4&quot;/&gt;&lt;wsp:rsid wsp:val=&quot;009C39D6&quot;/&gt;&lt;wsp:rsid wsp:val=&quot;009C3E92&quot;/&gt;&lt;wsp:rsid wsp:val=&quot;009C4138&quot;/&gt;&lt;wsp:rsid wsp:val=&quot;009C4418&quot;/&gt;&lt;wsp:rsid wsp:val=&quot;009C4500&quot;/&gt;&lt;wsp:rsid wsp:val=&quot;009C4627&quot;/&gt;&lt;wsp:rsid wsp:val=&quot;009C47EE&quot;/&gt;&lt;wsp:rsid wsp:val=&quot;009C4830&quot;/&gt;&lt;wsp:rsid wsp:val=&quot;009C484D&quot;/&gt;&lt;wsp:rsid wsp:val=&quot;009C4D3E&quot;/&gt;&lt;wsp:rsid wsp:val=&quot;009C4F13&quot;/&gt;&lt;wsp:rsid wsp:val=&quot;009C4FC8&quot;/&gt;&lt;wsp:rsid wsp:val=&quot;009C505E&quot;/&gt;&lt;wsp:rsid wsp:val=&quot;009C5198&quot;/&gt;&lt;wsp:rsid wsp:val=&quot;009C5359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39C&quot;/&gt;&lt;wsp:rsid wsp:val=&quot;009C6437&quot;/&gt;&lt;wsp:rsid wsp:val=&quot;009C64C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475&quot;/&gt;&lt;wsp:rsid wsp:val=&quot;009C7770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5D&quot;/&gt;&lt;wsp:rsid wsp:val=&quot;009D0386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8EC&quot;/&gt;&lt;wsp:rsid wsp:val=&quot;009D19AB&quot;/&gt;&lt;wsp:rsid wsp:val=&quot;009D1A33&quot;/&gt;&lt;wsp:rsid wsp:val=&quot;009D1B99&quot;/&gt;&lt;wsp:rsid wsp:val=&quot;009D1BAC&quot;/&gt;&lt;wsp:rsid wsp:val=&quot;009D1D68&quot;/&gt;&lt;wsp:rsid wsp:val=&quot;009D1E49&quot;/&gt;&lt;wsp:rsid wsp:val=&quot;009D205F&quot;/&gt;&lt;wsp:rsid wsp:val=&quot;009D2550&quot;/&gt;&lt;wsp:rsid wsp:val=&quot;009D2712&quot;/&gt;&lt;wsp:rsid wsp:val=&quot;009D2834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A12&quot;/&gt;&lt;wsp:rsid wsp:val=&quot;009D3A44&quot;/&gt;&lt;wsp:rsid wsp:val=&quot;009D3A78&quot;/&gt;&lt;wsp:rsid wsp:val=&quot;009D3BC6&quot;/&gt;&lt;wsp:rsid wsp:val=&quot;009D3C07&quot;/&gt;&lt;wsp:rsid wsp:val=&quot;009D3E29&quot;/&gt;&lt;wsp:rsid wsp:val=&quot;009D42D4&quot;/&gt;&lt;wsp:rsid wsp:val=&quot;009D44B0&quot;/&gt;&lt;wsp:rsid wsp:val=&quot;009D47BA&quot;/&gt;&lt;wsp:rsid wsp:val=&quot;009D4808&quot;/&gt;&lt;wsp:rsid wsp:val=&quot;009D49BC&quot;/&gt;&lt;wsp:rsid wsp:val=&quot;009D4F8A&quot;/&gt;&lt;wsp:rsid wsp:val=&quot;009D50D9&quot;/&gt;&lt;wsp:rsid wsp:val=&quot;009D5570&quot;/&gt;&lt;wsp:rsid wsp:val=&quot;009D5C87&quot;/&gt;&lt;wsp:rsid wsp:val=&quot;009D5CB6&quot;/&gt;&lt;wsp:rsid wsp:val=&quot;009D5EAE&quot;/&gt;&lt;wsp:rsid wsp:val=&quot;009D5EEC&quot;/&gt;&lt;wsp:rsid wsp:val=&quot;009D617B&quot;/&gt;&lt;wsp:rsid wsp:val=&quot;009D6424&quot;/&gt;&lt;wsp:rsid wsp:val=&quot;009D6893&quot;/&gt;&lt;wsp:rsid wsp:val=&quot;009D6BE4&quot;/&gt;&lt;wsp:rsid wsp:val=&quot;009D6D3F&quot;/&gt;&lt;wsp:rsid wsp:val=&quot;009D6D59&quot;/&gt;&lt;wsp:rsid wsp:val=&quot;009D6F9A&quot;/&gt;&lt;wsp:rsid wsp:val=&quot;009D6FCD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AC8&quot;/&gt;&lt;wsp:rsid wsp:val=&quot;009D7BF9&quot;/&gt;&lt;wsp:rsid wsp:val=&quot;009D7D7D&quot;/&gt;&lt;wsp:rsid wsp:val=&quot;009D7F2C&quot;/&gt;&lt;wsp:rsid wsp:val=&quot;009D7F52&quot;/&gt;&lt;wsp:rsid wsp:val=&quot;009D7FDB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10D1&quot;/&gt;&lt;wsp:rsid wsp:val=&quot;009E16E9&quot;/&gt;&lt;wsp:rsid wsp:val=&quot;009E1781&quot;/&gt;&lt;wsp:rsid wsp:val=&quot;009E1A32&quot;/&gt;&lt;wsp:rsid wsp:val=&quot;009E1A41&quot;/&gt;&lt;wsp:rsid wsp:val=&quot;009E1BB6&quot;/&gt;&lt;wsp:rsid wsp:val=&quot;009E1D86&quot;/&gt;&lt;wsp:rsid wsp:val=&quot;009E1F23&quot;/&gt;&lt;wsp:rsid wsp:val=&quot;009E1F6F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F&quot;/&gt;&lt;wsp:rsid wsp:val=&quot;009E7AA8&quot;/&gt;&lt;wsp:rsid wsp:val=&quot;009E7ADE&quot;/&gt;&lt;wsp:rsid wsp:val=&quot;009E7D07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3D0&quot;/&gt;&lt;wsp:rsid wsp:val=&quot;009F15E7&quot;/&gt;&lt;wsp:rsid wsp:val=&quot;009F1889&quot;/&gt;&lt;wsp:rsid wsp:val=&quot;009F1992&quot;/&gt;&lt;wsp:rsid wsp:val=&quot;009F1B6A&quot;/&gt;&lt;wsp:rsid wsp:val=&quot;009F1DF0&quot;/&gt;&lt;wsp:rsid wsp:val=&quot;009F1F72&quot;/&gt;&lt;wsp:rsid wsp:val=&quot;009F22D8&quot;/&gt;&lt;wsp:rsid wsp:val=&quot;009F233E&quot;/&gt;&lt;wsp:rsid wsp:val=&quot;009F2430&quot;/&gt;&lt;wsp:rsid wsp:val=&quot;009F253B&quot;/&gt;&lt;wsp:rsid wsp:val=&quot;009F2937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B8&quot;/&gt;&lt;wsp:rsid wsp:val=&quot;009F302D&quot;/&gt;&lt;wsp:rsid wsp:val=&quot;009F324B&quot;/&gt;&lt;wsp:rsid wsp:val=&quot;009F355E&quot;/&gt;&lt;wsp:rsid wsp:val=&quot;009F3979&quot;/&gt;&lt;wsp:rsid wsp:val=&quot;009F3AA4&quot;/&gt;&lt;wsp:rsid wsp:val=&quot;009F3CB1&quot;/&gt;&lt;wsp:rsid wsp:val=&quot;009F3D69&quot;/&gt;&lt;wsp:rsid wsp:val=&quot;009F3E47&quot;/&gt;&lt;wsp:rsid wsp:val=&quot;009F40E6&quot;/&gt;&lt;wsp:rsid wsp:val=&quot;009F421D&quot;/&gt;&lt;wsp:rsid wsp:val=&quot;009F4244&quot;/&gt;&lt;wsp:rsid wsp:val=&quot;009F433D&quot;/&gt;&lt;wsp:rsid wsp:val=&quot;009F47DB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896&quot;/&gt;&lt;wsp:rsid wsp:val=&quot;009F6898&quot;/&gt;&lt;wsp:rsid wsp:val=&quot;009F68C7&quot;/&gt;&lt;wsp:rsid wsp:val=&quot;009F6B3F&quot;/&gt;&lt;wsp:rsid wsp:val=&quot;009F6DAA&quot;/&gt;&lt;wsp:rsid wsp:val=&quot;009F7094&quot;/&gt;&lt;wsp:rsid wsp:val=&quot;009F72B4&quot;/&gt;&lt;wsp:rsid wsp:val=&quot;009F7834&quot;/&gt;&lt;wsp:rsid wsp:val=&quot;009F7AFA&quot;/&gt;&lt;wsp:rsid wsp:val=&quot;00A000D2&quot;/&gt;&lt;wsp:rsid wsp:val=&quot;00A00239&quot;/&gt;&lt;wsp:rsid wsp:val=&quot;00A00253&quot;/&gt;&lt;wsp:rsid wsp:val=&quot;00A004B4&quot;/&gt;&lt;wsp:rsid wsp:val=&quot;00A005AE&quot;/&gt;&lt;wsp:rsid wsp:val=&quot;00A00BC0&quot;/&gt;&lt;wsp:rsid wsp:val=&quot;00A00C08&quot;/&gt;&lt;wsp:rsid wsp:val=&quot;00A00ECC&quot;/&gt;&lt;wsp:rsid wsp:val=&quot;00A012E9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719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C03&quot;/&gt;&lt;wsp:rsid wsp:val=&quot;00A04C15&quot;/&gt;&lt;wsp:rsid wsp:val=&quot;00A04F24&quot;/&gt;&lt;wsp:rsid wsp:val=&quot;00A0505A&quot;/&gt;&lt;wsp:rsid wsp:val=&quot;00A052E8&quot;/&gt;&lt;wsp:rsid wsp:val=&quot;00A053A3&quot;/&gt;&lt;wsp:rsid wsp:val=&quot;00A059A2&quot;/&gt;&lt;wsp:rsid wsp:val=&quot;00A05D49&quot;/&gt;&lt;wsp:rsid wsp:val=&quot;00A061BD&quot;/&gt;&lt;wsp:rsid wsp:val=&quot;00A06324&quot;/&gt;&lt;wsp:rsid wsp:val=&quot;00A063A0&quot;/&gt;&lt;wsp:rsid wsp:val=&quot;00A06890&quot;/&gt;&lt;wsp:rsid wsp:val=&quot;00A06938&quot;/&gt;&lt;wsp:rsid wsp:val=&quot;00A06C7F&quot;/&gt;&lt;wsp:rsid wsp:val=&quot;00A06DCC&quot;/&gt;&lt;wsp:rsid wsp:val=&quot;00A07177&quot;/&gt;&lt;wsp:rsid wsp:val=&quot;00A07236&quot;/&gt;&lt;wsp:rsid wsp:val=&quot;00A0743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734&quot;/&gt;&lt;wsp:rsid wsp:val=&quot;00A11BD7&quot;/&gt;&lt;wsp:rsid wsp:val=&quot;00A11C03&quot;/&gt;&lt;wsp:rsid wsp:val=&quot;00A11E3B&quot;/&gt;&lt;wsp:rsid wsp:val=&quot;00A122C2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C&quot;/&gt;&lt;wsp:rsid wsp:val=&quot;00A14194&quot;/&gt;&lt;wsp:rsid wsp:val=&quot;00A141FF&quot;/&gt;&lt;wsp:rsid wsp:val=&quot;00A144CE&quot;/&gt;&lt;wsp:rsid wsp:val=&quot;00A14777&quot;/&gt;&lt;wsp:rsid wsp:val=&quot;00A14A30&quot;/&gt;&lt;wsp:rsid wsp:val=&quot;00A14A3C&quot;/&gt;&lt;wsp:rsid wsp:val=&quot;00A15010&quot;/&gt;&lt;wsp:rsid wsp:val=&quot;00A15042&quot;/&gt;&lt;wsp:rsid wsp:val=&quot;00A157EF&quot;/&gt;&lt;wsp:rsid wsp:val=&quot;00A15874&quot;/&gt;&lt;wsp:rsid wsp:val=&quot;00A158EE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40D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357&quot;/&gt;&lt;wsp:rsid wsp:val=&quot;00A174D2&quot;/&gt;&lt;wsp:rsid wsp:val=&quot;00A177D5&quot;/&gt;&lt;wsp:rsid wsp:val=&quot;00A1789D&quot;/&gt;&lt;wsp:rsid wsp:val=&quot;00A17A8F&quot;/&gt;&lt;wsp:rsid wsp:val=&quot;00A17C09&quot;/&gt;&lt;wsp:rsid wsp:val=&quot;00A17CFC&quot;/&gt;&lt;wsp:rsid wsp:val=&quot;00A17E79&quot;/&gt;&lt;wsp:rsid wsp:val=&quot;00A17FC2&quot;/&gt;&lt;wsp:rsid wsp:val=&quot;00A17FD3&quot;/&gt;&lt;wsp:rsid wsp:val=&quot;00A201DB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D9&quot;/&gt;&lt;wsp:rsid wsp:val=&quot;00A2142C&quot;/&gt;&lt;wsp:rsid wsp:val=&quot;00A21533&quot;/&gt;&lt;wsp:rsid wsp:val=&quot;00A217F2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906&quot;/&gt;&lt;wsp:rsid wsp:val=&quot;00A22BB4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CAC&quot;/&gt;&lt;wsp:rsid wsp:val=&quot;00A23FD5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628&quot;/&gt;&lt;wsp:rsid wsp:val=&quot;00A247E5&quot;/&gt;&lt;wsp:rsid wsp:val=&quot;00A24838&quot;/&gt;&lt;wsp:rsid wsp:val=&quot;00A24AAE&quot;/&gt;&lt;wsp:rsid wsp:val=&quot;00A24CBD&quot;/&gt;&lt;wsp:rsid wsp:val=&quot;00A25078&quot;/&gt;&lt;wsp:rsid wsp:val=&quot;00A2535A&quot;/&gt;&lt;wsp:rsid wsp:val=&quot;00A2537D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768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301AA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961&quot;/&gt;&lt;wsp:rsid wsp:val=&quot;00A30D46&quot;/&gt;&lt;wsp:rsid wsp:val=&quot;00A30E08&quot;/&gt;&lt;wsp:rsid wsp:val=&quot;00A312DE&quot;/&gt;&lt;wsp:rsid wsp:val=&quot;00A31544&quot;/&gt;&lt;wsp:rsid wsp:val=&quot;00A31D86&quot;/&gt;&lt;wsp:rsid wsp:val=&quot;00A31EA1&quot;/&gt;&lt;wsp:rsid wsp:val=&quot;00A3224E&quot;/&gt;&lt;wsp:rsid wsp:val=&quot;00A32620&quot;/&gt;&lt;wsp:rsid wsp:val=&quot;00A329A5&quot;/&gt;&lt;wsp:rsid wsp:val=&quot;00A32A8B&quot;/&gt;&lt;wsp:rsid wsp:val=&quot;00A32AB3&quot;/&gt;&lt;wsp:rsid wsp:val=&quot;00A32D51&quot;/&gt;&lt;wsp:rsid wsp:val=&quot;00A33593&quot;/&gt;&lt;wsp:rsid wsp:val=&quot;00A33BEB&quot;/&gt;&lt;wsp:rsid wsp:val=&quot;00A34131&quot;/&gt;&lt;wsp:rsid wsp:val=&quot;00A34212&quot;/&gt;&lt;wsp:rsid wsp:val=&quot;00A3424F&quot;/&gt;&lt;wsp:rsid wsp:val=&quot;00A342AF&quot;/&gt;&lt;wsp:rsid wsp:val=&quot;00A342DE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D1&quot;/&gt;&lt;wsp:rsid wsp:val=&quot;00A35928&quot;/&gt;&lt;wsp:rsid wsp:val=&quot;00A359F6&quot;/&gt;&lt;wsp:rsid wsp:val=&quot;00A35C45&quot;/&gt;&lt;wsp:rsid wsp:val=&quot;00A35E8F&quot;/&gt;&lt;wsp:rsid wsp:val=&quot;00A363A7&quot;/&gt;&lt;wsp:rsid wsp:val=&quot;00A3681E&quot;/&gt;&lt;wsp:rsid wsp:val=&quot;00A3688D&quot;/&gt;&lt;wsp:rsid wsp:val=&quot;00A36A52&quot;/&gt;&lt;wsp:rsid wsp:val=&quot;00A36D0B&quot;/&gt;&lt;wsp:rsid wsp:val=&quot;00A37028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92&quot;/&gt;&lt;wsp:rsid wsp:val=&quot;00A37FB2&quot;/&gt;&lt;wsp:rsid wsp:val=&quot;00A40335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1130&quot;/&gt;&lt;wsp:rsid wsp:val=&quot;00A412DA&quot;/&gt;&lt;wsp:rsid wsp:val=&quot;00A41453&quot;/&gt;&lt;wsp:rsid wsp:val=&quot;00A416DE&quot;/&gt;&lt;wsp:rsid wsp:val=&quot;00A4193C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87F&quot;/&gt;&lt;wsp:rsid wsp:val=&quot;00A429BA&quot;/&gt;&lt;wsp:rsid wsp:val=&quot;00A42A9E&quot;/&gt;&lt;wsp:rsid wsp:val=&quot;00A42BBF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9D1&quot;/&gt;&lt;wsp:rsid wsp:val=&quot;00A44E28&quot;/&gt;&lt;wsp:rsid wsp:val=&quot;00A45437&quot;/&gt;&lt;wsp:rsid wsp:val=&quot;00A4579C&quot;/&gt;&lt;wsp:rsid wsp:val=&quot;00A45A92&quot;/&gt;&lt;wsp:rsid wsp:val=&quot;00A45D56&quot;/&gt;&lt;wsp:rsid wsp:val=&quot;00A45F24&quot;/&gt;&lt;wsp:rsid wsp:val=&quot;00A4660F&quot;/&gt;&lt;wsp:rsid wsp:val=&quot;00A46838&quot;/&gt;&lt;wsp:rsid wsp:val=&quot;00A46B9E&quot;/&gt;&lt;wsp:rsid wsp:val=&quot;00A46C7B&quot;/&gt;&lt;wsp:rsid wsp:val=&quot;00A46E31&quot;/&gt;&lt;wsp:rsid wsp:val=&quot;00A46ED6&quot;/&gt;&lt;wsp:rsid wsp:val=&quot;00A4720A&quot;/&gt;&lt;wsp:rsid wsp:val=&quot;00A47391&quot;/&gt;&lt;wsp:rsid wsp:val=&quot;00A4753B&quot;/&gt;&lt;wsp:rsid wsp:val=&quot;00A4756B&quot;/&gt;&lt;wsp:rsid wsp:val=&quot;00A477F1&quot;/&gt;&lt;wsp:rsid wsp:val=&quot;00A478AC&quot;/&gt;&lt;wsp:rsid wsp:val=&quot;00A47ADD&quot;/&gt;&lt;wsp:rsid wsp:val=&quot;00A50033&quot;/&gt;&lt;wsp:rsid wsp:val=&quot;00A50175&quot;/&gt;&lt;wsp:rsid wsp:val=&quot;00A504D3&quot;/&gt;&lt;wsp:rsid wsp:val=&quot;00A505B0&quot;/&gt;&lt;wsp:rsid wsp:val=&quot;00A508FB&quot;/&gt;&lt;wsp:rsid wsp:val=&quot;00A50C5A&quot;/&gt;&lt;wsp:rsid wsp:val=&quot;00A50D63&quot;/&gt;&lt;wsp:rsid wsp:val=&quot;00A511C5&quot;/&gt;&lt;wsp:rsid wsp:val=&quot;00A511FD&quot;/&gt;&lt;wsp:rsid wsp:val=&quot;00A51510&quot;/&gt;&lt;wsp:rsid wsp:val=&quot;00A51592&quot;/&gt;&lt;wsp:rsid wsp:val=&quot;00A517E8&quot;/&gt;&lt;wsp:rsid wsp:val=&quot;00A5196B&quot;/&gt;&lt;wsp:rsid wsp:val=&quot;00A519CA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929&quot;/&gt;&lt;wsp:rsid wsp:val=&quot;00A52CE2&quot;/&gt;&lt;wsp:rsid wsp:val=&quot;00A52D5F&quot;/&gt;&lt;wsp:rsid wsp:val=&quot;00A52E03&quot;/&gt;&lt;wsp:rsid wsp:val=&quot;00A52FDC&quot;/&gt;&lt;wsp:rsid wsp:val=&quot;00A536E3&quot;/&gt;&lt;wsp:rsid wsp:val=&quot;00A5373C&quot;/&gt;&lt;wsp:rsid wsp:val=&quot;00A53797&quot;/&gt;&lt;wsp:rsid wsp:val=&quot;00A5388E&quot;/&gt;&lt;wsp:rsid wsp:val=&quot;00A538D4&quot;/&gt;&lt;wsp:rsid wsp:val=&quot;00A53BC6&quot;/&gt;&lt;wsp:rsid wsp:val=&quot;00A53F79&quot;/&gt;&lt;wsp:rsid wsp:val=&quot;00A542F3&quot;/&gt;&lt;wsp:rsid wsp:val=&quot;00A5446C&quot;/&gt;&lt;wsp:rsid wsp:val=&quot;00A54717&quot;/&gt;&lt;wsp:rsid wsp:val=&quot;00A54AC2&quot;/&gt;&lt;wsp:rsid wsp:val=&quot;00A54C5E&quot;/&gt;&lt;wsp:rsid wsp:val=&quot;00A54FC1&quot;/&gt;&lt;wsp:rsid wsp:val=&quot;00A55163&quot;/&gt;&lt;wsp:rsid wsp:val=&quot;00A55169&quot;/&gt;&lt;wsp:rsid wsp:val=&quot;00A553DB&quot;/&gt;&lt;wsp:rsid wsp:val=&quot;00A5553A&quot;/&gt;&lt;wsp:rsid wsp:val=&quot;00A5559C&quot;/&gt;&lt;wsp:rsid wsp:val=&quot;00A555F6&quot;/&gt;&lt;wsp:rsid wsp:val=&quot;00A55926&quot;/&gt;&lt;wsp:rsid wsp:val=&quot;00A559C9&quot;/&gt;&lt;wsp:rsid wsp:val=&quot;00A55A4D&quot;/&gt;&lt;wsp:rsid wsp:val=&quot;00A55B6D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71A&quot;/&gt;&lt;wsp:rsid wsp:val=&quot;00A60749&quot;/&gt;&lt;wsp:rsid wsp:val=&quot;00A60C30&quot;/&gt;&lt;wsp:rsid wsp:val=&quot;00A60E02&quot;/&gt;&lt;wsp:rsid wsp:val=&quot;00A61246&quot;/&gt;&lt;wsp:rsid wsp:val=&quot;00A61622&quot;/&gt;&lt;wsp:rsid wsp:val=&quot;00A617D3&quot;/&gt;&lt;wsp:rsid wsp:val=&quot;00A61A95&quot;/&gt;&lt;wsp:rsid wsp:val=&quot;00A61B0D&quot;/&gt;&lt;wsp:rsid wsp:val=&quot;00A61B7A&quot;/&gt;&lt;wsp:rsid wsp:val=&quot;00A61D50&quot;/&gt;&lt;wsp:rsid wsp:val=&quot;00A61DC2&quot;/&gt;&lt;wsp:rsid wsp:val=&quot;00A62466&quot;/&gt;&lt;wsp:rsid wsp:val=&quot;00A6247D&quot;/&gt;&lt;wsp:rsid wsp:val=&quot;00A627C6&quot;/&gt;&lt;wsp:rsid wsp:val=&quot;00A629AA&quot;/&gt;&lt;wsp:rsid wsp:val=&quot;00A62A13&quot;/&gt;&lt;wsp:rsid wsp:val=&quot;00A6308C&quot;/&gt;&lt;wsp:rsid wsp:val=&quot;00A633F5&quot;/&gt;&lt;wsp:rsid wsp:val=&quot;00A634A0&quot;/&gt;&lt;wsp:rsid wsp:val=&quot;00A6358A&quot;/&gt;&lt;wsp:rsid wsp:val=&quot;00A63AFC&quot;/&gt;&lt;wsp:rsid wsp:val=&quot;00A63CC4&quot;/&gt;&lt;wsp:rsid wsp:val=&quot;00A63D54&quot;/&gt;&lt;wsp:rsid wsp:val=&quot;00A643F6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5145&quot;/&gt;&lt;wsp:rsid wsp:val=&quot;00A6519E&quot;/&gt;&lt;wsp:rsid wsp:val=&quot;00A65347&quot;/&gt;&lt;wsp:rsid wsp:val=&quot;00A6536E&quot;/&gt;&lt;wsp:rsid wsp:val=&quot;00A655C6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D71&quot;/&gt;&lt;wsp:rsid wsp:val=&quot;00A67112&quot;/&gt;&lt;wsp:rsid wsp:val=&quot;00A671DA&quot;/&gt;&lt;wsp:rsid wsp:val=&quot;00A67326&quot;/&gt;&lt;wsp:rsid wsp:val=&quot;00A6752C&quot;/&gt;&lt;wsp:rsid wsp:val=&quot;00A678EC&quot;/&gt;&lt;wsp:rsid wsp:val=&quot;00A679FF&quot;/&gt;&lt;wsp:rsid wsp:val=&quot;00A67A63&quot;/&gt;&lt;wsp:rsid wsp:val=&quot;00A67D8D&quot;/&gt;&lt;wsp:rsid wsp:val=&quot;00A70248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363&quot;/&gt;&lt;wsp:rsid wsp:val=&quot;00A72784&quot;/&gt;&lt;wsp:rsid wsp:val=&quot;00A72A3C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A3&quot;/&gt;&lt;wsp:rsid wsp:val=&quot;00A73BF9&quot;/&gt;&lt;wsp:rsid wsp:val=&quot;00A7409F&quot;/&gt;&lt;wsp:rsid wsp:val=&quot;00A74160&quot;/&gt;&lt;wsp:rsid wsp:val=&quot;00A741A3&quot;/&gt;&lt;wsp:rsid wsp:val=&quot;00A741A8&quot;/&gt;&lt;wsp:rsid wsp:val=&quot;00A741D1&quot;/&gt;&lt;wsp:rsid wsp:val=&quot;00A7425A&quot;/&gt;&lt;wsp:rsid wsp:val=&quot;00A742AE&quot;/&gt;&lt;wsp:rsid wsp:val=&quot;00A7445B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D5&quot;/&gt;&lt;wsp:rsid wsp:val=&quot;00A74E78&quot;/&gt;&lt;wsp:rsid wsp:val=&quot;00A74FC3&quot;/&gt;&lt;wsp:rsid wsp:val=&quot;00A7509B&quot;/&gt;&lt;wsp:rsid wsp:val=&quot;00A75903&quot;/&gt;&lt;wsp:rsid wsp:val=&quot;00A75AA0&quot;/&gt;&lt;wsp:rsid wsp:val=&quot;00A75B87&quot;/&gt;&lt;wsp:rsid wsp:val=&quot;00A769F6&quot;/&gt;&lt;wsp:rsid wsp:val=&quot;00A76EF7&quot;/&gt;&lt;wsp:rsid wsp:val=&quot;00A77020&quot;/&gt;&lt;wsp:rsid wsp:val=&quot;00A77402&quot;/&gt;&lt;wsp:rsid wsp:val=&quot;00A77752&quot;/&gt;&lt;wsp:rsid wsp:val=&quot;00A77BAB&quot;/&gt;&lt;wsp:rsid wsp:val=&quot;00A8001E&quot;/&gt;&lt;wsp:rsid wsp:val=&quot;00A8022B&quot;/&gt;&lt;wsp:rsid wsp:val=&quot;00A80334&quot;/&gt;&lt;wsp:rsid wsp:val=&quot;00A8065C&quot;/&gt;&lt;wsp:rsid wsp:val=&quot;00A808EF&quot;/&gt;&lt;wsp:rsid wsp:val=&quot;00A80928&quot;/&gt;&lt;wsp:rsid wsp:val=&quot;00A80C18&quot;/&gt;&lt;wsp:rsid wsp:val=&quot;00A80E68&quot;/&gt;&lt;wsp:rsid wsp:val=&quot;00A80F9C&quot;/&gt;&lt;wsp:rsid wsp:val=&quot;00A81285&quot;/&gt;&lt;wsp:rsid wsp:val=&quot;00A81AC4&quot;/&gt;&lt;wsp:rsid wsp:val=&quot;00A81CB9&quot;/&gt;&lt;wsp:rsid wsp:val=&quot;00A81D59&quot;/&gt;&lt;wsp:rsid wsp:val=&quot;00A81E3F&quot;/&gt;&lt;wsp:rsid wsp:val=&quot;00A820F9&quot;/&gt;&lt;wsp:rsid wsp:val=&quot;00A823B9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73&quot;/&gt;&lt;wsp:rsid wsp:val=&quot;00A82F46&quot;/&gt;&lt;wsp:rsid wsp:val=&quot;00A83107&quot;/&gt;&lt;wsp:rsid wsp:val=&quot;00A831FF&quot;/&gt;&lt;wsp:rsid wsp:val=&quot;00A832EA&quot;/&gt;&lt;wsp:rsid wsp:val=&quot;00A8378A&quot;/&gt;&lt;wsp:rsid wsp:val=&quot;00A8386B&quot;/&gt;&lt;wsp:rsid wsp:val=&quot;00A83E09&quot;/&gt;&lt;wsp:rsid wsp:val=&quot;00A84252&quot;/&gt;&lt;wsp:rsid wsp:val=&quot;00A842BE&quot;/&gt;&lt;wsp:rsid wsp:val=&quot;00A84512&quot;/&gt;&lt;wsp:rsid wsp:val=&quot;00A84668&quot;/&gt;&lt;wsp:rsid wsp:val=&quot;00A846FA&quot;/&gt;&lt;wsp:rsid wsp:val=&quot;00A84708&quot;/&gt;&lt;wsp:rsid wsp:val=&quot;00A84978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70F&quot;/&gt;&lt;wsp:rsid wsp:val=&quot;00A878FE&quot;/&gt;&lt;wsp:rsid wsp:val=&quot;00A87A56&quot;/&gt;&lt;wsp:rsid wsp:val=&quot;00A87A6B&quot;/&gt;&lt;wsp:rsid wsp:val=&quot;00A87CAA&quot;/&gt;&lt;wsp:rsid wsp:val=&quot;00A901F0&quot;/&gt;&lt;wsp:rsid wsp:val=&quot;00A9032C&quot;/&gt;&lt;wsp:rsid wsp:val=&quot;00A904FB&quot;/&gt;&lt;wsp:rsid wsp:val=&quot;00A908C6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AF4&quot;/&gt;&lt;wsp:rsid wsp:val=&quot;00A91D7F&quot;/&gt;&lt;wsp:rsid wsp:val=&quot;00A92003&quot;/&gt;&lt;wsp:rsid wsp:val=&quot;00A92122&quot;/&gt;&lt;wsp:rsid wsp:val=&quot;00A925EE&quot;/&gt;&lt;wsp:rsid wsp:val=&quot;00A92795&quot;/&gt;&lt;wsp:rsid wsp:val=&quot;00A92A17&quot;/&gt;&lt;wsp:rsid wsp:val=&quot;00A92F4A&quot;/&gt;&lt;wsp:rsid wsp:val=&quot;00A9329D&quot;/&gt;&lt;wsp:rsid wsp:val=&quot;00A93561&quot;/&gt;&lt;wsp:rsid wsp:val=&quot;00A935D8&quot;/&gt;&lt;wsp:rsid wsp:val=&quot;00A93AD4&quot;/&gt;&lt;wsp:rsid wsp:val=&quot;00A93B37&quot;/&gt;&lt;wsp:rsid wsp:val=&quot;00A93CDC&quot;/&gt;&lt;wsp:rsid wsp:val=&quot;00A941CE&quot;/&gt;&lt;wsp:rsid wsp:val=&quot;00A94389&quot;/&gt;&lt;wsp:rsid wsp:val=&quot;00A94996&quot;/&gt;&lt;wsp:rsid wsp:val=&quot;00A94B47&quot;/&gt;&lt;wsp:rsid wsp:val=&quot;00A94CC8&quot;/&gt;&lt;wsp:rsid wsp:val=&quot;00A94FD4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62B&quot;/&gt;&lt;wsp:rsid wsp:val=&quot;00A96B7F&quot;/&gt;&lt;wsp:rsid wsp:val=&quot;00A96C9D&quot;/&gt;&lt;wsp:rsid wsp:val=&quot;00A97040&quot;/&gt;&lt;wsp:rsid wsp:val=&quot;00A9709A&quot;/&gt;&lt;wsp:rsid wsp:val=&quot;00A972B6&quot;/&gt;&lt;wsp:rsid wsp:val=&quot;00A97803&quot;/&gt;&lt;wsp:rsid wsp:val=&quot;00A9790E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E&quot;/&gt;&lt;wsp:rsid wsp:val=&quot;00AA297D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BDD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ACC&quot;/&gt;&lt;wsp:rsid wsp:val=&quot;00AA61FA&quot;/&gt;&lt;wsp:rsid wsp:val=&quot;00AA641D&quot;/&gt;&lt;wsp:rsid wsp:val=&quot;00AA6618&quot;/&gt;&lt;wsp:rsid wsp:val=&quot;00AA675A&quot;/&gt;&lt;wsp:rsid wsp:val=&quot;00AA6A18&quot;/&gt;&lt;wsp:rsid wsp:val=&quot;00AA6BBD&quot;/&gt;&lt;wsp:rsid wsp:val=&quot;00AA6C6C&quot;/&gt;&lt;wsp:rsid wsp:val=&quot;00AA6D50&quot;/&gt;&lt;wsp:rsid wsp:val=&quot;00AA7041&quot;/&gt;&lt;wsp:rsid wsp:val=&quot;00AA7315&quot;/&gt;&lt;wsp:rsid wsp:val=&quot;00AA7333&quot;/&gt;&lt;wsp:rsid wsp:val=&quot;00AA73BB&quot;/&gt;&lt;wsp:rsid wsp:val=&quot;00AA7503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4E4&quot;/&gt;&lt;wsp:rsid wsp:val=&quot;00AB0764&quot;/&gt;&lt;wsp:rsid wsp:val=&quot;00AB09F1&quot;/&gt;&lt;wsp:rsid wsp:val=&quot;00AB0A0F&quot;/&gt;&lt;wsp:rsid wsp:val=&quot;00AB0A36&quot;/&gt;&lt;wsp:rsid wsp:val=&quot;00AB0C83&quot;/&gt;&lt;wsp:rsid wsp:val=&quot;00AB14CA&quot;/&gt;&lt;wsp:rsid wsp:val=&quot;00AB1664&quot;/&gt;&lt;wsp:rsid wsp:val=&quot;00AB1850&quot;/&gt;&lt;wsp:rsid wsp:val=&quot;00AB1899&quot;/&gt;&lt;wsp:rsid wsp:val=&quot;00AB1B7C&quot;/&gt;&lt;wsp:rsid wsp:val=&quot;00AB2077&quot;/&gt;&lt;wsp:rsid wsp:val=&quot;00AB20E7&quot;/&gt;&lt;wsp:rsid wsp:val=&quot;00AB27F5&quot;/&gt;&lt;wsp:rsid wsp:val=&quot;00AB289F&quot;/&gt;&lt;wsp:rsid wsp:val=&quot;00AB30F6&quot;/&gt;&lt;wsp:rsid wsp:val=&quot;00AB33DA&quot;/&gt;&lt;wsp:rsid wsp:val=&quot;00AB340E&quot;/&gt;&lt;wsp:rsid wsp:val=&quot;00AB344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C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8B&quot;/&gt;&lt;wsp:rsid wsp:val=&quot;00AB5CA9&quot;/&gt;&lt;wsp:rsid wsp:val=&quot;00AB624C&quot;/&gt;&lt;wsp:rsid wsp:val=&quot;00AB68A5&quot;/&gt;&lt;wsp:rsid wsp:val=&quot;00AB6CF8&quot;/&gt;&lt;wsp:rsid wsp:val=&quot;00AB6E07&quot;/&gt;&lt;wsp:rsid wsp:val=&quot;00AB6E7D&quot;/&gt;&lt;wsp:rsid wsp:val=&quot;00AB715F&quot;/&gt;&lt;wsp:rsid wsp:val=&quot;00AB7633&quot;/&gt;&lt;wsp:rsid wsp:val=&quot;00AB76B1&quot;/&gt;&lt;wsp:rsid wsp:val=&quot;00AB7B33&quot;/&gt;&lt;wsp:rsid wsp:val=&quot;00AB7B53&quot;/&gt;&lt;wsp:rsid wsp:val=&quot;00AB7D25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C75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2DB&quot;/&gt;&lt;wsp:rsid wsp:val=&quot;00AC237E&quot;/&gt;&lt;wsp:rsid wsp:val=&quot;00AC262B&quot;/&gt;&lt;wsp:rsid wsp:val=&quot;00AC2C32&quot;/&gt;&lt;wsp:rsid wsp:val=&quot;00AC2D59&quot;/&gt;&lt;wsp:rsid wsp:val=&quot;00AC2F56&quot;/&gt;&lt;wsp:rsid wsp:val=&quot;00AC2FD3&quot;/&gt;&lt;wsp:rsid wsp:val=&quot;00AC306E&quot;/&gt;&lt;wsp:rsid wsp:val=&quot;00AC3544&quot;/&gt;&lt;wsp:rsid wsp:val=&quot;00AC3547&quot;/&gt;&lt;wsp:rsid wsp:val=&quot;00AC3693&quot;/&gt;&lt;wsp:rsid wsp:val=&quot;00AC37CC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71F&quot;/&gt;&lt;wsp:rsid wsp:val=&quot;00AC4903&quot;/&gt;&lt;wsp:rsid wsp:val=&quot;00AC4A10&quot;/&gt;&lt;wsp:rsid wsp:val=&quot;00AC4B64&quot;/&gt;&lt;wsp:rsid wsp:val=&quot;00AC4DB9&quot;/&gt;&lt;wsp:rsid wsp:val=&quot;00AC545D&quot;/&gt;&lt;wsp:rsid wsp:val=&quot;00AC55DD&quot;/&gt;&lt;wsp:rsid wsp:val=&quot;00AC568B&quot;/&gt;&lt;wsp:rsid wsp:val=&quot;00AC5A11&quot;/&gt;&lt;wsp:rsid wsp:val=&quot;00AC5DB4&quot;/&gt;&lt;wsp:rsid wsp:val=&quot;00AC62E7&quot;/&gt;&lt;wsp:rsid wsp:val=&quot;00AC63AC&quot;/&gt;&lt;wsp:rsid wsp:val=&quot;00AC64F6&quot;/&gt;&lt;wsp:rsid wsp:val=&quot;00AC6679&quot;/&gt;&lt;wsp:rsid wsp:val=&quot;00AC674E&quot;/&gt;&lt;wsp:rsid wsp:val=&quot;00AC6856&quot;/&gt;&lt;wsp:rsid wsp:val=&quot;00AC6A15&quot;/&gt;&lt;wsp:rsid wsp:val=&quot;00AC6A70&quot;/&gt;&lt;wsp:rsid wsp:val=&quot;00AC6B75&quot;/&gt;&lt;wsp:rsid wsp:val=&quot;00AC6E2D&quot;/&gt;&lt;wsp:rsid wsp:val=&quot;00AC7145&quot;/&gt;&lt;wsp:rsid wsp:val=&quot;00AC716C&quot;/&gt;&lt;wsp:rsid wsp:val=&quot;00AC7341&quot;/&gt;&lt;wsp:rsid wsp:val=&quot;00AC7370&quot;/&gt;&lt;wsp:rsid wsp:val=&quot;00AC7C5F&quot;/&gt;&lt;wsp:rsid wsp:val=&quot;00AC7FF2&quot;/&gt;&lt;wsp:rsid wsp:val=&quot;00AD002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1032&quot;/&gt;&lt;wsp:rsid wsp:val=&quot;00AD1063&quot;/&gt;&lt;wsp:rsid wsp:val=&quot;00AD1185&quot;/&gt;&lt;wsp:rsid wsp:val=&quot;00AD120B&quot;/&gt;&lt;wsp:rsid wsp:val=&quot;00AD166D&quot;/&gt;&lt;wsp:rsid wsp:val=&quot;00AD2090&quot;/&gt;&lt;wsp:rsid wsp:val=&quot;00AD20C2&quot;/&gt;&lt;wsp:rsid wsp:val=&quot;00AD224F&quot;/&gt;&lt;wsp:rsid wsp:val=&quot;00AD2293&quot;/&gt;&lt;wsp:rsid wsp:val=&quot;00AD241E&quot;/&gt;&lt;wsp:rsid wsp:val=&quot;00AD2889&quot;/&gt;&lt;wsp:rsid wsp:val=&quot;00AD2A48&quot;/&gt;&lt;wsp:rsid wsp:val=&quot;00AD2D4B&quot;/&gt;&lt;wsp:rsid wsp:val=&quot;00AD2F6C&quot;/&gt;&lt;wsp:rsid wsp:val=&quot;00AD35CD&quot;/&gt;&lt;wsp:rsid wsp:val=&quot;00AD385D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E13&quot;/&gt;&lt;wsp:rsid wsp:val=&quot;00AD512D&quot;/&gt;&lt;wsp:rsid wsp:val=&quot;00AD51D8&quot;/&gt;&lt;wsp:rsid wsp:val=&quot;00AD554D&quot;/&gt;&lt;wsp:rsid wsp:val=&quot;00AD5B68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6B2&quot;/&gt;&lt;wsp:rsid wsp:val=&quot;00AD6AC5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EA&quot;/&gt;&lt;wsp:rsid wsp:val=&quot;00AD7ACE&quot;/&gt;&lt;wsp:rsid wsp:val=&quot;00AD7DAF&quot;/&gt;&lt;wsp:rsid wsp:val=&quot;00AD7FD3&quot;/&gt;&lt;wsp:rsid wsp:val=&quot;00AE005A&quot;/&gt;&lt;wsp:rsid wsp:val=&quot;00AE0212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7A&quot;/&gt;&lt;wsp:rsid wsp:val=&quot;00AE23FD&quot;/&gt;&lt;wsp:rsid wsp:val=&quot;00AE244C&quot;/&gt;&lt;wsp:rsid wsp:val=&quot;00AE2501&quot;/&gt;&lt;wsp:rsid wsp:val=&quot;00AE2816&quot;/&gt;&lt;wsp:rsid wsp:val=&quot;00AE285B&quot;/&gt;&lt;wsp:rsid wsp:val=&quot;00AE29F4&quot;/&gt;&lt;wsp:rsid wsp:val=&quot;00AE2EF7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B41&quot;/&gt;&lt;wsp:rsid wsp:val=&quot;00AE5B82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8B&quot;/&gt;&lt;wsp:rsid wsp:val=&quot;00AE777A&quot;/&gt;&lt;wsp:rsid wsp:val=&quot;00AE7800&quot;/&gt;&lt;wsp:rsid wsp:val=&quot;00AE7A07&quot;/&gt;&lt;wsp:rsid wsp:val=&quot;00AE7A36&quot;/&gt;&lt;wsp:rsid wsp:val=&quot;00AE7BE4&quot;/&gt;&lt;wsp:rsid wsp:val=&quot;00AF00AC&quot;/&gt;&lt;wsp:rsid wsp:val=&quot;00AF00D4&quot;/&gt;&lt;wsp:rsid wsp:val=&quot;00AF0114&quot;/&gt;&lt;wsp:rsid wsp:val=&quot;00AF0130&quot;/&gt;&lt;wsp:rsid wsp:val=&quot;00AF02B1&quot;/&gt;&lt;wsp:rsid wsp:val=&quot;00AF036F&quot;/&gt;&lt;wsp:rsid wsp:val=&quot;00AF0550&quot;/&gt;&lt;wsp:rsid wsp:val=&quot;00AF0C2F&quot;/&gt;&lt;wsp:rsid wsp:val=&quot;00AF0C32&quot;/&gt;&lt;wsp:rsid wsp:val=&quot;00AF0F62&quot;/&gt;&lt;wsp:rsid wsp:val=&quot;00AF1614&quot;/&gt;&lt;wsp:rsid wsp:val=&quot;00AF1681&quot;/&gt;&lt;wsp:rsid wsp:val=&quot;00AF1859&quot;/&gt;&lt;wsp:rsid wsp:val=&quot;00AF1905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BED&quot;/&gt;&lt;wsp:rsid wsp:val=&quot;00AF3D7C&quot;/&gt;&lt;wsp:rsid wsp:val=&quot;00AF3E3F&quot;/&gt;&lt;wsp:rsid wsp:val=&quot;00AF3FD0&quot;/&gt;&lt;wsp:rsid wsp:val=&quot;00AF4680&quot;/&gt;&lt;wsp:rsid wsp:val=&quot;00AF4951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72F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254&quot;/&gt;&lt;wsp:rsid wsp:val=&quot;00AF732F&quot;/&gt;&lt;wsp:rsid wsp:val=&quot;00AF751A&quot;/&gt;&lt;wsp:rsid wsp:val=&quot;00AF773A&quot;/&gt;&lt;wsp:rsid wsp:val=&quot;00AF79F6&quot;/&gt;&lt;wsp:rsid wsp:val=&quot;00AF7AF7&quot;/&gt;&lt;wsp:rsid wsp:val=&quot;00AF7EAA&quot;/&gt;&lt;wsp:rsid wsp:val=&quot;00B0005E&quot;/&gt;&lt;wsp:rsid wsp:val=&quot;00B00180&quot;/&gt;&lt;wsp:rsid wsp:val=&quot;00B001A2&quot;/&gt;&lt;wsp:rsid wsp:val=&quot;00B004C7&quot;/&gt;&lt;wsp:rsid wsp:val=&quot;00B004D6&quot;/&gt;&lt;wsp:rsid wsp:val=&quot;00B00888&quot;/&gt;&lt;wsp:rsid wsp:val=&quot;00B00C86&quot;/&gt;&lt;wsp:rsid wsp:val=&quot;00B00D47&quot;/&gt;&lt;wsp:rsid wsp:val=&quot;00B00DA5&quot;/&gt;&lt;wsp:rsid wsp:val=&quot;00B01164&quot;/&gt;&lt;wsp:rsid wsp:val=&quot;00B012A8&quot;/&gt;&lt;wsp:rsid wsp:val=&quot;00B0160B&quot;/&gt;&lt;wsp:rsid wsp:val=&quot;00B01A02&quot;/&gt;&lt;wsp:rsid wsp:val=&quot;00B01B76&quot;/&gt;&lt;wsp:rsid wsp:val=&quot;00B0205D&quot;/&gt;&lt;wsp:rsid wsp:val=&quot;00B020DC&quot;/&gt;&lt;wsp:rsid wsp:val=&quot;00B023EC&quot;/&gt;&lt;wsp:rsid wsp:val=&quot;00B0255F&quot;/&gt;&lt;wsp:rsid wsp:val=&quot;00B025A4&quot;/&gt;&lt;wsp:rsid wsp:val=&quot;00B02964&quot;/&gt;&lt;wsp:rsid wsp:val=&quot;00B02BFF&quot;/&gt;&lt;wsp:rsid wsp:val=&quot;00B02DEF&quot;/&gt;&lt;wsp:rsid wsp:val=&quot;00B031ED&quot;/&gt;&lt;wsp:rsid wsp:val=&quot;00B034E4&quot;/&gt;&lt;wsp:rsid wsp:val=&quot;00B03551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8F5&quot;/&gt;&lt;wsp:rsid wsp:val=&quot;00B04E00&quot;/&gt;&lt;wsp:rsid wsp:val=&quot;00B04F24&quot;/&gt;&lt;wsp:rsid wsp:val=&quot;00B051D3&quot;/&gt;&lt;wsp:rsid wsp:val=&quot;00B0535A&quot;/&gt;&lt;wsp:rsid wsp:val=&quot;00B055EF&quot;/&gt;&lt;wsp:rsid wsp:val=&quot;00B05A4B&quot;/&gt;&lt;wsp:rsid wsp:val=&quot;00B05DBE&quot;/&gt;&lt;wsp:rsid wsp:val=&quot;00B06354&quot;/&gt;&lt;wsp:rsid wsp:val=&quot;00B06495&quot;/&gt;&lt;wsp:rsid wsp:val=&quot;00B06612&quot;/&gt;&lt;wsp:rsid wsp:val=&quot;00B06D92&quot;/&gt;&lt;wsp:rsid wsp:val=&quot;00B072BC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603&quot;/&gt;&lt;wsp:rsid wsp:val=&quot;00B107A2&quot;/&gt;&lt;wsp:rsid wsp:val=&quot;00B107B0&quot;/&gt;&lt;wsp:rsid wsp:val=&quot;00B10926&quot;/&gt;&lt;wsp:rsid wsp:val=&quot;00B10D56&quot;/&gt;&lt;wsp:rsid wsp:val=&quot;00B10E9D&quot;/&gt;&lt;wsp:rsid wsp:val=&quot;00B10FA2&quot;/&gt;&lt;wsp:rsid wsp:val=&quot;00B114FF&quot;/&gt;&lt;wsp:rsid wsp:val=&quot;00B1154D&quot;/&gt;&lt;wsp:rsid wsp:val=&quot;00B11A2B&quot;/&gt;&lt;wsp:rsid wsp:val=&quot;00B11D0C&quot;/&gt;&lt;wsp:rsid wsp:val=&quot;00B12640&quot;/&gt;&lt;wsp:rsid wsp:val=&quot;00B12B56&quot;/&gt;&lt;wsp:rsid wsp:val=&quot;00B131E8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42F&quot;/&gt;&lt;wsp:rsid wsp:val=&quot;00B144B2&quot;/&gt;&lt;wsp:rsid wsp:val=&quot;00B146C2&quot;/&gt;&lt;wsp:rsid wsp:val=&quot;00B149C3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A1&quot;/&gt;&lt;wsp:rsid wsp:val=&quot;00B15BC4&quot;/&gt;&lt;wsp:rsid wsp:val=&quot;00B15BF5&quot;/&gt;&lt;wsp:rsid wsp:val=&quot;00B15D02&quot;/&gt;&lt;wsp:rsid wsp:val=&quot;00B1615E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45F&quot;/&gt;&lt;wsp:rsid wsp:val=&quot;00B175DD&quot;/&gt;&lt;wsp:rsid wsp:val=&quot;00B17746&quot;/&gt;&lt;wsp:rsid wsp:val=&quot;00B17978&quot;/&gt;&lt;wsp:rsid wsp:val=&quot;00B17B19&quot;/&gt;&lt;wsp:rsid wsp:val=&quot;00B17B21&quot;/&gt;&lt;wsp:rsid wsp:val=&quot;00B17D33&quot;/&gt;&lt;wsp:rsid wsp:val=&quot;00B17F4C&quot;/&gt;&lt;wsp:rsid wsp:val=&quot;00B2095F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504&quot;/&gt;&lt;wsp:rsid wsp:val=&quot;00B21665&quot;/&gt;&lt;wsp:rsid wsp:val=&quot;00B217F3&quot;/&gt;&lt;wsp:rsid wsp:val=&quot;00B21979&quot;/&gt;&lt;wsp:rsid wsp:val=&quot;00B21B68&quot;/&gt;&lt;wsp:rsid wsp:val=&quot;00B21C3C&quot;/&gt;&lt;wsp:rsid wsp:val=&quot;00B21FE6&quot;/&gt;&lt;wsp:rsid wsp:val=&quot;00B2249D&quot;/&gt;&lt;wsp:rsid wsp:val=&quot;00B22568&quot;/&gt;&lt;wsp:rsid wsp:val=&quot;00B22A21&quot;/&gt;&lt;wsp:rsid wsp:val=&quot;00B22B32&quot;/&gt;&lt;wsp:rsid wsp:val=&quot;00B22BD2&quot;/&gt;&lt;wsp:rsid wsp:val=&quot;00B22C7C&quot;/&gt;&lt;wsp:rsid wsp:val=&quot;00B22D2F&quot;/&gt;&lt;wsp:rsid wsp:val=&quot;00B22F8B&quot;/&gt;&lt;wsp:rsid wsp:val=&quot;00B22FE4&quot;/&gt;&lt;wsp:rsid wsp:val=&quot;00B2322B&quot;/&gt;&lt;wsp:rsid wsp:val=&quot;00B23511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3D0&quot;/&gt;&lt;wsp:rsid wsp:val=&quot;00B24798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9F6&quot;/&gt;&lt;wsp:rsid wsp:val=&quot;00B25B8B&quot;/&gt;&lt;wsp:rsid wsp:val=&quot;00B25DAA&quot;/&gt;&lt;wsp:rsid wsp:val=&quot;00B25FC2&quot;/&gt;&lt;wsp:rsid wsp:val=&quot;00B2606D&quot;/&gt;&lt;wsp:rsid wsp:val=&quot;00B26225&quot;/&gt;&lt;wsp:rsid wsp:val=&quot;00B2641A&quot;/&gt;&lt;wsp:rsid wsp:val=&quot;00B2658E&quot;/&gt;&lt;wsp:rsid wsp:val=&quot;00B268B4&quot;/&gt;&lt;wsp:rsid wsp:val=&quot;00B26906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EA&quot;/&gt;&lt;wsp:rsid wsp:val=&quot;00B30DF2&quot;/&gt;&lt;wsp:rsid wsp:val=&quot;00B30F14&quot;/&gt;&lt;wsp:rsid wsp:val=&quot;00B311A0&quot;/&gt;&lt;wsp:rsid wsp:val=&quot;00B31271&quot;/&gt;&lt;wsp:rsid wsp:val=&quot;00B31544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2442&quot;/&gt;&lt;wsp:rsid wsp:val=&quot;00B32514&quot;/&gt;&lt;wsp:rsid wsp:val=&quot;00B3299C&quot;/&gt;&lt;wsp:rsid wsp:val=&quot;00B32E56&quot;/&gt;&lt;wsp:rsid wsp:val=&quot;00B32FC3&quot;/&gt;&lt;wsp:rsid wsp:val=&quot;00B3317C&quot;/&gt;&lt;wsp:rsid wsp:val=&quot;00B3369B&quot;/&gt;&lt;wsp:rsid wsp:val=&quot;00B336A6&quot;/&gt;&lt;wsp:rsid wsp:val=&quot;00B33725&quot;/&gt;&lt;wsp:rsid wsp:val=&quot;00B338C8&quot;/&gt;&lt;wsp:rsid wsp:val=&quot;00B33932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40031&quot;/&gt;&lt;wsp:rsid wsp:val=&quot;00B4024A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74&quot;/&gt;&lt;wsp:rsid wsp:val=&quot;00B42469&quot;/&gt;&lt;wsp:rsid wsp:val=&quot;00B425FA&quot;/&gt;&lt;wsp:rsid wsp:val=&quot;00B42686&quot;/&gt;&lt;wsp:rsid wsp:val=&quot;00B42871&quot;/&gt;&lt;wsp:rsid wsp:val=&quot;00B4291A&quot;/&gt;&lt;wsp:rsid wsp:val=&quot;00B42948&quot;/&gt;&lt;wsp:rsid wsp:val=&quot;00B42A09&quot;/&gt;&lt;wsp:rsid wsp:val=&quot;00B42B26&quot;/&gt;&lt;wsp:rsid wsp:val=&quot;00B42CC2&quot;/&gt;&lt;wsp:rsid wsp:val=&quot;00B42E54&quot;/&gt;&lt;wsp:rsid wsp:val=&quot;00B43086&quot;/&gt;&lt;wsp:rsid wsp:val=&quot;00B43203&quot;/&gt;&lt;wsp:rsid wsp:val=&quot;00B4344E&quot;/&gt;&lt;wsp:rsid wsp:val=&quot;00B4349D&quot;/&gt;&lt;wsp:rsid wsp:val=&quot;00B434E8&quot;/&gt;&lt;wsp:rsid wsp:val=&quot;00B43715&quot;/&gt;&lt;wsp:rsid wsp:val=&quot;00B43818&quot;/&gt;&lt;wsp:rsid wsp:val=&quot;00B43851&quot;/&gt;&lt;wsp:rsid wsp:val=&quot;00B43898&quot;/&gt;&lt;wsp:rsid wsp:val=&quot;00B439A4&quot;/&gt;&lt;wsp:rsid wsp:val=&quot;00B43C01&quot;/&gt;&lt;wsp:rsid wsp:val=&quot;00B440BE&quot;/&gt;&lt;wsp:rsid wsp:val=&quot;00B44174&quot;/&gt;&lt;wsp:rsid wsp:val=&quot;00B4440D&quot;/&gt;&lt;wsp:rsid wsp:val=&quot;00B4441D&quot;/&gt;&lt;wsp:rsid wsp:val=&quot;00B4456E&quot;/&gt;&lt;wsp:rsid wsp:val=&quot;00B44D86&quot;/&gt;&lt;wsp:rsid wsp:val=&quot;00B44DB9&quot;/&gt;&lt;wsp:rsid wsp:val=&quot;00B44E4C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7132&quot;/&gt;&lt;wsp:rsid wsp:val=&quot;00B4790F&quot;/&gt;&lt;wsp:rsid wsp:val=&quot;00B47958&quot;/&gt;&lt;wsp:rsid wsp:val=&quot;00B47A41&quot;/&gt;&lt;wsp:rsid wsp:val=&quot;00B47AB7&quot;/&gt;&lt;wsp:rsid wsp:val=&quot;00B47CD0&quot;/&gt;&lt;wsp:rsid wsp:val=&quot;00B501DD&quot;/&gt;&lt;wsp:rsid wsp:val=&quot;00B50562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5A&quot;/&gt;&lt;wsp:rsid wsp:val=&quot;00B543B6&quot;/&gt;&lt;wsp:rsid wsp:val=&quot;00B545FB&quot;/&gt;&lt;wsp:rsid wsp:val=&quot;00B54C2D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9D8&quot;/&gt;&lt;wsp:rsid wsp:val=&quot;00B55A1B&quot;/&gt;&lt;wsp:rsid wsp:val=&quot;00B55C90&quot;/&gt;&lt;wsp:rsid wsp:val=&quot;00B55FDB&quot;/&gt;&lt;wsp:rsid wsp:val=&quot;00B56070&quot;/&gt;&lt;wsp:rsid wsp:val=&quot;00B560EF&quot;/&gt;&lt;wsp:rsid wsp:val=&quot;00B565C8&quot;/&gt;&lt;wsp:rsid wsp:val=&quot;00B56754&quot;/&gt;&lt;wsp:rsid wsp:val=&quot;00B567A5&quot;/&gt;&lt;wsp:rsid wsp:val=&quot;00B56E9F&quot;/&gt;&lt;wsp:rsid wsp:val=&quot;00B572C0&quot;/&gt;&lt;wsp:rsid wsp:val=&quot;00B572E6&quot;/&gt;&lt;wsp:rsid wsp:val=&quot;00B57318&quot;/&gt;&lt;wsp:rsid wsp:val=&quot;00B57898&quot;/&gt;&lt;wsp:rsid wsp:val=&quot;00B57C3D&quot;/&gt;&lt;wsp:rsid wsp:val=&quot;00B6026D&quot;/&gt;&lt;wsp:rsid wsp:val=&quot;00B60432&quot;/&gt;&lt;wsp:rsid wsp:val=&quot;00B60E22&quot;/&gt;&lt;wsp:rsid wsp:val=&quot;00B6107C&quot;/&gt;&lt;wsp:rsid wsp:val=&quot;00B610C8&quot;/&gt;&lt;wsp:rsid wsp:val=&quot;00B61929&quot;/&gt;&lt;wsp:rsid wsp:val=&quot;00B61CEF&quot;/&gt;&lt;wsp:rsid wsp:val=&quot;00B61D60&quot;/&gt;&lt;wsp:rsid wsp:val=&quot;00B61D68&quot;/&gt;&lt;wsp:rsid wsp:val=&quot;00B61D9F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31DE&quot;/&gt;&lt;wsp:rsid wsp:val=&quot;00B63496&quot;/&gt;&lt;wsp:rsid wsp:val=&quot;00B63572&quot;/&gt;&lt;wsp:rsid wsp:val=&quot;00B636A6&quot;/&gt;&lt;wsp:rsid wsp:val=&quot;00B63BFA&quot;/&gt;&lt;wsp:rsid wsp:val=&quot;00B63DEA&quot;/&gt;&lt;wsp:rsid wsp:val=&quot;00B63F5F&quot;/&gt;&lt;wsp:rsid wsp:val=&quot;00B6437D&quot;/&gt;&lt;wsp:rsid wsp:val=&quot;00B643E2&quot;/&gt;&lt;wsp:rsid wsp:val=&quot;00B64781&quot;/&gt;&lt;wsp:rsid wsp:val=&quot;00B64B34&quot;/&gt;&lt;wsp:rsid wsp:val=&quot;00B64B88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D21&quot;/&gt;&lt;wsp:rsid wsp:val=&quot;00B66DAD&quot;/&gt;&lt;wsp:rsid wsp:val=&quot;00B66DE0&quot;/&gt;&lt;wsp:rsid wsp:val=&quot;00B66E82&quot;/&gt;&lt;wsp:rsid wsp:val=&quot;00B671ED&quot;/&gt;&lt;wsp:rsid wsp:val=&quot;00B674FD&quot;/&gt;&lt;wsp:rsid wsp:val=&quot;00B67792&quot;/&gt;&lt;wsp:rsid wsp:val=&quot;00B6785C&quot;/&gt;&lt;wsp:rsid wsp:val=&quot;00B67C3C&quot;/&gt;&lt;wsp:rsid wsp:val=&quot;00B67D6D&quot;/&gt;&lt;wsp:rsid wsp:val=&quot;00B7011B&quot;/&gt;&lt;wsp:rsid wsp:val=&quot;00B70292&quot;/&gt;&lt;wsp:rsid wsp:val=&quot;00B70485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A2&quot;/&gt;&lt;wsp:rsid wsp:val=&quot;00B71833&quot;/&gt;&lt;wsp:rsid wsp:val=&quot;00B71C92&quot;/&gt;&lt;wsp:rsid wsp:val=&quot;00B71D8E&quot;/&gt;&lt;wsp:rsid wsp:val=&quot;00B72373&quot;/&gt;&lt;wsp:rsid wsp:val=&quot;00B72392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507&quot;/&gt;&lt;wsp:rsid wsp:val=&quot;00B73608&quot;/&gt;&lt;wsp:rsid wsp:val=&quot;00B7377E&quot;/&gt;&lt;wsp:rsid wsp:val=&quot;00B73A2E&quot;/&gt;&lt;wsp:rsid wsp:val=&quot;00B74178&quot;/&gt;&lt;wsp:rsid wsp:val=&quot;00B741AD&quot;/&gt;&lt;wsp:rsid wsp:val=&quot;00B74380&quot;/&gt;&lt;wsp:rsid wsp:val=&quot;00B745BD&quot;/&gt;&lt;wsp:rsid wsp:val=&quot;00B74722&quot;/&gt;&lt;wsp:rsid wsp:val=&quot;00B74723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9C&quot;/&gt;&lt;wsp:rsid wsp:val=&quot;00B75113&quot;/&gt;&lt;wsp:rsid wsp:val=&quot;00B751E0&quot;/&gt;&lt;wsp:rsid wsp:val=&quot;00B75446&quot;/&gt;&lt;wsp:rsid wsp:val=&quot;00B756C0&quot;/&gt;&lt;wsp:rsid wsp:val=&quot;00B7587B&quot;/&gt;&lt;wsp:rsid wsp:val=&quot;00B7593D&quot;/&gt;&lt;wsp:rsid wsp:val=&quot;00B75FF5&quot;/&gt;&lt;wsp:rsid wsp:val=&quot;00B764CF&quot;/&gt;&lt;wsp:rsid wsp:val=&quot;00B76671&quot;/&gt;&lt;wsp:rsid wsp:val=&quot;00B7681F&quot;/&gt;&lt;wsp:rsid wsp:val=&quot;00B76887&quot;/&gt;&lt;wsp:rsid wsp:val=&quot;00B76908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C&quot;/&gt;&lt;wsp:rsid wsp:val=&quot;00B7792D&quot;/&gt;&lt;wsp:rsid wsp:val=&quot;00B77973&quot;/&gt;&lt;wsp:rsid wsp:val=&quot;00B77D77&quot;/&gt;&lt;wsp:rsid wsp:val=&quot;00B77DC4&quot;/&gt;&lt;wsp:rsid wsp:val=&quot;00B80185&quot;/&gt;&lt;wsp:rsid wsp:val=&quot;00B806B3&quot;/&gt;&lt;wsp:rsid wsp:val=&quot;00B807F0&quot;/&gt;&lt;wsp:rsid wsp:val=&quot;00B80C66&quot;/&gt;&lt;wsp:rsid wsp:val=&quot;00B81202&quot;/&gt;&lt;wsp:rsid wsp:val=&quot;00B81425&quot;/&gt;&lt;wsp:rsid wsp:val=&quot;00B8146A&quot;/&gt;&lt;wsp:rsid wsp:val=&quot;00B816C9&quot;/&gt;&lt;wsp:rsid wsp:val=&quot;00B81702&quot;/&gt;&lt;wsp:rsid wsp:val=&quot;00B81746&quot;/&gt;&lt;wsp:rsid wsp:val=&quot;00B817E2&quot;/&gt;&lt;wsp:rsid wsp:val=&quot;00B81FFC&quot;/&gt;&lt;wsp:rsid wsp:val=&quot;00B8248E&quot;/&gt;&lt;wsp:rsid wsp:val=&quot;00B82557&quot;/&gt;&lt;wsp:rsid wsp:val=&quot;00B82790&quot;/&gt;&lt;wsp:rsid wsp:val=&quot;00B836BE&quot;/&gt;&lt;wsp:rsid wsp:val=&quot;00B83BB3&quot;/&gt;&lt;wsp:rsid wsp:val=&quot;00B83DCF&quot;/&gt;&lt;wsp:rsid wsp:val=&quot;00B8408C&quot;/&gt;&lt;wsp:rsid wsp:val=&quot;00B842AB&quot;/&gt;&lt;wsp:rsid wsp:val=&quot;00B8436C&quot;/&gt;&lt;wsp:rsid wsp:val=&quot;00B845AA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601D&quot;/&gt;&lt;wsp:rsid wsp:val=&quot;00B86077&quot;/&gt;&lt;wsp:rsid wsp:val=&quot;00B86507&quot;/&gt;&lt;wsp:rsid wsp:val=&quot;00B8673A&quot;/&gt;&lt;wsp:rsid wsp:val=&quot;00B86960&quot;/&gt;&lt;wsp:rsid wsp:val=&quot;00B869C0&quot;/&gt;&lt;wsp:rsid wsp:val=&quot;00B86ABA&quot;/&gt;&lt;wsp:rsid wsp:val=&quot;00B86AD4&quot;/&gt;&lt;wsp:rsid wsp:val=&quot;00B86AE4&quot;/&gt;&lt;wsp:rsid wsp:val=&quot;00B86C71&quot;/&gt;&lt;wsp:rsid wsp:val=&quot;00B86CD3&quot;/&gt;&lt;wsp:rsid wsp:val=&quot;00B86E92&quot;/&gt;&lt;wsp:rsid wsp:val=&quot;00B870CD&quot;/&gt;&lt;wsp:rsid wsp:val=&quot;00B87125&quot;/&gt;&lt;wsp:rsid wsp:val=&quot;00B8745B&quot;/&gt;&lt;wsp:rsid wsp:val=&quot;00B9039B&quot;/&gt;&lt;wsp:rsid wsp:val=&quot;00B90460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1084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7A1&quot;/&gt;&lt;wsp:rsid wsp:val=&quot;00B93184&quot;/&gt;&lt;wsp:rsid wsp:val=&quot;00B93582&quot;/&gt;&lt;wsp:rsid wsp:val=&quot;00B935F3&quot;/&gt;&lt;wsp:rsid wsp:val=&quot;00B93809&quot;/&gt;&lt;wsp:rsid wsp:val=&quot;00B93A41&quot;/&gt;&lt;wsp:rsid wsp:val=&quot;00B93D00&quot;/&gt;&lt;wsp:rsid wsp:val=&quot;00B93D7E&quot;/&gt;&lt;wsp:rsid wsp:val=&quot;00B93ECF&quot;/&gt;&lt;wsp:rsid wsp:val=&quot;00B93F09&quot;/&gt;&lt;wsp:rsid wsp:val=&quot;00B9416A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1A8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E8&quot;/&gt;&lt;wsp:rsid wsp:val=&quot;00B96445&quot;/&gt;&lt;wsp:rsid wsp:val=&quot;00B9647B&quot;/&gt;&lt;wsp:rsid wsp:val=&quot;00B9658D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89A&quot;/&gt;&lt;wsp:rsid wsp:val=&quot;00BA2B78&quot;/&gt;&lt;wsp:rsid wsp:val=&quot;00BA30B7&quot;/&gt;&lt;wsp:rsid wsp:val=&quot;00BA335B&quot;/&gt;&lt;wsp:rsid wsp:val=&quot;00BA347A&quot;/&gt;&lt;wsp:rsid wsp:val=&quot;00BA370C&quot;/&gt;&lt;wsp:rsid wsp:val=&quot;00BA37EC&quot;/&gt;&lt;wsp:rsid wsp:val=&quot;00BA3ADD&quot;/&gt;&lt;wsp:rsid wsp:val=&quot;00BA3AEC&quot;/&gt;&lt;wsp:rsid wsp:val=&quot;00BA3D71&quot;/&gt;&lt;wsp:rsid wsp:val=&quot;00BA3DE1&quot;/&gt;&lt;wsp:rsid wsp:val=&quot;00BA3E55&quot;/&gt;&lt;wsp:rsid wsp:val=&quot;00BA4248&quot;/&gt;&lt;wsp:rsid wsp:val=&quot;00BA44BB&quot;/&gt;&lt;wsp:rsid wsp:val=&quot;00BA4664&quot;/&gt;&lt;wsp:rsid wsp:val=&quot;00BA48A3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B8&quot;/&gt;&lt;wsp:rsid wsp:val=&quot;00BA58CC&quot;/&gt;&lt;wsp:rsid wsp:val=&quot;00BA59D0&quot;/&gt;&lt;wsp:rsid wsp:val=&quot;00BA5ABF&quot;/&gt;&lt;wsp:rsid wsp:val=&quot;00BA5B3D&quot;/&gt;&lt;wsp:rsid wsp:val=&quot;00BA5BF6&quot;/&gt;&lt;wsp:rsid wsp:val=&quot;00BA5DD4&quot;/&gt;&lt;wsp:rsid wsp:val=&quot;00BA614B&quot;/&gt;&lt;wsp:rsid wsp:val=&quot;00BA6317&quot;/&gt;&lt;wsp:rsid wsp:val=&quot;00BA693C&quot;/&gt;&lt;wsp:rsid wsp:val=&quot;00BA6C50&quot;/&gt;&lt;wsp:rsid wsp:val=&quot;00BA6C5D&quot;/&gt;&lt;wsp:rsid wsp:val=&quot;00BA7024&quot;/&gt;&lt;wsp:rsid wsp:val=&quot;00BA7326&quot;/&gt;&lt;wsp:rsid wsp:val=&quot;00BA75A1&quot;/&gt;&lt;wsp:rsid wsp:val=&quot;00BA7623&quot;/&gt;&lt;wsp:rsid wsp:val=&quot;00BA76D1&quot;/&gt;&lt;wsp:rsid wsp:val=&quot;00BA7A4B&quot;/&gt;&lt;wsp:rsid wsp:val=&quot;00BA7B57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BB&quot;/&gt;&lt;wsp:rsid wsp:val=&quot;00BB0F01&quot;/&gt;&lt;wsp:rsid wsp:val=&quot;00BB0F70&quot;/&gt;&lt;wsp:rsid wsp:val=&quot;00BB1317&quot;/&gt;&lt;wsp:rsid wsp:val=&quot;00BB1400&quot;/&gt;&lt;wsp:rsid wsp:val=&quot;00BB1792&quot;/&gt;&lt;wsp:rsid wsp:val=&quot;00BB18C8&quot;/&gt;&lt;wsp:rsid wsp:val=&quot;00BB1901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477&quot;/&gt;&lt;wsp:rsid wsp:val=&quot;00BB393D&quot;/&gt;&lt;wsp:rsid wsp:val=&quot;00BB3AE6&quot;/&gt;&lt;wsp:rsid wsp:val=&quot;00BB3D5B&quot;/&gt;&lt;wsp:rsid wsp:val=&quot;00BB3DAC&quot;/&gt;&lt;wsp:rsid wsp:val=&quot;00BB3EA2&quot;/&gt;&lt;wsp:rsid wsp:val=&quot;00BB3FF5&quot;/&gt;&lt;wsp:rsid wsp:val=&quot;00BB42B6&quot;/&gt;&lt;wsp:rsid wsp:val=&quot;00BB444D&quot;/&gt;&lt;wsp:rsid wsp:val=&quot;00BB47D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A8D&quot;/&gt;&lt;wsp:rsid wsp:val=&quot;00BB5B03&quot;/&gt;&lt;wsp:rsid wsp:val=&quot;00BB5D00&quot;/&gt;&lt;wsp:rsid wsp:val=&quot;00BB6276&quot;/&gt;&lt;wsp:rsid wsp:val=&quot;00BB6869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C00BB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252&quot;/&gt;&lt;wsp:rsid wsp:val=&quot;00BC1274&quot;/&gt;&lt;wsp:rsid wsp:val=&quot;00BC135C&quot;/&gt;&lt;wsp:rsid wsp:val=&quot;00BC1410&quot;/&gt;&lt;wsp:rsid wsp:val=&quot;00BC14AC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D26&quot;/&gt;&lt;wsp:rsid wsp:val=&quot;00BC2D88&quot;/&gt;&lt;wsp:rsid wsp:val=&quot;00BC2DCC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46E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E60&quot;/&gt;&lt;wsp:rsid wsp:val=&quot;00BC60DC&quot;/&gt;&lt;wsp:rsid wsp:val=&quot;00BC61B5&quot;/&gt;&lt;wsp:rsid wsp:val=&quot;00BC6280&quot;/&gt;&lt;wsp:rsid wsp:val=&quot;00BC6282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6D7&quot;/&gt;&lt;wsp:rsid wsp:val=&quot;00BC77F9&quot;/&gt;&lt;wsp:rsid wsp:val=&quot;00BC7980&quot;/&gt;&lt;wsp:rsid wsp:val=&quot;00BC7A0B&quot;/&gt;&lt;wsp:rsid wsp:val=&quot;00BC7AD0&quot;/&gt;&lt;wsp:rsid wsp:val=&quot;00BC7DE0&quot;/&gt;&lt;wsp:rsid wsp:val=&quot;00BC7EE3&quot;/&gt;&lt;wsp:rsid wsp:val=&quot;00BD0183&quot;/&gt;&lt;wsp:rsid wsp:val=&quot;00BD04CA&quot;/&gt;&lt;wsp:rsid wsp:val=&quot;00BD05A8&quot;/&gt;&lt;wsp:rsid wsp:val=&quot;00BD0839&quot;/&gt;&lt;wsp:rsid wsp:val=&quot;00BD0CDF&quot;/&gt;&lt;wsp:rsid wsp:val=&quot;00BD10B9&quot;/&gt;&lt;wsp:rsid wsp:val=&quot;00BD114A&quot;/&gt;&lt;wsp:rsid wsp:val=&quot;00BD1158&quot;/&gt;&lt;wsp:rsid wsp:val=&quot;00BD11FD&quot;/&gt;&lt;wsp:rsid wsp:val=&quot;00BD13EA&quot;/&gt;&lt;wsp:rsid wsp:val=&quot;00BD1717&quot;/&gt;&lt;wsp:rsid wsp:val=&quot;00BD1CC7&quot;/&gt;&lt;wsp:rsid wsp:val=&quot;00BD1F44&quot;/&gt;&lt;wsp:rsid wsp:val=&quot;00BD2907&quot;/&gt;&lt;wsp:rsid wsp:val=&quot;00BD2FA6&quot;/&gt;&lt;wsp:rsid wsp:val=&quot;00BD3430&quot;/&gt;&lt;wsp:rsid wsp:val=&quot;00BD3523&quot;/&gt;&lt;wsp:rsid wsp:val=&quot;00BD373F&quot;/&gt;&lt;wsp:rsid wsp:val=&quot;00BD37CC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8A1&quot;/&gt;&lt;wsp:rsid wsp:val=&quot;00BD4BEE&quot;/&gt;&lt;wsp:rsid wsp:val=&quot;00BD4C28&quot;/&gt;&lt;wsp:rsid wsp:val=&quot;00BD4E26&quot;/&gt;&lt;wsp:rsid wsp:val=&quot;00BD53D3&quot;/&gt;&lt;wsp:rsid wsp:val=&quot;00BD5956&quot;/&gt;&lt;wsp:rsid wsp:val=&quot;00BD5A44&quot;/&gt;&lt;wsp:rsid wsp:val=&quot;00BD5B53&quot;/&gt;&lt;wsp:rsid wsp:val=&quot;00BD5D59&quot;/&gt;&lt;wsp:rsid wsp:val=&quot;00BD62B5&quot;/&gt;&lt;wsp:rsid wsp:val=&quot;00BD63F9&quot;/&gt;&lt;wsp:rsid wsp:val=&quot;00BD6B72&quot;/&gt;&lt;wsp:rsid wsp:val=&quot;00BD6D9D&quot;/&gt;&lt;wsp:rsid wsp:val=&quot;00BD70DB&quot;/&gt;&lt;wsp:rsid wsp:val=&quot;00BD725E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EC&quot;/&gt;&lt;wsp:rsid wsp:val=&quot;00BE0EDB&quot;/&gt;&lt;wsp:rsid wsp:val=&quot;00BE12FE&quot;/&gt;&lt;wsp:rsid wsp:val=&quot;00BE12FF&quot;/&gt;&lt;wsp:rsid wsp:val=&quot;00BE1338&quot;/&gt;&lt;wsp:rsid wsp:val=&quot;00BE14A1&quot;/&gt;&lt;wsp:rsid wsp:val=&quot;00BE1803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97&quot;/&gt;&lt;wsp:rsid wsp:val=&quot;00BE6868&quot;/&gt;&lt;wsp:rsid wsp:val=&quot;00BE68E2&quot;/&gt;&lt;wsp:rsid wsp:val=&quot;00BE68F4&quot;/&gt;&lt;wsp:rsid wsp:val=&quot;00BE6EC3&quot;/&gt;&lt;wsp:rsid wsp:val=&quot;00BE72AB&quot;/&gt;&lt;wsp:rsid wsp:val=&quot;00BE7518&quot;/&gt;&lt;wsp:rsid wsp:val=&quot;00BE7838&quot;/&gt;&lt;wsp:rsid wsp:val=&quot;00BE7D49&quot;/&gt;&lt;wsp:rsid wsp:val=&quot;00BE7F4C&quot;/&gt;&lt;wsp:rsid wsp:val=&quot;00BE7FA7&quot;/&gt;&lt;wsp:rsid wsp:val=&quot;00BF00F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5E5&quot;/&gt;&lt;wsp:rsid wsp:val=&quot;00BF2628&quot;/&gt;&lt;wsp:rsid wsp:val=&quot;00BF2707&quot;/&gt;&lt;wsp:rsid wsp:val=&quot;00BF2783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DF0&quot;/&gt;&lt;wsp:rsid wsp:val=&quot;00BF5140&quot;/&gt;&lt;wsp:rsid wsp:val=&quot;00BF5463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793&quot;/&gt;&lt;wsp:rsid wsp:val=&quot;00BF7810&quot;/&gt;&lt;wsp:rsid wsp:val=&quot;00BF7BF9&quot;/&gt;&lt;wsp:rsid wsp:val=&quot;00BF7C69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E17&quot;/&gt;&lt;wsp:rsid wsp:val=&quot;00C011A7&quot;/&gt;&lt;wsp:rsid wsp:val=&quot;00C013E0&quot;/&gt;&lt;wsp:rsid wsp:val=&quot;00C0145E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E16&quot;/&gt;&lt;wsp:rsid wsp:val=&quot;00C01E71&quot;/&gt;&lt;wsp:rsid wsp:val=&quot;00C01F9D&quot;/&gt;&lt;wsp:rsid wsp:val=&quot;00C01FCD&quot;/&gt;&lt;wsp:rsid wsp:val=&quot;00C02514&quot;/&gt;&lt;wsp:rsid wsp:val=&quot;00C02BE4&quot;/&gt;&lt;wsp:rsid wsp:val=&quot;00C02DB6&quot;/&gt;&lt;wsp:rsid wsp:val=&quot;00C031E0&quot;/&gt;&lt;wsp:rsid wsp:val=&quot;00C03370&quot;/&gt;&lt;wsp:rsid wsp:val=&quot;00C036E7&quot;/&gt;&lt;wsp:rsid wsp:val=&quot;00C03AF0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FA&quot;/&gt;&lt;wsp:rsid wsp:val=&quot;00C0792F&quot;/&gt;&lt;wsp:rsid wsp:val=&quot;00C07AA1&quot;/&gt;&lt;wsp:rsid wsp:val=&quot;00C07C19&quot;/&gt;&lt;wsp:rsid wsp:val=&quot;00C105D2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F01&quot;/&gt;&lt;wsp:rsid wsp:val=&quot;00C1235C&quot;/&gt;&lt;wsp:rsid wsp:val=&quot;00C12597&quot;/&gt;&lt;wsp:rsid wsp:val=&quot;00C12781&quot;/&gt;&lt;wsp:rsid wsp:val=&quot;00C12986&quot;/&gt;&lt;wsp:rsid wsp:val=&quot;00C12BF7&quot;/&gt;&lt;wsp:rsid wsp:val=&quot;00C131D8&quot;/&gt;&lt;wsp:rsid wsp:val=&quot;00C13889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5219&quot;/&gt;&lt;wsp:rsid wsp:val=&quot;00C15653&quot;/&gt;&lt;wsp:rsid wsp:val=&quot;00C15654&quot;/&gt;&lt;wsp:rsid wsp:val=&quot;00C15BAD&quot;/&gt;&lt;wsp:rsid wsp:val=&quot;00C15F4D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75&quot;/&gt;&lt;wsp:rsid wsp:val=&quot;00C16E76&quot;/&gt;&lt;wsp:rsid wsp:val=&quot;00C16ECA&quot;/&gt;&lt;wsp:rsid wsp:val=&quot;00C17029&quot;/&gt;&lt;wsp:rsid wsp:val=&quot;00C1719B&quot;/&gt;&lt;wsp:rsid wsp:val=&quot;00C1764E&quot;/&gt;&lt;wsp:rsid wsp:val=&quot;00C176FC&quot;/&gt;&lt;wsp:rsid wsp:val=&quot;00C177F3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1325&quot;/&gt;&lt;wsp:rsid wsp:val=&quot;00C213C4&quot;/&gt;&lt;wsp:rsid wsp:val=&quot;00C219B1&quot;/&gt;&lt;wsp:rsid wsp:val=&quot;00C21AE6&quot;/&gt;&lt;wsp:rsid wsp:val=&quot;00C21B3D&quot;/&gt;&lt;wsp:rsid wsp:val=&quot;00C21D63&quot;/&gt;&lt;wsp:rsid wsp:val=&quot;00C21EAA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357&quot;/&gt;&lt;wsp:rsid wsp:val=&quot;00C23618&quot;/&gt;&lt;wsp:rsid wsp:val=&quot;00C23711&quot;/&gt;&lt;wsp:rsid wsp:val=&quot;00C23981&quot;/&gt;&lt;wsp:rsid wsp:val=&quot;00C239F7&quot;/&gt;&lt;wsp:rsid wsp:val=&quot;00C23C83&quot;/&gt;&lt;wsp:rsid wsp:val=&quot;00C23E13&quot;/&gt;&lt;wsp:rsid wsp:val=&quot;00C244A2&quot;/&gt;&lt;wsp:rsid wsp:val=&quot;00C24688&quot;/&gt;&lt;wsp:rsid wsp:val=&quot;00C24A69&quot;/&gt;&lt;wsp:rsid wsp:val=&quot;00C24A7B&quot;/&gt;&lt;wsp:rsid wsp:val=&quot;00C24AD4&quot;/&gt;&lt;wsp:rsid wsp:val=&quot;00C24C52&quot;/&gt;&lt;wsp:rsid wsp:val=&quot;00C24FA9&quot;/&gt;&lt;wsp:rsid wsp:val=&quot;00C25234&quot;/&gt;&lt;wsp:rsid wsp:val=&quot;00C25441&quot;/&gt;&lt;wsp:rsid wsp:val=&quot;00C255BE&quot;/&gt;&lt;wsp:rsid wsp:val=&quot;00C255E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570&quot;/&gt;&lt;wsp:rsid wsp:val=&quot;00C266E1&quot;/&gt;&lt;wsp:rsid wsp:val=&quot;00C267F6&quot;/&gt;&lt;wsp:rsid wsp:val=&quot;00C26A61&quot;/&gt;&lt;wsp:rsid wsp:val=&quot;00C26B59&quot;/&gt;&lt;wsp:rsid wsp:val=&quot;00C26CF1&quot;/&gt;&lt;wsp:rsid wsp:val=&quot;00C270D4&quot;/&gt;&lt;wsp:rsid wsp:val=&quot;00C273C1&quot;/&gt;&lt;wsp:rsid wsp:val=&quot;00C27535&quot;/&gt;&lt;wsp:rsid wsp:val=&quot;00C2791E&quot;/&gt;&lt;wsp:rsid wsp:val=&quot;00C27D1A&quot;/&gt;&lt;wsp:rsid wsp:val=&quot;00C27D59&quot;/&gt;&lt;wsp:rsid wsp:val=&quot;00C27F95&quot;/&gt;&lt;wsp:rsid wsp:val=&quot;00C30064&quot;/&gt;&lt;wsp:rsid wsp:val=&quot;00C30080&quot;/&gt;&lt;wsp:rsid wsp:val=&quot;00C3073C&quot;/&gt;&lt;wsp:rsid wsp:val=&quot;00C3085F&quot;/&gt;&lt;wsp:rsid wsp:val=&quot;00C30C42&quot;/&gt;&lt;wsp:rsid wsp:val=&quot;00C30DC6&quot;/&gt;&lt;wsp:rsid wsp:val=&quot;00C30F59&quot;/&gt;&lt;wsp:rsid wsp:val=&quot;00C30F82&quot;/&gt;&lt;wsp:rsid wsp:val=&quot;00C30FB6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554&quot;/&gt;&lt;wsp:rsid wsp:val=&quot;00C33A9C&quot;/&gt;&lt;wsp:rsid wsp:val=&quot;00C33E75&quot;/&gt;&lt;wsp:rsid wsp:val=&quot;00C34006&quot;/&gt;&lt;wsp:rsid wsp:val=&quot;00C34268&quot;/&gt;&lt;wsp:rsid wsp:val=&quot;00C3433A&quot;/&gt;&lt;wsp:rsid wsp:val=&quot;00C345C7&quot;/&gt;&lt;wsp:rsid wsp:val=&quot;00C34642&quot;/&gt;&lt;wsp:rsid wsp:val=&quot;00C34923&quot;/&gt;&lt;wsp:rsid wsp:val=&quot;00C34938&quot;/&gt;&lt;wsp:rsid wsp:val=&quot;00C34B47&quot;/&gt;&lt;wsp:rsid wsp:val=&quot;00C34C1F&quot;/&gt;&lt;wsp:rsid wsp:val=&quot;00C34E3E&quot;/&gt;&lt;wsp:rsid wsp:val=&quot;00C34E42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9B7&quot;/&gt;&lt;wsp:rsid wsp:val=&quot;00C368A4&quot;/&gt;&lt;wsp:rsid wsp:val=&quot;00C368DA&quot;/&gt;&lt;wsp:rsid wsp:val=&quot;00C36979&quot;/&gt;&lt;wsp:rsid wsp:val=&quot;00C369D3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BCC&quot;/&gt;&lt;wsp:rsid wsp:val=&quot;00C403EC&quot;/&gt;&lt;wsp:rsid wsp:val=&quot;00C4074F&quot;/&gt;&lt;wsp:rsid wsp:val=&quot;00C40945&quot;/&gt;&lt;wsp:rsid wsp:val=&quot;00C40BB6&quot;/&gt;&lt;wsp:rsid wsp:val=&quot;00C40C60&quot;/&gt;&lt;wsp:rsid wsp:val=&quot;00C4132E&quot;/&gt;&lt;wsp:rsid wsp:val=&quot;00C41755&quot;/&gt;&lt;wsp:rsid wsp:val=&quot;00C41D00&quot;/&gt;&lt;wsp:rsid wsp:val=&quot;00C41EBA&quot;/&gt;&lt;wsp:rsid wsp:val=&quot;00C420FC&quot;/&gt;&lt;wsp:rsid wsp:val=&quot;00C4227A&quot;/&gt;&lt;wsp:rsid wsp:val=&quot;00C42284&quot;/&gt;&lt;wsp:rsid wsp:val=&quot;00C42CDA&quot;/&gt;&lt;wsp:rsid wsp:val=&quot;00C4320A&quot;/&gt;&lt;wsp:rsid wsp:val=&quot;00C4355F&quot;/&gt;&lt;wsp:rsid wsp:val=&quot;00C4358E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45&quot;/&gt;&lt;wsp:rsid wsp:val=&quot;00C46390&quot;/&gt;&lt;wsp:rsid wsp:val=&quot;00C4641B&quot;/&gt;&lt;wsp:rsid wsp:val=&quot;00C4648D&quot;/&gt;&lt;wsp:rsid wsp:val=&quot;00C46534&quot;/&gt;&lt;wsp:rsid wsp:val=&quot;00C468F2&quot;/&gt;&lt;wsp:rsid wsp:val=&quot;00C46968&quot;/&gt;&lt;wsp:rsid wsp:val=&quot;00C46CAC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50478&quot;/&gt;&lt;wsp:rsid wsp:val=&quot;00C50820&quot;/&gt;&lt;wsp:rsid wsp:val=&quot;00C509F8&quot;/&gt;&lt;wsp:rsid wsp:val=&quot;00C50BD7&quot;/&gt;&lt;wsp:rsid wsp:val=&quot;00C511CC&quot;/&gt;&lt;wsp:rsid wsp:val=&quot;00C51746&quot;/&gt;&lt;wsp:rsid wsp:val=&quot;00C51975&quot;/&gt;&lt;wsp:rsid wsp:val=&quot;00C51BA7&quot;/&gt;&lt;wsp:rsid wsp:val=&quot;00C51C29&quot;/&gt;&lt;wsp:rsid wsp:val=&quot;00C51C96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8A&quot;/&gt;&lt;wsp:rsid wsp:val=&quot;00C52CB4&quot;/&gt;&lt;wsp:rsid wsp:val=&quot;00C52D94&quot;/&gt;&lt;wsp:rsid wsp:val=&quot;00C52EA7&quot;/&gt;&lt;wsp:rsid wsp:val=&quot;00C53314&quot;/&gt;&lt;wsp:rsid wsp:val=&quot;00C5339A&quot;/&gt;&lt;wsp:rsid wsp:val=&quot;00C5365A&quot;/&gt;&lt;wsp:rsid wsp:val=&quot;00C53814&quot;/&gt;&lt;wsp:rsid wsp:val=&quot;00C539F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CA&quot;/&gt;&lt;wsp:rsid wsp:val=&quot;00C54C05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77F&quot;/&gt;&lt;wsp:rsid wsp:val=&quot;00C55B6C&quot;/&gt;&lt;wsp:rsid wsp:val=&quot;00C55BC9&quot;/&gt;&lt;wsp:rsid wsp:val=&quot;00C55BFC&quot;/&gt;&lt;wsp:rsid wsp:val=&quot;00C56061&quot;/&gt;&lt;wsp:rsid wsp:val=&quot;00C5630D&quot;/&gt;&lt;wsp:rsid wsp:val=&quot;00C564FD&quot;/&gt;&lt;wsp:rsid wsp:val=&quot;00C56532&quot;/&gt;&lt;wsp:rsid wsp:val=&quot;00C56BC2&quot;/&gt;&lt;wsp:rsid wsp:val=&quot;00C56BC4&quot;/&gt;&lt;wsp:rsid wsp:val=&quot;00C56C3A&quot;/&gt;&lt;wsp:rsid wsp:val=&quot;00C57084&quot;/&gt;&lt;wsp:rsid wsp:val=&quot;00C5729A&quot;/&gt;&lt;wsp:rsid wsp:val=&quot;00C578C9&quot;/&gt;&lt;wsp:rsid wsp:val=&quot;00C579A0&quot;/&gt;&lt;wsp:rsid wsp:val=&quot;00C57A3C&quot;/&gt;&lt;wsp:rsid wsp:val=&quot;00C57B7B&quot;/&gt;&lt;wsp:rsid wsp:val=&quot;00C57C2A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1147&quot;/&gt;&lt;wsp:rsid wsp:val=&quot;00C614CC&quot;/&gt;&lt;wsp:rsid wsp:val=&quot;00C614CD&quot;/&gt;&lt;wsp:rsid wsp:val=&quot;00C616FA&quot;/&gt;&lt;wsp:rsid wsp:val=&quot;00C61DAA&quot;/&gt;&lt;wsp:rsid wsp:val=&quot;00C61EB7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F21&quot;/&gt;&lt;wsp:rsid wsp:val=&quot;00C64007&quot;/&gt;&lt;wsp:rsid wsp:val=&quot;00C640D0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A0D&quot;/&gt;&lt;wsp:rsid wsp:val=&quot;00C65E5A&quot;/&gt;&lt;wsp:rsid wsp:val=&quot;00C65EAF&quot;/&gt;&lt;wsp:rsid wsp:val=&quot;00C65FD2&quot;/&gt;&lt;wsp:rsid wsp:val=&quot;00C666C7&quot;/&gt;&lt;wsp:rsid wsp:val=&quot;00C668A2&quot;/&gt;&lt;wsp:rsid wsp:val=&quot;00C66A89&quot;/&gt;&lt;wsp:rsid wsp:val=&quot;00C66DFD&quot;/&gt;&lt;wsp:rsid wsp:val=&quot;00C6736E&quot;/&gt;&lt;wsp:rsid wsp:val=&quot;00C674B4&quot;/&gt;&lt;wsp:rsid wsp:val=&quot;00C67509&quot;/&gt;&lt;wsp:rsid wsp:val=&quot;00C70013&quot;/&gt;&lt;wsp:rsid wsp:val=&quot;00C7039D&quot;/&gt;&lt;wsp:rsid wsp:val=&quot;00C70597&quot;/&gt;&lt;wsp:rsid wsp:val=&quot;00C709A7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D2&quot;/&gt;&lt;wsp:rsid wsp:val=&quot;00C723F2&quot;/&gt;&lt;wsp:rsid wsp:val=&quot;00C723F4&quot;/&gt;&lt;wsp:rsid wsp:val=&quot;00C7246D&quot;/&gt;&lt;wsp:rsid wsp:val=&quot;00C7249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B12&quot;/&gt;&lt;wsp:rsid wsp:val=&quot;00C740E7&quot;/&gt;&lt;wsp:rsid wsp:val=&quot;00C74441&quot;/&gt;&lt;wsp:rsid wsp:val=&quot;00C7460B&quot;/&gt;&lt;wsp:rsid wsp:val=&quot;00C746B4&quot;/&gt;&lt;wsp:rsid wsp:val=&quot;00C74A4E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BE&quot;/&gt;&lt;wsp:rsid wsp:val=&quot;00C75C4E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70D9&quot;/&gt;&lt;wsp:rsid wsp:val=&quot;00C77315&quot;/&gt;&lt;wsp:rsid wsp:val=&quot;00C7755D&quot;/&gt;&lt;wsp:rsid wsp:val=&quot;00C777BD&quot;/&gt;&lt;wsp:rsid wsp:val=&quot;00C77B24&quot;/&gt;&lt;wsp:rsid wsp:val=&quot;00C77D97&quot;/&gt;&lt;wsp:rsid wsp:val=&quot;00C808F8&quot;/&gt;&lt;wsp:rsid wsp:val=&quot;00C80ADB&quot;/&gt;&lt;wsp:rsid wsp:val=&quot;00C80B50&quot;/&gt;&lt;wsp:rsid wsp:val=&quot;00C80BA9&quot;/&gt;&lt;wsp:rsid wsp:val=&quot;00C80C89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F30&quot;/&gt;&lt;wsp:rsid wsp:val=&quot;00C8330A&quot;/&gt;&lt;wsp:rsid wsp:val=&quot;00C834EC&quot;/&gt;&lt;wsp:rsid wsp:val=&quot;00C836CA&quot;/&gt;&lt;wsp:rsid wsp:val=&quot;00C837C4&quot;/&gt;&lt;wsp:rsid wsp:val=&quot;00C839BF&quot;/&gt;&lt;wsp:rsid wsp:val=&quot;00C839E8&quot;/&gt;&lt;wsp:rsid wsp:val=&quot;00C83AD3&quot;/&gt;&lt;wsp:rsid wsp:val=&quot;00C83B3D&quot;/&gt;&lt;wsp:rsid wsp:val=&quot;00C83C9A&quot;/&gt;&lt;wsp:rsid wsp:val=&quot;00C83EB0&quot;/&gt;&lt;wsp:rsid wsp:val=&quot;00C83FF1&quot;/&gt;&lt;wsp:rsid wsp:val=&quot;00C84193&quot;/&gt;&lt;wsp:rsid wsp:val=&quot;00C84757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E3B&quot;/&gt;&lt;wsp:rsid wsp:val=&quot;00C85F66&quot;/&gt;&lt;wsp:rsid wsp:val=&quot;00C86075&quot;/&gt;&lt;wsp:rsid wsp:val=&quot;00C8621E&quot;/&gt;&lt;wsp:rsid wsp:val=&quot;00C86417&quot;/&gt;&lt;wsp:rsid wsp:val=&quot;00C86A54&quot;/&gt;&lt;wsp:rsid wsp:val=&quot;00C86A6F&quot;/&gt;&lt;wsp:rsid wsp:val=&quot;00C86B70&quot;/&gt;&lt;wsp:rsid wsp:val=&quot;00C86CC6&quot;/&gt;&lt;wsp:rsid wsp:val=&quot;00C86D2F&quot;/&gt;&lt;wsp:rsid wsp:val=&quot;00C87298&quot;/&gt;&lt;wsp:rsid wsp:val=&quot;00C87463&quot;/&gt;&lt;wsp:rsid wsp:val=&quot;00C87658&quot;/&gt;&lt;wsp:rsid wsp:val=&quot;00C876CC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9E1&quot;/&gt;&lt;wsp:rsid wsp:val=&quot;00C90BF2&quot;/&gt;&lt;wsp:rsid wsp:val=&quot;00C90D50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B1&quot;/&gt;&lt;wsp:rsid wsp:val=&quot;00C92007&quot;/&gt;&lt;wsp:rsid wsp:val=&quot;00C926AF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848&quot;/&gt;&lt;wsp:rsid wsp:val=&quot;00C93BA3&quot;/&gt;&lt;wsp:rsid wsp:val=&quot;00C93E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DB4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D33&quot;/&gt;&lt;wsp:rsid wsp:val=&quot;00CA0ED0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B27&quot;/&gt;&lt;wsp:rsid wsp:val=&quot;00CA1E33&quot;/&gt;&lt;wsp:rsid wsp:val=&quot;00CA1E93&quot;/&gt;&lt;wsp:rsid wsp:val=&quot;00CA212B&quot;/&gt;&lt;wsp:rsid wsp:val=&quot;00CA2479&quot;/&gt;&lt;wsp:rsid wsp:val=&quot;00CA24E9&quot;/&gt;&lt;wsp:rsid wsp:val=&quot;00CA26B6&quot;/&gt;&lt;wsp:rsid wsp:val=&quot;00CA26D2&quot;/&gt;&lt;wsp:rsid wsp:val=&quot;00CA2734&quot;/&gt;&lt;wsp:rsid wsp:val=&quot;00CA2CDC&quot;/&gt;&lt;wsp:rsid wsp:val=&quot;00CA321D&quot;/&gt;&lt;wsp:rsid wsp:val=&quot;00CA3382&quot;/&gt;&lt;wsp:rsid wsp:val=&quot;00CA348C&quot;/&gt;&lt;wsp:rsid wsp:val=&quot;00CA34E3&quot;/&gt;&lt;wsp:rsid wsp:val=&quot;00CA3646&quot;/&gt;&lt;wsp:rsid wsp:val=&quot;00CA388B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F7F&quot;/&gt;&lt;wsp:rsid wsp:val=&quot;00CA51E0&quot;/&gt;&lt;wsp:rsid wsp:val=&quot;00CA523D&quot;/&gt;&lt;wsp:rsid wsp:val=&quot;00CA5770&quot;/&gt;&lt;wsp:rsid wsp:val=&quot;00CA5937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BFB&quot;/&gt;&lt;wsp:rsid wsp:val=&quot;00CA7211&quot;/&gt;&lt;wsp:rsid wsp:val=&quot;00CA7386&quot;/&gt;&lt;wsp:rsid wsp:val=&quot;00CA7552&quot;/&gt;&lt;wsp:rsid wsp:val=&quot;00CA79C0&quot;/&gt;&lt;wsp:rsid wsp:val=&quot;00CA7B8D&quot;/&gt;&lt;wsp:rsid wsp:val=&quot;00CA7BAA&quot;/&gt;&lt;wsp:rsid wsp:val=&quot;00CA7ED0&quot;/&gt;&lt;wsp:rsid wsp:val=&quot;00CA7F10&quot;/&gt;&lt;wsp:rsid wsp:val=&quot;00CA7F9E&quot;/&gt;&lt;wsp:rsid wsp:val=&quot;00CB01F8&quot;/&gt;&lt;wsp:rsid wsp:val=&quot;00CB0901&quot;/&gt;&lt;wsp:rsid wsp:val=&quot;00CB102B&quot;/&gt;&lt;wsp:rsid wsp:val=&quot;00CB131F&quot;/&gt;&lt;wsp:rsid wsp:val=&quot;00CB13CE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6D3&quot;/&gt;&lt;wsp:rsid wsp:val=&quot;00CB476E&quot;/&gt;&lt;wsp:rsid wsp:val=&quot;00CB483E&quot;/&gt;&lt;wsp:rsid wsp:val=&quot;00CB49C9&quot;/&gt;&lt;wsp:rsid wsp:val=&quot;00CB51A6&quot;/&gt;&lt;wsp:rsid wsp:val=&quot;00CB5405&quot;/&gt;&lt;wsp:rsid wsp:val=&quot;00CB5519&quot;/&gt;&lt;wsp:rsid wsp:val=&quot;00CB56AB&quot;/&gt;&lt;wsp:rsid wsp:val=&quot;00CB59ED&quot;/&gt;&lt;wsp:rsid wsp:val=&quot;00CB5A78&quot;/&gt;&lt;wsp:rsid wsp:val=&quot;00CB5B58&quot;/&gt;&lt;wsp:rsid wsp:val=&quot;00CB5EF6&quot;/&gt;&lt;wsp:rsid wsp:val=&quot;00CB5F05&quot;/&gt;&lt;wsp:rsid wsp:val=&quot;00CB6013&quot;/&gt;&lt;wsp:rsid wsp:val=&quot;00CB6233&quot;/&gt;&lt;wsp:rsid wsp:val=&quot;00CB62A0&quot;/&gt;&lt;wsp:rsid wsp:val=&quot;00CB6BB2&quot;/&gt;&lt;wsp:rsid wsp:val=&quot;00CB6F81&quot;/&gt;&lt;wsp:rsid wsp:val=&quot;00CB6FDB&quot;/&gt;&lt;wsp:rsid wsp:val=&quot;00CB702E&quot;/&gt;&lt;wsp:rsid wsp:val=&quot;00CB7072&quot;/&gt;&lt;wsp:rsid wsp:val=&quot;00CB727F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A7&quot;/&gt;&lt;wsp:rsid wsp:val=&quot;00CC08BC&quot;/&gt;&lt;wsp:rsid wsp:val=&quot;00CC093A&quot;/&gt;&lt;wsp:rsid wsp:val=&quot;00CC09AD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D7&quot;/&gt;&lt;wsp:rsid wsp:val=&quot;00CC1DB6&quot;/&gt;&lt;wsp:rsid wsp:val=&quot;00CC1DF9&quot;/&gt;&lt;wsp:rsid wsp:val=&quot;00CC1DFF&quot;/&gt;&lt;wsp:rsid wsp:val=&quot;00CC2198&quot;/&gt;&lt;wsp:rsid wsp:val=&quot;00CC23AA&quot;/&gt;&lt;wsp:rsid wsp:val=&quot;00CC2A6E&quot;/&gt;&lt;wsp:rsid wsp:val=&quot;00CC2BE9&quot;/&gt;&lt;wsp:rsid wsp:val=&quot;00CC32CD&quot;/&gt;&lt;wsp:rsid wsp:val=&quot;00CC345C&quot;/&gt;&lt;wsp:rsid wsp:val=&quot;00CC39C2&quot;/&gt;&lt;wsp:rsid wsp:val=&quot;00CC3A96&quot;/&gt;&lt;wsp:rsid wsp:val=&quot;00CC3BBD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921&quot;/&gt;&lt;wsp:rsid wsp:val=&quot;00CC7F8F&quot;/&gt;&lt;wsp:rsid wsp:val=&quot;00CC7FD9&quot;/&gt;&lt;wsp:rsid wsp:val=&quot;00CD01B9&quot;/&gt;&lt;wsp:rsid wsp:val=&quot;00CD032A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A2&quot;/&gt;&lt;wsp:rsid wsp:val=&quot;00CD0BB9&quot;/&gt;&lt;wsp:rsid wsp:val=&quot;00CD100E&quot;/&gt;&lt;wsp:rsid wsp:val=&quot;00CD114D&quot;/&gt;&lt;wsp:rsid wsp:val=&quot;00CD11FE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75D&quot;/&gt;&lt;wsp:rsid wsp:val=&quot;00CD2A87&quot;/&gt;&lt;wsp:rsid wsp:val=&quot;00CD2A8F&quot;/&gt;&lt;wsp:rsid wsp:val=&quot;00CD2DBF&quot;/&gt;&lt;wsp:rsid wsp:val=&quot;00CD30D4&quot;/&gt;&lt;wsp:rsid wsp:val=&quot;00CD3319&quot;/&gt;&lt;wsp:rsid wsp:val=&quot;00CD39B5&quot;/&gt;&lt;wsp:rsid wsp:val=&quot;00CD3B3D&quot;/&gt;&lt;wsp:rsid wsp:val=&quot;00CD3D12&quot;/&gt;&lt;wsp:rsid wsp:val=&quot;00CD3D7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6D5&quot;/&gt;&lt;wsp:rsid wsp:val=&quot;00CD572C&quot;/&gt;&lt;wsp:rsid wsp:val=&quot;00CD5AB3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62A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5E0&quot;/&gt;&lt;wsp:rsid wsp:val=&quot;00CE1B2C&quot;/&gt;&lt;wsp:rsid wsp:val=&quot;00CE1EB0&quot;/&gt;&lt;wsp:rsid wsp:val=&quot;00CE2113&quot;/&gt;&lt;wsp:rsid wsp:val=&quot;00CE2662&quot;/&gt;&lt;wsp:rsid wsp:val=&quot;00CE2886&quot;/&gt;&lt;wsp:rsid wsp:val=&quot;00CE28AD&quot;/&gt;&lt;wsp:rsid wsp:val=&quot;00CE29A3&quot;/&gt;&lt;wsp:rsid wsp:val=&quot;00CE2F5F&quot;/&gt;&lt;wsp:rsid wsp:val=&quot;00CE308E&quot;/&gt;&lt;wsp:rsid wsp:val=&quot;00CE33B3&quot;/&gt;&lt;wsp:rsid wsp:val=&quot;00CE3967&quot;/&gt;&lt;wsp:rsid wsp:val=&quot;00CE39F4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FF&quot;/&gt;&lt;wsp:rsid wsp:val=&quot;00CE4D6A&quot;/&gt;&lt;wsp:rsid wsp:val=&quot;00CE4F95&quot;/&gt;&lt;wsp:rsid wsp:val=&quot;00CE50AC&quot;/&gt;&lt;wsp:rsid wsp:val=&quot;00CE5D0F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711F&quot;/&gt;&lt;wsp:rsid wsp:val=&quot;00CE7493&quot;/&gt;&lt;wsp:rsid wsp:val=&quot;00CE756A&quot;/&gt;&lt;wsp:rsid wsp:val=&quot;00CE75AF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E1C&quot;/&gt;&lt;wsp:rsid wsp:val=&quot;00CF1159&quot;/&gt;&lt;wsp:rsid wsp:val=&quot;00CF1417&quot;/&gt;&lt;wsp:rsid wsp:val=&quot;00CF1623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BF&quot;/&gt;&lt;wsp:rsid wsp:val=&quot;00CF2BB8&quot;/&gt;&lt;wsp:rsid wsp:val=&quot;00CF2C99&quot;/&gt;&lt;wsp:rsid wsp:val=&quot;00CF32EB&quot;/&gt;&lt;wsp:rsid wsp:val=&quot;00CF360F&quot;/&gt;&lt;wsp:rsid wsp:val=&quot;00CF3891&quot;/&gt;&lt;wsp:rsid wsp:val=&quot;00CF39AC&quot;/&gt;&lt;wsp:rsid wsp:val=&quot;00CF3CE7&quot;/&gt;&lt;wsp:rsid wsp:val=&quot;00CF3DDA&quot;/&gt;&lt;wsp:rsid wsp:val=&quot;00CF3E7D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C6C&quot;/&gt;&lt;wsp:rsid wsp:val=&quot;00CF4F36&quot;/&gt;&lt;wsp:rsid wsp:val=&quot;00CF51B3&quot;/&gt;&lt;wsp:rsid wsp:val=&quot;00CF5206&quot;/&gt;&lt;wsp:rsid wsp:val=&quot;00CF5215&quot;/&gt;&lt;wsp:rsid wsp:val=&quot;00CF5375&quot;/&gt;&lt;wsp:rsid wsp:val=&quot;00CF57FD&quot;/&gt;&lt;wsp:rsid wsp:val=&quot;00CF5845&quot;/&gt;&lt;wsp:rsid wsp:val=&quot;00CF5D21&quot;/&gt;&lt;wsp:rsid wsp:val=&quot;00CF5D66&quot;/&gt;&lt;wsp:rsid wsp:val=&quot;00CF5F60&quot;/&gt;&lt;wsp:rsid wsp:val=&quot;00CF637D&quot;/&gt;&lt;wsp:rsid wsp:val=&quot;00CF64E2&quot;/&gt;&lt;wsp:rsid wsp:val=&quot;00CF6589&quot;/&gt;&lt;wsp:rsid wsp:val=&quot;00CF683E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621&quot;/&gt;&lt;wsp:rsid wsp:val=&quot;00CF791E&quot;/&gt;&lt;wsp:rsid wsp:val=&quot;00CF7C19&quot;/&gt;&lt;wsp:rsid wsp:val=&quot;00CF7C3B&quot;/&gt;&lt;wsp:rsid wsp:val=&quot;00CF7FAF&quot;/&gt;&lt;wsp:rsid wsp:val=&quot;00D0004C&quot;/&gt;&lt;wsp:rsid wsp:val=&quot;00D0018B&quot;/&gt;&lt;wsp:rsid wsp:val=&quot;00D002F5&quot;/&gt;&lt;wsp:rsid wsp:val=&quot;00D007D4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660&quot;/&gt;&lt;wsp:rsid wsp:val=&quot;00D019D7&quot;/&gt;&lt;wsp:rsid wsp:val=&quot;00D01B07&quot;/&gt;&lt;wsp:rsid wsp:val=&quot;00D021AB&quot;/&gt;&lt;wsp:rsid wsp:val=&quot;00D02283&quot;/&gt;&lt;wsp:rsid wsp:val=&quot;00D02338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C46&quot;/&gt;&lt;wsp:rsid wsp:val=&quot;00D043A0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DE4&quot;/&gt;&lt;wsp:rsid wsp:val=&quot;00D04DEE&quot;/&gt;&lt;wsp:rsid wsp:val=&quot;00D04EBC&quot;/&gt;&lt;wsp:rsid wsp:val=&quot;00D0580E&quot;/&gt;&lt;wsp:rsid wsp:val=&quot;00D05BD3&quot;/&gt;&lt;wsp:rsid wsp:val=&quot;00D05CD1&quot;/&gt;&lt;wsp:rsid wsp:val=&quot;00D05F4B&quot;/&gt;&lt;wsp:rsid wsp:val=&quot;00D064AC&quot;/&gt;&lt;wsp:rsid wsp:val=&quot;00D0651F&quot;/&gt;&lt;wsp:rsid wsp:val=&quot;00D06695&quot;/&gt;&lt;wsp:rsid wsp:val=&quot;00D066CB&quot;/&gt;&lt;wsp:rsid wsp:val=&quot;00D06848&quot;/&gt;&lt;wsp:rsid wsp:val=&quot;00D06AC2&quot;/&gt;&lt;wsp:rsid wsp:val=&quot;00D06C5E&quot;/&gt;&lt;wsp:rsid wsp:val=&quot;00D06DEF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C64&quot;/&gt;&lt;wsp:rsid wsp:val=&quot;00D07F86&quot;/&gt;&lt;wsp:rsid wsp:val=&quot;00D10000&quot;/&gt;&lt;wsp:rsid wsp:val=&quot;00D1025B&quot;/&gt;&lt;wsp:rsid wsp:val=&quot;00D1061F&quot;/&gt;&lt;wsp:rsid wsp:val=&quot;00D106DD&quot;/&gt;&lt;wsp:rsid wsp:val=&quot;00D1089B&quot;/&gt;&lt;wsp:rsid wsp:val=&quot;00D10AE5&quot;/&gt;&lt;wsp:rsid wsp:val=&quot;00D11190&quot;/&gt;&lt;wsp:rsid wsp:val=&quot;00D115C0&quot;/&gt;&lt;wsp:rsid wsp:val=&quot;00D11833&quot;/&gt;&lt;wsp:rsid wsp:val=&quot;00D11BF6&quot;/&gt;&lt;wsp:rsid wsp:val=&quot;00D11C6A&quot;/&gt;&lt;wsp:rsid wsp:val=&quot;00D11D38&quot;/&gt;&lt;wsp:rsid wsp:val=&quot;00D1213C&quot;/&gt;&lt;wsp:rsid wsp:val=&quot;00D12507&quot;/&gt;&lt;wsp:rsid wsp:val=&quot;00D125D4&quot;/&gt;&lt;wsp:rsid wsp:val=&quot;00D127AD&quot;/&gt;&lt;wsp:rsid wsp:val=&quot;00D129BC&quot;/&gt;&lt;wsp:rsid wsp:val=&quot;00D12DAC&quot;/&gt;&lt;wsp:rsid wsp:val=&quot;00D12F34&quot;/&gt;&lt;wsp:rsid wsp:val=&quot;00D12F3C&quot;/&gt;&lt;wsp:rsid wsp:val=&quot;00D1328E&quot;/&gt;&lt;wsp:rsid wsp:val=&quot;00D13499&quot;/&gt;&lt;wsp:rsid wsp:val=&quot;00D13A46&quot;/&gt;&lt;wsp:rsid wsp:val=&quot;00D13A4E&quot;/&gt;&lt;wsp:rsid wsp:val=&quot;00D13B31&quot;/&gt;&lt;wsp:rsid wsp:val=&quot;00D142B2&quot;/&gt;&lt;wsp:rsid wsp:val=&quot;00D1437B&quot;/&gt;&lt;wsp:rsid wsp:val=&quot;00D1451B&quot;/&gt;&lt;wsp:rsid wsp:val=&quot;00D14521&quot;/&gt;&lt;wsp:rsid wsp:val=&quot;00D14875&quot;/&gt;&lt;wsp:rsid wsp:val=&quot;00D149AF&quot;/&gt;&lt;wsp:rsid wsp:val=&quot;00D14A21&quot;/&gt;&lt;wsp:rsid wsp:val=&quot;00D14B88&quot;/&gt;&lt;wsp:rsid wsp:val=&quot;00D15069&quot;/&gt;&lt;wsp:rsid wsp:val=&quot;00D151C8&quot;/&gt;&lt;wsp:rsid wsp:val=&quot;00D15249&quot;/&gt;&lt;wsp:rsid wsp:val=&quot;00D15834&quot;/&gt;&lt;wsp:rsid wsp:val=&quot;00D1598D&quot;/&gt;&lt;wsp:rsid wsp:val=&quot;00D15E0A&quot;/&gt;&lt;wsp:rsid wsp:val=&quot;00D15F3B&quot;/&gt;&lt;wsp:rsid wsp:val=&quot;00D16062&quot;/&gt;&lt;wsp:rsid wsp:val=&quot;00D164A4&quot;/&gt;&lt;wsp:rsid wsp:val=&quot;00D16548&quot;/&gt;&lt;wsp:rsid wsp:val=&quot;00D1661F&quot;/&gt;&lt;wsp:rsid wsp:val=&quot;00D16668&quot;/&gt;&lt;wsp:rsid wsp:val=&quot;00D16BA3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F54&quot;/&gt;&lt;wsp:rsid wsp:val=&quot;00D2029F&quot;/&gt;&lt;wsp:rsid wsp:val=&quot;00D2055A&quot;/&gt;&lt;wsp:rsid wsp:val=&quot;00D2062F&quot;/&gt;&lt;wsp:rsid wsp:val=&quot;00D20B5B&quot;/&gt;&lt;wsp:rsid wsp:val=&quot;00D20C45&quot;/&gt;&lt;wsp:rsid wsp:val=&quot;00D20E30&quot;/&gt;&lt;wsp:rsid wsp:val=&quot;00D20E68&quot;/&gt;&lt;wsp:rsid wsp:val=&quot;00D212CB&quot;/&gt;&lt;wsp:rsid wsp:val=&quot;00D2146F&quot;/&gt;&lt;wsp:rsid wsp:val=&quot;00D2150F&quot;/&gt;&lt;wsp:rsid wsp:val=&quot;00D21543&quot;/&gt;&lt;wsp:rsid wsp:val=&quot;00D215EF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5D&quot;/&gt;&lt;wsp:rsid wsp:val=&quot;00D248A0&quot;/&gt;&lt;wsp:rsid wsp:val=&quot;00D248D2&quot;/&gt;&lt;wsp:rsid wsp:val=&quot;00D24999&quot;/&gt;&lt;wsp:rsid wsp:val=&quot;00D255DF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DE6&quot;/&gt;&lt;wsp:rsid wsp:val=&quot;00D26DE8&quot;/&gt;&lt;wsp:rsid wsp:val=&quot;00D26EC7&quot;/&gt;&lt;wsp:rsid wsp:val=&quot;00D27594&quot;/&gt;&lt;wsp:rsid wsp:val=&quot;00D2780E&quot;/&gt;&lt;wsp:rsid wsp:val=&quot;00D27B08&quot;/&gt;&lt;wsp:rsid wsp:val=&quot;00D27BF5&quot;/&gt;&lt;wsp:rsid wsp:val=&quot;00D27DA8&quot;/&gt;&lt;wsp:rsid wsp:val=&quot;00D303B1&quot;/&gt;&lt;wsp:rsid wsp:val=&quot;00D30455&quot;/&gt;&lt;wsp:rsid wsp:val=&quot;00D30A81&quot;/&gt;&lt;wsp:rsid wsp:val=&quot;00D31027&quot;/&gt;&lt;wsp:rsid wsp:val=&quot;00D3103D&quot;/&gt;&lt;wsp:rsid wsp:val=&quot;00D31090&quot;/&gt;&lt;wsp:rsid wsp:val=&quot;00D311A4&quot;/&gt;&lt;wsp:rsid wsp:val=&quot;00D313D0&quot;/&gt;&lt;wsp:rsid wsp:val=&quot;00D315E3&quot;/&gt;&lt;wsp:rsid wsp:val=&quot;00D31731&quot;/&gt;&lt;wsp:rsid wsp:val=&quot;00D31B48&quot;/&gt;&lt;wsp:rsid wsp:val=&quot;00D31BB8&quot;/&gt;&lt;wsp:rsid wsp:val=&quot;00D31C9B&quot;/&gt;&lt;wsp:rsid wsp:val=&quot;00D31DEA&quot;/&gt;&lt;wsp:rsid wsp:val=&quot;00D3203A&quot;/&gt;&lt;wsp:rsid wsp:val=&quot;00D320B4&quot;/&gt;&lt;wsp:rsid wsp:val=&quot;00D324B0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4048&quot;/&gt;&lt;wsp:rsid wsp:val=&quot;00D344AA&quot;/&gt;&lt;wsp:rsid wsp:val=&quot;00D34645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D4A&quot;/&gt;&lt;wsp:rsid wsp:val=&quot;00D35E37&quot;/&gt;&lt;wsp:rsid wsp:val=&quot;00D35EEB&quot;/&gt;&lt;wsp:rsid wsp:val=&quot;00D35F2D&quot;/&gt;&lt;wsp:rsid wsp:val=&quot;00D36465&quot;/&gt;&lt;wsp:rsid wsp:val=&quot;00D369D6&quot;/&gt;&lt;wsp:rsid wsp:val=&quot;00D36B5C&quot;/&gt;&lt;wsp:rsid wsp:val=&quot;00D36C7F&quot;/&gt;&lt;wsp:rsid wsp:val=&quot;00D36D67&quot;/&gt;&lt;wsp:rsid wsp:val=&quot;00D36E00&quot;/&gt;&lt;wsp:rsid wsp:val=&quot;00D36F68&quot;/&gt;&lt;wsp:rsid wsp:val=&quot;00D3705F&quot;/&gt;&lt;wsp:rsid wsp:val=&quot;00D372FC&quot;/&gt;&lt;wsp:rsid wsp:val=&quot;00D37623&quot;/&gt;&lt;wsp:rsid wsp:val=&quot;00D3776E&quot;/&gt;&lt;wsp:rsid wsp:val=&quot;00D377C8&quot;/&gt;&lt;wsp:rsid wsp:val=&quot;00D37A6C&quot;/&gt;&lt;wsp:rsid wsp:val=&quot;00D37BC5&quot;/&gt;&lt;wsp:rsid wsp:val=&quot;00D37BED&quot;/&gt;&lt;wsp:rsid wsp:val=&quot;00D37FD9&quot;/&gt;&lt;wsp:rsid wsp:val=&quot;00D402C2&quot;/&gt;&lt;wsp:rsid wsp:val=&quot;00D4030A&quot;/&gt;&lt;wsp:rsid wsp:val=&quot;00D4055D&quot;/&gt;&lt;wsp:rsid wsp:val=&quot;00D40582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644&quot;/&gt;&lt;wsp:rsid wsp:val=&quot;00D41CAA&quot;/&gt;&lt;wsp:rsid wsp:val=&quot;00D41D9E&quot;/&gt;&lt;wsp:rsid wsp:val=&quot;00D41FB0&quot;/&gt;&lt;wsp:rsid wsp:val=&quot;00D41FE1&quot;/&gt;&lt;wsp:rsid wsp:val=&quot;00D42146&quot;/&gt;&lt;wsp:rsid wsp:val=&quot;00D42457&quot;/&gt;&lt;wsp:rsid wsp:val=&quot;00D427DA&quot;/&gt;&lt;wsp:rsid wsp:val=&quot;00D427DE&quot;/&gt;&lt;wsp:rsid wsp:val=&quot;00D42988&quot;/&gt;&lt;wsp:rsid wsp:val=&quot;00D42A26&quot;/&gt;&lt;wsp:rsid wsp:val=&quot;00D42D9D&quot;/&gt;&lt;wsp:rsid wsp:val=&quot;00D42DF8&quot;/&gt;&lt;wsp:rsid wsp:val=&quot;00D432D7&quot;/&gt;&lt;wsp:rsid wsp:val=&quot;00D4358E&quot;/&gt;&lt;wsp:rsid wsp:val=&quot;00D43D3A&quot;/&gt;&lt;wsp:rsid wsp:val=&quot;00D4406C&quot;/&gt;&lt;wsp:rsid wsp:val=&quot;00D440FC&quot;/&gt;&lt;wsp:rsid wsp:val=&quot;00D444B5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552&quot;/&gt;&lt;wsp:rsid wsp:val=&quot;00D455C7&quot;/&gt;&lt;wsp:rsid wsp:val=&quot;00D455E8&quot;/&gt;&lt;wsp:rsid wsp:val=&quot;00D45888&quot;/&gt;&lt;wsp:rsid wsp:val=&quot;00D458F4&quot;/&gt;&lt;wsp:rsid wsp:val=&quot;00D45936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4C4&quot;/&gt;&lt;wsp:rsid wsp:val=&quot;00D47980&quot;/&gt;&lt;wsp:rsid wsp:val=&quot;00D47BD8&quot;/&gt;&lt;wsp:rsid wsp:val=&quot;00D47CC5&quot;/&gt;&lt;wsp:rsid wsp:val=&quot;00D500A1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FF9&quot;/&gt;&lt;wsp:rsid wsp:val=&quot;00D53378&quot;/&gt;&lt;wsp:rsid wsp:val=&quot;00D5344A&quot;/&gt;&lt;wsp:rsid wsp:val=&quot;00D53756&quot;/&gt;&lt;wsp:rsid wsp:val=&quot;00D53D5B&quot;/&gt;&lt;wsp:rsid wsp:val=&quot;00D53EDA&quot;/&gt;&lt;wsp:rsid wsp:val=&quot;00D54149&quot;/&gt;&lt;wsp:rsid wsp:val=&quot;00D54195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DEB&quot;/&gt;&lt;wsp:rsid wsp:val=&quot;00D56E1D&quot;/&gt;&lt;wsp:rsid wsp:val=&quot;00D56FCF&quot;/&gt;&lt;wsp:rsid wsp:val=&quot;00D573F7&quot;/&gt;&lt;wsp:rsid wsp:val=&quot;00D574EC&quot;/&gt;&lt;wsp:rsid wsp:val=&quot;00D575CE&quot;/&gt;&lt;wsp:rsid wsp:val=&quot;00D575F0&quot;/&gt;&lt;wsp:rsid wsp:val=&quot;00D57786&quot;/&gt;&lt;wsp:rsid wsp:val=&quot;00D57DCC&quot;/&gt;&lt;wsp:rsid wsp:val=&quot;00D57E02&quot;/&gt;&lt;wsp:rsid wsp:val=&quot;00D57FE0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0F44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F0E&quot;/&gt;&lt;wsp:rsid wsp:val=&quot;00D6203F&quot;/&gt;&lt;wsp:rsid wsp:val=&quot;00D620D0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9F5&quot;/&gt;&lt;wsp:rsid wsp:val=&quot;00D63A1E&quot;/&gt;&lt;wsp:rsid wsp:val=&quot;00D63DAA&quot;/&gt;&lt;wsp:rsid wsp:val=&quot;00D64186&quot;/&gt;&lt;wsp:rsid wsp:val=&quot;00D643FC&quot;/&gt;&lt;wsp:rsid wsp:val=&quot;00D64669&quot;/&gt;&lt;wsp:rsid wsp:val=&quot;00D64BDF&quot;/&gt;&lt;wsp:rsid wsp:val=&quot;00D6586D&quot;/&gt;&lt;wsp:rsid wsp:val=&quot;00D65878&quot;/&gt;&lt;wsp:rsid wsp:val=&quot;00D65966&quot;/&gt;&lt;wsp:rsid wsp:val=&quot;00D65CC7&quot;/&gt;&lt;wsp:rsid wsp:val=&quot;00D65CD3&quot;/&gt;&lt;wsp:rsid wsp:val=&quot;00D65EE9&quot;/&gt;&lt;wsp:rsid wsp:val=&quot;00D6618A&quot;/&gt;&lt;wsp:rsid wsp:val=&quot;00D6655A&quot;/&gt;&lt;wsp:rsid wsp:val=&quot;00D66C02&quot;/&gt;&lt;wsp:rsid wsp:val=&quot;00D66D57&quot;/&gt;&lt;wsp:rsid wsp:val=&quot;00D66D6C&quot;/&gt;&lt;wsp:rsid wsp:val=&quot;00D67294&quot;/&gt;&lt;wsp:rsid wsp:val=&quot;00D672AD&quot;/&gt;&lt;wsp:rsid wsp:val=&quot;00D67537&quot;/&gt;&lt;wsp:rsid wsp:val=&quot;00D679C2&quot;/&gt;&lt;wsp:rsid wsp:val=&quot;00D67A08&quot;/&gt;&lt;wsp:rsid wsp:val=&quot;00D67B66&quot;/&gt;&lt;wsp:rsid wsp:val=&quot;00D67C96&quot;/&gt;&lt;wsp:rsid wsp:val=&quot;00D70011&quot;/&gt;&lt;wsp:rsid wsp:val=&quot;00D7026B&quot;/&gt;&lt;wsp:rsid wsp:val=&quot;00D70788&quot;/&gt;&lt;wsp:rsid wsp:val=&quot;00D70AD3&quot;/&gt;&lt;wsp:rsid wsp:val=&quot;00D70C01&quot;/&gt;&lt;wsp:rsid wsp:val=&quot;00D71078&quot;/&gt;&lt;wsp:rsid wsp:val=&quot;00D710C2&quot;/&gt;&lt;wsp:rsid wsp:val=&quot;00D71840&quot;/&gt;&lt;wsp:rsid wsp:val=&quot;00D7185E&quot;/&gt;&lt;wsp:rsid wsp:val=&quot;00D7197C&quot;/&gt;&lt;wsp:rsid wsp:val=&quot;00D71A2F&quot;/&gt;&lt;wsp:rsid wsp:val=&quot;00D71DE1&quot;/&gt;&lt;wsp:rsid wsp:val=&quot;00D7203D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E5&quot;/&gt;&lt;wsp:rsid wsp:val=&quot;00D7424E&quot;/&gt;&lt;wsp:rsid wsp:val=&quot;00D743AA&quot;/&gt;&lt;wsp:rsid wsp:val=&quot;00D746BF&quot;/&gt;&lt;wsp:rsid wsp:val=&quot;00D747DF&quot;/&gt;&lt;wsp:rsid wsp:val=&quot;00D749BA&quot;/&gt;&lt;wsp:rsid wsp:val=&quot;00D74A96&quot;/&gt;&lt;wsp:rsid wsp:val=&quot;00D74BCC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8A7&quot;/&gt;&lt;wsp:rsid wsp:val=&quot;00D758EB&quot;/&gt;&lt;wsp:rsid wsp:val=&quot;00D75AA9&quot;/&gt;&lt;wsp:rsid wsp:val=&quot;00D75C97&quot;/&gt;&lt;wsp:rsid wsp:val=&quot;00D76023&quot;/&gt;&lt;wsp:rsid wsp:val=&quot;00D761F9&quot;/&gt;&lt;wsp:rsid wsp:val=&quot;00D762C7&quot;/&gt;&lt;wsp:rsid wsp:val=&quot;00D76529&quot;/&gt;&lt;wsp:rsid wsp:val=&quot;00D76594&quot;/&gt;&lt;wsp:rsid wsp:val=&quot;00D76F09&quot;/&gt;&lt;wsp:rsid wsp:val=&quot;00D771DE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C1E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C01&quot;/&gt;&lt;wsp:rsid wsp:val=&quot;00D81C24&quot;/&gt;&lt;wsp:rsid wsp:val=&quot;00D81C78&quot;/&gt;&lt;wsp:rsid wsp:val=&quot;00D81E8C&quot;/&gt;&lt;wsp:rsid wsp:val=&quot;00D81EB6&quot;/&gt;&lt;wsp:rsid wsp:val=&quot;00D8235C&quot;/&gt;&lt;wsp:rsid wsp:val=&quot;00D82452&quot;/&gt;&lt;wsp:rsid wsp:val=&quot;00D82587&quot;/&gt;&lt;wsp:rsid wsp:val=&quot;00D82ABD&quot;/&gt;&lt;wsp:rsid wsp:val=&quot;00D82DF4&quot;/&gt;&lt;wsp:rsid wsp:val=&quot;00D82FB9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847&quot;/&gt;&lt;wsp:rsid wsp:val=&quot;00D83909&quot;/&gt;&lt;wsp:rsid wsp:val=&quot;00D83ABD&quot;/&gt;&lt;wsp:rsid wsp:val=&quot;00D83DF6&quot;/&gt;&lt;wsp:rsid wsp:val=&quot;00D83EAE&quot;/&gt;&lt;wsp:rsid wsp:val=&quot;00D83FC7&quot;/&gt;&lt;wsp:rsid wsp:val=&quot;00D841AE&quot;/&gt;&lt;wsp:rsid wsp:val=&quot;00D84BCE&quot;/&gt;&lt;wsp:rsid wsp:val=&quot;00D84C32&quot;/&gt;&lt;wsp:rsid wsp:val=&quot;00D84EFE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637&quot;/&gt;&lt;wsp:rsid wsp:val=&quot;00D8689B&quot;/&gt;&lt;wsp:rsid wsp:val=&quot;00D868E0&quot;/&gt;&lt;wsp:rsid wsp:val=&quot;00D86A3D&quot;/&gt;&lt;wsp:rsid wsp:val=&quot;00D86AE9&quot;/&gt;&lt;wsp:rsid wsp:val=&quot;00D86FF6&quot;/&gt;&lt;wsp:rsid wsp:val=&quot;00D8708B&quot;/&gt;&lt;wsp:rsid wsp:val=&quot;00D87107&quot;/&gt;&lt;wsp:rsid wsp:val=&quot;00D872A0&quot;/&gt;&lt;wsp:rsid wsp:val=&quot;00D872BE&quot;/&gt;&lt;wsp:rsid wsp:val=&quot;00D87570&quot;/&gt;&lt;wsp:rsid wsp:val=&quot;00D87AA5&quot;/&gt;&lt;wsp:rsid wsp:val=&quot;00D87B26&quot;/&gt;&lt;wsp:rsid wsp:val=&quot;00D87C3A&quot;/&gt;&lt;wsp:rsid wsp:val=&quot;00D9024D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205&quot;/&gt;&lt;wsp:rsid wsp:val=&quot;00D92B6D&quot;/&gt;&lt;wsp:rsid wsp:val=&quot;00D92CF6&quot;/&gt;&lt;wsp:rsid wsp:val=&quot;00D92D28&quot;/&gt;&lt;wsp:rsid wsp:val=&quot;00D92E28&quot;/&gt;&lt;wsp:rsid wsp:val=&quot;00D93098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E7E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E73&quot;/&gt;&lt;wsp:rsid wsp:val=&quot;00D94EA3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32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A0613&quot;/&gt;&lt;wsp:rsid wsp:val=&quot;00DA06EE&quot;/&gt;&lt;wsp:rsid wsp:val=&quot;00DA09C8&quot;/&gt;&lt;wsp:rsid wsp:val=&quot;00DA0A45&quot;/&gt;&lt;wsp:rsid wsp:val=&quot;00DA0D7A&quot;/&gt;&lt;wsp:rsid wsp:val=&quot;00DA0F5C&quot;/&gt;&lt;wsp:rsid wsp:val=&quot;00DA1244&quot;/&gt;&lt;wsp:rsid wsp:val=&quot;00DA14A4&quot;/&gt;&lt;wsp:rsid wsp:val=&quot;00DA1763&quot;/&gt;&lt;wsp:rsid wsp:val=&quot;00DA1A20&quot;/&gt;&lt;wsp:rsid wsp:val=&quot;00DA1E82&quot;/&gt;&lt;wsp:rsid wsp:val=&quot;00DA1ED8&quot;/&gt;&lt;wsp:rsid wsp:val=&quot;00DA230C&quot;/&gt;&lt;wsp:rsid wsp:val=&quot;00DA251F&quot;/&gt;&lt;wsp:rsid wsp:val=&quot;00DA256F&quot;/&gt;&lt;wsp:rsid wsp:val=&quot;00DA26CF&quot;/&gt;&lt;wsp:rsid wsp:val=&quot;00DA2C2D&quot;/&gt;&lt;wsp:rsid wsp:val=&quot;00DA2D1C&quot;/&gt;&lt;wsp:rsid wsp:val=&quot;00DA2D4C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C9F&quot;/&gt;&lt;wsp:rsid wsp:val=&quot;00DA3E8C&quot;/&gt;&lt;wsp:rsid wsp:val=&quot;00DA3F8E&quot;/&gt;&lt;wsp:rsid wsp:val=&quot;00DA4067&quot;/&gt;&lt;wsp:rsid wsp:val=&quot;00DA467A&quot;/&gt;&lt;wsp:rsid wsp:val=&quot;00DA486C&quot;/&gt;&lt;wsp:rsid wsp:val=&quot;00DA4A33&quot;/&gt;&lt;wsp:rsid wsp:val=&quot;00DA4D03&quot;/&gt;&lt;wsp:rsid wsp:val=&quot;00DA4EDF&quot;/&gt;&lt;wsp:rsid wsp:val=&quot;00DA5068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B77&quot;/&gt;&lt;wsp:rsid wsp:val=&quot;00DA5D93&quot;/&gt;&lt;wsp:rsid wsp:val=&quot;00DA5E19&quot;/&gt;&lt;wsp:rsid wsp:val=&quot;00DA611C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9AB&quot;/&gt;&lt;wsp:rsid wsp:val=&quot;00DA7A4D&quot;/&gt;&lt;wsp:rsid wsp:val=&quot;00DA7B2F&quot;/&gt;&lt;wsp:rsid wsp:val=&quot;00DA7DE8&quot;/&gt;&lt;wsp:rsid wsp:val=&quot;00DA7DED&quot;/&gt;&lt;wsp:rsid wsp:val=&quot;00DA7E5B&quot;/&gt;&lt;wsp:rsid wsp:val=&quot;00DB0328&quot;/&gt;&lt;wsp:rsid wsp:val=&quot;00DB0545&quot;/&gt;&lt;wsp:rsid wsp:val=&quot;00DB07F1&quot;/&gt;&lt;wsp:rsid wsp:val=&quot;00DB0939&quot;/&gt;&lt;wsp:rsid wsp:val=&quot;00DB0A38&quot;/&gt;&lt;wsp:rsid wsp:val=&quot;00DB0FA3&quot;/&gt;&lt;wsp:rsid wsp:val=&quot;00DB12E2&quot;/&gt;&lt;wsp:rsid wsp:val=&quot;00DB14C4&quot;/&gt;&lt;wsp:rsid wsp:val=&quot;00DB1740&quot;/&gt;&lt;wsp:rsid wsp:val=&quot;00DB1B55&quot;/&gt;&lt;wsp:rsid wsp:val=&quot;00DB1CE0&quot;/&gt;&lt;wsp:rsid wsp:val=&quot;00DB1EB5&quot;/&gt;&lt;wsp:rsid wsp:val=&quot;00DB1F34&quot;/&gt;&lt;wsp:rsid wsp:val=&quot;00DB2083&quot;/&gt;&lt;wsp:rsid wsp:val=&quot;00DB2407&quot;/&gt;&lt;wsp:rsid wsp:val=&quot;00DB2445&quot;/&gt;&lt;wsp:rsid wsp:val=&quot;00DB269A&quot;/&gt;&lt;wsp:rsid wsp:val=&quot;00DB2764&quot;/&gt;&lt;wsp:rsid wsp:val=&quot;00DB2A7A&quot;/&gt;&lt;wsp:rsid wsp:val=&quot;00DB2C6F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A62&quot;/&gt;&lt;wsp:rsid wsp:val=&quot;00DB3D2C&quot;/&gt;&lt;wsp:rsid wsp:val=&quot;00DB3F0F&quot;/&gt;&lt;wsp:rsid wsp:val=&quot;00DB404B&quot;/&gt;&lt;wsp:rsid wsp:val=&quot;00DB4124&quot;/&gt;&lt;wsp:rsid wsp:val=&quot;00DB4201&quot;/&gt;&lt;wsp:rsid wsp:val=&quot;00DB4392&quot;/&gt;&lt;wsp:rsid wsp:val=&quot;00DB4775&quot;/&gt;&lt;wsp:rsid wsp:val=&quot;00DB4C54&quot;/&gt;&lt;wsp:rsid wsp:val=&quot;00DB4E65&quot;/&gt;&lt;wsp:rsid wsp:val=&quot;00DB4F80&quot;/&gt;&lt;wsp:rsid wsp:val=&quot;00DB502B&quot;/&gt;&lt;wsp:rsid wsp:val=&quot;00DB5A61&quot;/&gt;&lt;wsp:rsid wsp:val=&quot;00DB5AB7&quot;/&gt;&lt;wsp:rsid wsp:val=&quot;00DB5C3D&quot;/&gt;&lt;wsp:rsid wsp:val=&quot;00DB5DDB&quot;/&gt;&lt;wsp:rsid wsp:val=&quot;00DB5FD0&quot;/&gt;&lt;wsp:rsid wsp:val=&quot;00DB602E&quot;/&gt;&lt;wsp:rsid wsp:val=&quot;00DB6448&quot;/&gt;&lt;wsp:rsid wsp:val=&quot;00DB66B0&quot;/&gt;&lt;wsp:rsid wsp:val=&quot;00DB68BE&quot;/&gt;&lt;wsp:rsid wsp:val=&quot;00DB7031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92B&quot;/&gt;&lt;wsp:rsid wsp:val=&quot;00DB7C0D&quot;/&gt;&lt;wsp:rsid wsp:val=&quot;00DB7F7B&quot;/&gt;&lt;wsp:rsid wsp:val=&quot;00DC022A&quot;/&gt;&lt;wsp:rsid wsp:val=&quot;00DC031F&quot;/&gt;&lt;wsp:rsid wsp:val=&quot;00DC0368&quot;/&gt;&lt;wsp:rsid wsp:val=&quot;00DC050F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6E2&quot;/&gt;&lt;wsp:rsid wsp:val=&quot;00DC26F2&quot;/&gt;&lt;wsp:rsid wsp:val=&quot;00DC2757&quot;/&gt;&lt;wsp:rsid wsp:val=&quot;00DC2913&quot;/&gt;&lt;wsp:rsid wsp:val=&quot;00DC295C&quot;/&gt;&lt;wsp:rsid wsp:val=&quot;00DC2C5D&quot;/&gt;&lt;wsp:rsid wsp:val=&quot;00DC2CC5&quot;/&gt;&lt;wsp:rsid wsp:val=&quot;00DC2F81&quot;/&gt;&lt;wsp:rsid wsp:val=&quot;00DC2FDE&quot;/&gt;&lt;wsp:rsid wsp:val=&quot;00DC305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F77&quot;/&gt;&lt;wsp:rsid wsp:val=&quot;00DC4F8B&quot;/&gt;&lt;wsp:rsid wsp:val=&quot;00DC4F93&quot;/&gt;&lt;wsp:rsid wsp:val=&quot;00DC501E&quot;/&gt;&lt;wsp:rsid wsp:val=&quot;00DC50BE&quot;/&gt;&lt;wsp:rsid wsp:val=&quot;00DC55AA&quot;/&gt;&lt;wsp:rsid wsp:val=&quot;00DC568B&quot;/&gt;&lt;wsp:rsid wsp:val=&quot;00DC56B5&quot;/&gt;&lt;wsp:rsid wsp:val=&quot;00DC5817&quot;/&gt;&lt;wsp:rsid wsp:val=&quot;00DC592D&quot;/&gt;&lt;wsp:rsid wsp:val=&quot;00DC5CEB&quot;/&gt;&lt;wsp:rsid wsp:val=&quot;00DC5FA4&quot;/&gt;&lt;wsp:rsid wsp:val=&quot;00DC6005&quot;/&gt;&lt;wsp:rsid wsp:val=&quot;00DC60E0&quot;/&gt;&lt;wsp:rsid wsp:val=&quot;00DC66BC&quot;/&gt;&lt;wsp:rsid wsp:val=&quot;00DC67BA&quot;/&gt;&lt;wsp:rsid wsp:val=&quot;00DC6824&quot;/&gt;&lt;wsp:rsid wsp:val=&quot;00DC6D79&quot;/&gt;&lt;wsp:rsid wsp:val=&quot;00DC6E30&quot;/&gt;&lt;wsp:rsid wsp:val=&quot;00DC6E66&quot;/&gt;&lt;wsp:rsid wsp:val=&quot;00DC6EDD&quot;/&gt;&lt;wsp:rsid wsp:val=&quot;00DC7175&quot;/&gt;&lt;wsp:rsid wsp:val=&quot;00DC73CB&quot;/&gt;&lt;wsp:rsid wsp:val=&quot;00DC74E2&quot;/&gt;&lt;wsp:rsid wsp:val=&quot;00DC7D11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5CB&quot;/&gt;&lt;wsp:rsid wsp:val=&quot;00DD162C&quot;/&gt;&lt;wsp:rsid wsp:val=&quot;00DD1743&quot;/&gt;&lt;wsp:rsid wsp:val=&quot;00DD17DE&quot;/&gt;&lt;wsp:rsid wsp:val=&quot;00DD197D&quot;/&gt;&lt;wsp:rsid wsp:val=&quot;00DD1E24&quot;/&gt;&lt;wsp:rsid wsp:val=&quot;00DD1F30&quot;/&gt;&lt;wsp:rsid wsp:val=&quot;00DD210F&quot;/&gt;&lt;wsp:rsid wsp:val=&quot;00DD21A7&quot;/&gt;&lt;wsp:rsid wsp:val=&quot;00DD21C4&quot;/&gt;&lt;wsp:rsid wsp:val=&quot;00DD2809&quot;/&gt;&lt;wsp:rsid wsp:val=&quot;00DD298C&quot;/&gt;&lt;wsp:rsid wsp:val=&quot;00DD2A3C&quot;/&gt;&lt;wsp:rsid wsp:val=&quot;00DD2C3F&quot;/&gt;&lt;wsp:rsid wsp:val=&quot;00DD2C6D&quot;/&gt;&lt;wsp:rsid wsp:val=&quot;00DD31AC&quot;/&gt;&lt;wsp:rsid wsp:val=&quot;00DD32C7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96&quot;/&gt;&lt;wsp:rsid wsp:val=&quot;00DD45EE&quot;/&gt;&lt;wsp:rsid wsp:val=&quot;00DD4746&quot;/&gt;&lt;wsp:rsid wsp:val=&quot;00DD491C&quot;/&gt;&lt;wsp:rsid wsp:val=&quot;00DD4A04&quot;/&gt;&lt;wsp:rsid wsp:val=&quot;00DD5406&quot;/&gt;&lt;wsp:rsid wsp:val=&quot;00DD5692&quot;/&gt;&lt;wsp:rsid wsp:val=&quot;00DD56B6&quot;/&gt;&lt;wsp:rsid wsp:val=&quot;00DD5731&quot;/&gt;&lt;wsp:rsid wsp:val=&quot;00DD5C93&quot;/&gt;&lt;wsp:rsid wsp:val=&quot;00DD5E0B&quot;/&gt;&lt;wsp:rsid wsp:val=&quot;00DD5FCF&quot;/&gt;&lt;wsp:rsid wsp:val=&quot;00DD5FEB&quot;/&gt;&lt;wsp:rsid wsp:val=&quot;00DD609E&quot;/&gt;&lt;wsp:rsid wsp:val=&quot;00DD6216&quot;/&gt;&lt;wsp:rsid wsp:val=&quot;00DD6AF1&quot;/&gt;&lt;wsp:rsid wsp:val=&quot;00DD6CD2&quot;/&gt;&lt;wsp:rsid wsp:val=&quot;00DD70D5&quot;/&gt;&lt;wsp:rsid wsp:val=&quot;00DD7338&quot;/&gt;&lt;wsp:rsid wsp:val=&quot;00DD7378&quot;/&gt;&lt;wsp:rsid wsp:val=&quot;00DD7454&quot;/&gt;&lt;wsp:rsid wsp:val=&quot;00DD751B&quot;/&gt;&lt;wsp:rsid wsp:val=&quot;00DD7589&quot;/&gt;&lt;wsp:rsid wsp:val=&quot;00DD7651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85&quot;/&gt;&lt;wsp:rsid wsp:val=&quot;00DE0087&quot;/&gt;&lt;wsp:rsid wsp:val=&quot;00DE04BE&quot;/&gt;&lt;wsp:rsid wsp:val=&quot;00DE0526&quot;/&gt;&lt;wsp:rsid wsp:val=&quot;00DE0BD8&quot;/&gt;&lt;wsp:rsid wsp:val=&quot;00DE0C97&quot;/&gt;&lt;wsp:rsid wsp:val=&quot;00DE13F5&quot;/&gt;&lt;wsp:rsid wsp:val=&quot;00DE14F5&quot;/&gt;&lt;wsp:rsid wsp:val=&quot;00DE15F0&quot;/&gt;&lt;wsp:rsid wsp:val=&quot;00DE16EB&quot;/&gt;&lt;wsp:rsid wsp:val=&quot;00DE17CB&quot;/&gt;&lt;wsp:rsid wsp:val=&quot;00DE18CA&quot;/&gt;&lt;wsp:rsid wsp:val=&quot;00DE1B57&quot;/&gt;&lt;wsp:rsid wsp:val=&quot;00DE1C02&quot;/&gt;&lt;wsp:rsid wsp:val=&quot;00DE1E06&quot;/&gt;&lt;wsp:rsid wsp:val=&quot;00DE1E3A&quot;/&gt;&lt;wsp:rsid wsp:val=&quot;00DE1EA7&quot;/&gt;&lt;wsp:rsid wsp:val=&quot;00DE1F3C&quot;/&gt;&lt;wsp:rsid wsp:val=&quot;00DE1F40&quot;/&gt;&lt;wsp:rsid wsp:val=&quot;00DE2038&quot;/&gt;&lt;wsp:rsid wsp:val=&quot;00DE255A&quot;/&gt;&lt;wsp:rsid wsp:val=&quot;00DE269F&quot;/&gt;&lt;wsp:rsid wsp:val=&quot;00DE27AB&quot;/&gt;&lt;wsp:rsid wsp:val=&quot;00DE28A7&quot;/&gt;&lt;wsp:rsid wsp:val=&quot;00DE2A42&quot;/&gt;&lt;wsp:rsid wsp:val=&quot;00DE3335&quot;/&gt;&lt;wsp:rsid wsp:val=&quot;00DE34F7&quot;/&gt;&lt;wsp:rsid wsp:val=&quot;00DE366D&quot;/&gt;&lt;wsp:rsid wsp:val=&quot;00DE3B0E&quot;/&gt;&lt;wsp:rsid wsp:val=&quot;00DE3BE4&quot;/&gt;&lt;wsp:rsid wsp:val=&quot;00DE3D1A&quot;/&gt;&lt;wsp:rsid wsp:val=&quot;00DE4005&quot;/&gt;&lt;wsp:rsid wsp:val=&quot;00DE44F6&quot;/&gt;&lt;wsp:rsid wsp:val=&quot;00DE452C&quot;/&gt;&lt;wsp:rsid wsp:val=&quot;00DE456B&quot;/&gt;&lt;wsp:rsid wsp:val=&quot;00DE482F&quot;/&gt;&lt;wsp:rsid wsp:val=&quot;00DE4947&quot;/&gt;&lt;wsp:rsid wsp:val=&quot;00DE4C6F&quot;/&gt;&lt;wsp:rsid wsp:val=&quot;00DE5228&quot;/&gt;&lt;wsp:rsid wsp:val=&quot;00DE5495&quot;/&gt;&lt;wsp:rsid wsp:val=&quot;00DE5796&quot;/&gt;&lt;wsp:rsid wsp:val=&quot;00DE59FF&quot;/&gt;&lt;wsp:rsid wsp:val=&quot;00DE5D60&quot;/&gt;&lt;wsp:rsid wsp:val=&quot;00DE5F36&quot;/&gt;&lt;wsp:rsid wsp:val=&quot;00DE61AC&quot;/&gt;&lt;wsp:rsid wsp:val=&quot;00DE65D6&quot;/&gt;&lt;wsp:rsid wsp:val=&quot;00DE6736&quot;/&gt;&lt;wsp:rsid wsp:val=&quot;00DE6885&quot;/&gt;&lt;wsp:rsid wsp:val=&quot;00DE69A3&quot;/&gt;&lt;wsp:rsid wsp:val=&quot;00DE69CD&quot;/&gt;&lt;wsp:rsid wsp:val=&quot;00DE6ABE&quot;/&gt;&lt;wsp:rsid wsp:val=&quot;00DE6B50&quot;/&gt;&lt;wsp:rsid wsp:val=&quot;00DE6BC0&quot;/&gt;&lt;wsp:rsid wsp:val=&quot;00DE6C01&quot;/&gt;&lt;wsp:rsid wsp:val=&quot;00DE6CB9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A59&quot;/&gt;&lt;wsp:rsid wsp:val=&quot;00DE7C48&quot;/&gt;&lt;wsp:rsid wsp:val=&quot;00DE7ED0&quot;/&gt;&lt;wsp:rsid wsp:val=&quot;00DF0041&quot;/&gt;&lt;wsp:rsid wsp:val=&quot;00DF046F&quot;/&gt;&lt;wsp:rsid wsp:val=&quot;00DF06DB&quot;/&gt;&lt;wsp:rsid wsp:val=&quot;00DF08BA&quot;/&gt;&lt;wsp:rsid wsp:val=&quot;00DF0BC9&quot;/&gt;&lt;wsp:rsid wsp:val=&quot;00DF1202&quot;/&gt;&lt;wsp:rsid wsp:val=&quot;00DF1751&quot;/&gt;&lt;wsp:rsid wsp:val=&quot;00DF1A64&quot;/&gt;&lt;wsp:rsid wsp:val=&quot;00DF1A88&quot;/&gt;&lt;wsp:rsid wsp:val=&quot;00DF1AA5&quot;/&gt;&lt;wsp:rsid wsp:val=&quot;00DF1B59&quot;/&gt;&lt;wsp:rsid wsp:val=&quot;00DF1E9C&quot;/&gt;&lt;wsp:rsid wsp:val=&quot;00DF21B1&quot;/&gt;&lt;wsp:rsid wsp:val=&quot;00DF21F7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AA6&quot;/&gt;&lt;wsp:rsid wsp:val=&quot;00DF3AE2&quot;/&gt;&lt;wsp:rsid wsp:val=&quot;00DF3B0A&quot;/&gt;&lt;wsp:rsid wsp:val=&quot;00DF3B4D&quot;/&gt;&lt;wsp:rsid wsp:val=&quot;00DF3DC6&quot;/&gt;&lt;wsp:rsid wsp:val=&quot;00DF437B&quot;/&gt;&lt;wsp:rsid wsp:val=&quot;00DF43C0&quot;/&gt;&lt;wsp:rsid wsp:val=&quot;00DF4401&quot;/&gt;&lt;wsp:rsid wsp:val=&quot;00DF465D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9C&quot;/&gt;&lt;wsp:rsid wsp:val=&quot;00DF5212&quot;/&gt;&lt;wsp:rsid wsp:val=&quot;00DF527F&quot;/&gt;&lt;wsp:rsid wsp:val=&quot;00DF5329&quot;/&gt;&lt;wsp:rsid wsp:val=&quot;00DF575E&quot;/&gt;&lt;wsp:rsid wsp:val=&quot;00DF5D7B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760&quot;/&gt;&lt;wsp:rsid wsp:val=&quot;00E0094B&quot;/&gt;&lt;wsp:rsid wsp:val=&quot;00E00EFD&quot;/&gt;&lt;wsp:rsid wsp:val=&quot;00E01046&quot;/&gt;&lt;wsp:rsid wsp:val=&quot;00E010DC&quot;/&gt;&lt;wsp:rsid wsp:val=&quot;00E01178&quot;/&gt;&lt;wsp:rsid wsp:val=&quot;00E012F5&quot;/&gt;&lt;wsp:rsid wsp:val=&quot;00E01D6F&quot;/&gt;&lt;wsp:rsid wsp:val=&quot;00E022E6&quot;/&gt;&lt;wsp:rsid wsp:val=&quot;00E0240C&quot;/&gt;&lt;wsp:rsid wsp:val=&quot;00E029A9&quot;/&gt;&lt;wsp:rsid wsp:val=&quot;00E03255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125&quot;/&gt;&lt;wsp:rsid wsp:val=&quot;00E04385&quot;/&gt;&lt;wsp:rsid wsp:val=&quot;00E0440C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9&quot;/&gt;&lt;wsp:rsid wsp:val=&quot;00E07302&quot;/&gt;&lt;wsp:rsid wsp:val=&quot;00E07331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1DF&quot;/&gt;&lt;wsp:rsid wsp:val=&quot;00E1045B&quot;/&gt;&lt;wsp:rsid wsp:val=&quot;00E1071B&quot;/&gt;&lt;wsp:rsid wsp:val=&quot;00E10AE5&quot;/&gt;&lt;wsp:rsid wsp:val=&quot;00E11191&quot;/&gt;&lt;wsp:rsid wsp:val=&quot;00E11197&quot;/&gt;&lt;wsp:rsid wsp:val=&quot;00E11378&quot;/&gt;&lt;wsp:rsid wsp:val=&quot;00E11454&quot;/&gt;&lt;wsp:rsid wsp:val=&quot;00E115EA&quot;/&gt;&lt;wsp:rsid wsp:val=&quot;00E11C1B&quot;/&gt;&lt;wsp:rsid wsp:val=&quot;00E11D06&quot;/&gt;&lt;wsp:rsid wsp:val=&quot;00E11D0D&quot;/&gt;&lt;wsp:rsid wsp:val=&quot;00E11D8D&quot;/&gt;&lt;wsp:rsid wsp:val=&quot;00E125DA&quot;/&gt;&lt;wsp:rsid wsp:val=&quot;00E12609&quot;/&gt;&lt;wsp:rsid wsp:val=&quot;00E127D2&quot;/&gt;&lt;wsp:rsid wsp:val=&quot;00E128B2&quot;/&gt;&lt;wsp:rsid wsp:val=&quot;00E12A65&quot;/&gt;&lt;wsp:rsid wsp:val=&quot;00E12CB2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C24&quot;/&gt;&lt;wsp:rsid wsp:val=&quot;00E14D75&quot;/&gt;&lt;wsp:rsid wsp:val=&quot;00E14E2A&quot;/&gt;&lt;wsp:rsid wsp:val=&quot;00E14FC9&quot;/&gt;&lt;wsp:rsid wsp:val=&quot;00E1500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FD&quot;/&gt;&lt;wsp:rsid wsp:val=&quot;00E16821&quot;/&gt;&lt;wsp:rsid wsp:val=&quot;00E168E0&quot;/&gt;&lt;wsp:rsid wsp:val=&quot;00E16B7B&quot;/&gt;&lt;wsp:rsid wsp:val=&quot;00E16BB6&quot;/&gt;&lt;wsp:rsid wsp:val=&quot;00E16C72&quot;/&gt;&lt;wsp:rsid wsp:val=&quot;00E16F5F&quot;/&gt;&lt;wsp:rsid wsp:val=&quot;00E17239&quot;/&gt;&lt;wsp:rsid wsp:val=&quot;00E1771A&quot;/&gt;&lt;wsp:rsid wsp:val=&quot;00E17AE6&quot;/&gt;&lt;wsp:rsid wsp:val=&quot;00E17BDE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6BE&quot;/&gt;&lt;wsp:rsid wsp:val=&quot;00E208D4&quot;/&gt;&lt;wsp:rsid wsp:val=&quot;00E20A6C&quot;/&gt;&lt;wsp:rsid wsp:val=&quot;00E20B76&quot;/&gt;&lt;wsp:rsid wsp:val=&quot;00E20CF0&quot;/&gt;&lt;wsp:rsid wsp:val=&quot;00E20FF6&quot;/&gt;&lt;wsp:rsid wsp:val=&quot;00E21219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D1C&quot;/&gt;&lt;wsp:rsid wsp:val=&quot;00E22D5A&quot;/&gt;&lt;wsp:rsid wsp:val=&quot;00E23098&quot;/&gt;&lt;wsp:rsid wsp:val=&quot;00E230A8&quot;/&gt;&lt;wsp:rsid wsp:val=&quot;00E23361&quot;/&gt;&lt;wsp:rsid wsp:val=&quot;00E236E1&quot;/&gt;&lt;wsp:rsid wsp:val=&quot;00E237F6&quot;/&gt;&lt;wsp:rsid wsp:val=&quot;00E23880&quot;/&gt;&lt;wsp:rsid wsp:val=&quot;00E239C6&quot;/&gt;&lt;wsp:rsid wsp:val=&quot;00E23A75&quot;/&gt;&lt;wsp:rsid wsp:val=&quot;00E23B1A&quot;/&gt;&lt;wsp:rsid wsp:val=&quot;00E23B88&quot;/&gt;&lt;wsp:rsid wsp:val=&quot;00E23BBC&quot;/&gt;&lt;wsp:rsid wsp:val=&quot;00E23C57&quot;/&gt;&lt;wsp:rsid wsp:val=&quot;00E23F70&quot;/&gt;&lt;wsp:rsid wsp:val=&quot;00E2447C&quot;/&gt;&lt;wsp:rsid wsp:val=&quot;00E24767&quot;/&gt;&lt;wsp:rsid wsp:val=&quot;00E24BFB&quot;/&gt;&lt;wsp:rsid wsp:val=&quot;00E24D66&quot;/&gt;&lt;wsp:rsid wsp:val=&quot;00E24DD9&quot;/&gt;&lt;wsp:rsid wsp:val=&quot;00E2539C&quot;/&gt;&lt;wsp:rsid wsp:val=&quot;00E25768&quot;/&gt;&lt;wsp:rsid wsp:val=&quot;00E257E2&quot;/&gt;&lt;wsp:rsid wsp:val=&quot;00E258CA&quot;/&gt;&lt;wsp:rsid wsp:val=&quot;00E25CF0&quot;/&gt;&lt;wsp:rsid wsp:val=&quot;00E25EF2&quot;/&gt;&lt;wsp:rsid wsp:val=&quot;00E26A9D&quot;/&gt;&lt;wsp:rsid wsp:val=&quot;00E26B2F&quot;/&gt;&lt;wsp:rsid wsp:val=&quot;00E26BCA&quot;/&gt;&lt;wsp:rsid wsp:val=&quot;00E26C05&quot;/&gt;&lt;wsp:rsid wsp:val=&quot;00E27032&quot;/&gt;&lt;wsp:rsid wsp:val=&quot;00E27802&quot;/&gt;&lt;wsp:rsid wsp:val=&quot;00E278A3&quot;/&gt;&lt;wsp:rsid wsp:val=&quot;00E278EB&quot;/&gt;&lt;wsp:rsid wsp:val=&quot;00E279A2&quot;/&gt;&lt;wsp:rsid wsp:val=&quot;00E27DD2&quot;/&gt;&lt;wsp:rsid wsp:val=&quot;00E27DEC&quot;/&gt;&lt;wsp:rsid wsp:val=&quot;00E27FB1&quot;/&gt;&lt;wsp:rsid wsp:val=&quot;00E30AE3&quot;/&gt;&lt;wsp:rsid wsp:val=&quot;00E30FA5&quot;/&gt;&lt;wsp:rsid wsp:val=&quot;00E3101C&quot;/&gt;&lt;wsp:rsid wsp:val=&quot;00E3104F&quot;/&gt;&lt;wsp:rsid wsp:val=&quot;00E31243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2168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43D&quot;/&gt;&lt;wsp:rsid wsp:val=&quot;00E335D7&quot;/&gt;&lt;wsp:rsid wsp:val=&quot;00E33F9E&quot;/&gt;&lt;wsp:rsid wsp:val=&quot;00E341C0&quot;/&gt;&lt;wsp:rsid wsp:val=&quot;00E34354&quot;/&gt;&lt;wsp:rsid wsp:val=&quot;00E34631&quot;/&gt;&lt;wsp:rsid wsp:val=&quot;00E34750&quot;/&gt;&lt;wsp:rsid wsp:val=&quot;00E34CD3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9D7&quot;/&gt;&lt;wsp:rsid wsp:val=&quot;00E35ACA&quot;/&gt;&lt;wsp:rsid wsp:val=&quot;00E35C56&quot;/&gt;&lt;wsp:rsid wsp:val=&quot;00E35EFB&quot;/&gt;&lt;wsp:rsid wsp:val=&quot;00E3612B&quot;/&gt;&lt;wsp:rsid wsp:val=&quot;00E361DF&quot;/&gt;&lt;wsp:rsid wsp:val=&quot;00E36278&quot;/&gt;&lt;wsp:rsid wsp:val=&quot;00E362CC&quot;/&gt;&lt;wsp:rsid wsp:val=&quot;00E363CD&quot;/&gt;&lt;wsp:rsid wsp:val=&quot;00E36560&quot;/&gt;&lt;wsp:rsid wsp:val=&quot;00E366C4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DF8&quot;/&gt;&lt;wsp:rsid wsp:val=&quot;00E41288&quot;/&gt;&lt;wsp:rsid wsp:val=&quot;00E4171F&quot;/&gt;&lt;wsp:rsid wsp:val=&quot;00E418B7&quot;/&gt;&lt;wsp:rsid wsp:val=&quot;00E41E54&quot;/&gt;&lt;wsp:rsid wsp:val=&quot;00E41F0B&quot;/&gt;&lt;wsp:rsid wsp:val=&quot;00E42238&quot;/&gt;&lt;wsp:rsid wsp:val=&quot;00E42338&quot;/&gt;&lt;wsp:rsid wsp:val=&quot;00E42430&quot;/&gt;&lt;wsp:rsid wsp:val=&quot;00E42646&quot;/&gt;&lt;wsp:rsid wsp:val=&quot;00E42814&quot;/&gt;&lt;wsp:rsid wsp:val=&quot;00E428BA&quot;/&gt;&lt;wsp:rsid wsp:val=&quot;00E4298A&quot;/&gt;&lt;wsp:rsid wsp:val=&quot;00E42E93&quot;/&gt;&lt;wsp:rsid wsp:val=&quot;00E43042&quot;/&gt;&lt;wsp:rsid wsp:val=&quot;00E4307E&quot;/&gt;&lt;wsp:rsid wsp:val=&quot;00E430DE&quot;/&gt;&lt;wsp:rsid wsp:val=&quot;00E43296&quot;/&gt;&lt;wsp:rsid wsp:val=&quot;00E43418&quot;/&gt;&lt;wsp:rsid wsp:val=&quot;00E4358C&quot;/&gt;&lt;wsp:rsid wsp:val=&quot;00E435AD&quot;/&gt;&lt;wsp:rsid wsp:val=&quot;00E43DDE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5084&quot;/&gt;&lt;wsp:rsid wsp:val=&quot;00E45318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571&quot;/&gt;&lt;wsp:rsid wsp:val=&quot;00E465B6&quot;/&gt;&lt;wsp:rsid wsp:val=&quot;00E468DE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281&quot;/&gt;&lt;wsp:rsid wsp:val=&quot;00E505D5&quot;/&gt;&lt;wsp:rsid wsp:val=&quot;00E5094C&quot;/&gt;&lt;wsp:rsid wsp:val=&quot;00E50A4E&quot;/&gt;&lt;wsp:rsid wsp:val=&quot;00E50CDA&quot;/&gt;&lt;wsp:rsid wsp:val=&quot;00E50F9E&quot;/&gt;&lt;wsp:rsid wsp:val=&quot;00E51372&quot;/&gt;&lt;wsp:rsid wsp:val=&quot;00E513BC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DBA&quot;/&gt;&lt;wsp:rsid wsp:val=&quot;00E541C6&quot;/&gt;&lt;wsp:rsid wsp:val=&quot;00E54297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604E&quot;/&gt;&lt;wsp:rsid wsp:val=&quot;00E56259&quot;/&gt;&lt;wsp:rsid wsp:val=&quot;00E5636C&quot;/&gt;&lt;wsp:rsid wsp:val=&quot;00E56757&quot;/&gt;&lt;wsp:rsid wsp:val=&quot;00E56843&quot;/&gt;&lt;wsp:rsid wsp:val=&quot;00E56872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3E3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91D&quot;/&gt;&lt;wsp:rsid wsp:val=&quot;00E61FD7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7F&quot;/&gt;&lt;wsp:rsid wsp:val=&quot;00E63972&quot;/&gt;&lt;wsp:rsid wsp:val=&quot;00E63D83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5D3&quot;/&gt;&lt;wsp:rsid wsp:val=&quot;00E65BA0&quot;/&gt;&lt;wsp:rsid wsp:val=&quot;00E65CEF&quot;/&gt;&lt;wsp:rsid wsp:val=&quot;00E65E10&quot;/&gt;&lt;wsp:rsid wsp:val=&quot;00E6601E&quot;/&gt;&lt;wsp:rsid wsp:val=&quot;00E661C4&quot;/&gt;&lt;wsp:rsid wsp:val=&quot;00E665B7&quot;/&gt;&lt;wsp:rsid wsp:val=&quot;00E66901&quot;/&gt;&lt;wsp:rsid wsp:val=&quot;00E66BD3&quot;/&gt;&lt;wsp:rsid wsp:val=&quot;00E66BEB&quot;/&gt;&lt;wsp:rsid wsp:val=&quot;00E66F25&quot;/&gt;&lt;wsp:rsid wsp:val=&quot;00E6702A&quot;/&gt;&lt;wsp:rsid wsp:val=&quot;00E673B0&quot;/&gt;&lt;wsp:rsid wsp:val=&quot;00E673DC&quot;/&gt;&lt;wsp:rsid wsp:val=&quot;00E6749B&quot;/&gt;&lt;wsp:rsid wsp:val=&quot;00E678CD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A4&quot;/&gt;&lt;wsp:rsid wsp:val=&quot;00E70B51&quot;/&gt;&lt;wsp:rsid wsp:val=&quot;00E70E23&quot;/&gt;&lt;wsp:rsid wsp:val=&quot;00E70F48&quot;/&gt;&lt;wsp:rsid wsp:val=&quot;00E710FD&quot;/&gt;&lt;wsp:rsid wsp:val=&quot;00E713FE&quot;/&gt;&lt;wsp:rsid wsp:val=&quot;00E71417&quot;/&gt;&lt;wsp:rsid wsp:val=&quot;00E714FD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DF0&quot;/&gt;&lt;wsp:rsid wsp:val=&quot;00E72000&quot;/&gt;&lt;wsp:rsid wsp:val=&quot;00E7201D&quot;/&gt;&lt;wsp:rsid wsp:val=&quot;00E72103&quot;/&gt;&lt;wsp:rsid wsp:val=&quot;00E722EF&quot;/&gt;&lt;wsp:rsid wsp:val=&quot;00E723BC&quot;/&gt;&lt;wsp:rsid wsp:val=&quot;00E723EC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2B2&quot;/&gt;&lt;wsp:rsid wsp:val=&quot;00E7530A&quot;/&gt;&lt;wsp:rsid wsp:val=&quot;00E75404&quot;/&gt;&lt;wsp:rsid wsp:val=&quot;00E7564C&quot;/&gt;&lt;wsp:rsid wsp:val=&quot;00E7568A&quot;/&gt;&lt;wsp:rsid wsp:val=&quot;00E75A4B&quot;/&gt;&lt;wsp:rsid wsp:val=&quot;00E75F66&quot;/&gt;&lt;wsp:rsid wsp:val=&quot;00E76019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70EA&quot;/&gt;&lt;wsp:rsid wsp:val=&quot;00E771DA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682&quot;/&gt;&lt;wsp:rsid wsp:val=&quot;00E80C10&quot;/&gt;&lt;wsp:rsid wsp:val=&quot;00E80D45&quot;/&gt;&lt;wsp:rsid wsp:val=&quot;00E80D68&quot;/&gt;&lt;wsp:rsid wsp:val=&quot;00E80D8B&quot;/&gt;&lt;wsp:rsid wsp:val=&quot;00E81055&quot;/&gt;&lt;wsp:rsid wsp:val=&quot;00E812B1&quot;/&gt;&lt;wsp:rsid wsp:val=&quot;00E8178E&quot;/&gt;&lt;wsp:rsid wsp:val=&quot;00E817D9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C37&quot;/&gt;&lt;wsp:rsid wsp:val=&quot;00E82CE2&quot;/&gt;&lt;wsp:rsid wsp:val=&quot;00E82EFF&quot;/&gt;&lt;wsp:rsid wsp:val=&quot;00E83519&quot;/&gt;&lt;wsp:rsid wsp:val=&quot;00E8394E&quot;/&gt;&lt;wsp:rsid wsp:val=&quot;00E83A6D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569&quot;/&gt;&lt;wsp:rsid wsp:val=&quot;00E85739&quot;/&gt;&lt;wsp:rsid wsp:val=&quot;00E859B8&quot;/&gt;&lt;wsp:rsid wsp:val=&quot;00E85BE8&quot;/&gt;&lt;wsp:rsid wsp:val=&quot;00E85D54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AFC&quot;/&gt;&lt;wsp:rsid wsp:val=&quot;00E87D2D&quot;/&gt;&lt;wsp:rsid wsp:val=&quot;00E87D97&quot;/&gt;&lt;wsp:rsid wsp:val=&quot;00E9045C&quot;/&gt;&lt;wsp:rsid wsp:val=&quot;00E9070B&quot;/&gt;&lt;wsp:rsid wsp:val=&quot;00E90809&quot;/&gt;&lt;wsp:rsid wsp:val=&quot;00E90C06&quot;/&gt;&lt;wsp:rsid wsp:val=&quot;00E910BE&quot;/&gt;&lt;wsp:rsid wsp:val=&quot;00E9117B&quot;/&gt;&lt;wsp:rsid wsp:val=&quot;00E91411&quot;/&gt;&lt;wsp:rsid wsp:val=&quot;00E915DE&quot;/&gt;&lt;wsp:rsid wsp:val=&quot;00E916D2&quot;/&gt;&lt;wsp:rsid wsp:val=&quot;00E919BF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C05&quot;/&gt;&lt;wsp:rsid wsp:val=&quot;00E92CBD&quot;/&gt;&lt;wsp:rsid wsp:val=&quot;00E92E53&quot;/&gt;&lt;wsp:rsid wsp:val=&quot;00E92F1E&quot;/&gt;&lt;wsp:rsid wsp:val=&quot;00E92FCB&quot;/&gt;&lt;wsp:rsid wsp:val=&quot;00E93A54&quot;/&gt;&lt;wsp:rsid wsp:val=&quot;00E93AAD&quot;/&gt;&lt;wsp:rsid wsp:val=&quot;00E93CCC&quot;/&gt;&lt;wsp:rsid wsp:val=&quot;00E93FA4&quot;/&gt;&lt;wsp:rsid wsp:val=&quot;00E9423F&quot;/&gt;&lt;wsp:rsid wsp:val=&quot;00E94379&quot;/&gt;&lt;wsp:rsid wsp:val=&quot;00E94642&quot;/&gt;&lt;wsp:rsid wsp:val=&quot;00E94957&quot;/&gt;&lt;wsp:rsid wsp:val=&quot;00E949FB&quot;/&gt;&lt;wsp:rsid wsp:val=&quot;00E94CE9&quot;/&gt;&lt;wsp:rsid wsp:val=&quot;00E94FC2&quot;/&gt;&lt;wsp:rsid wsp:val=&quot;00E951E1&quot;/&gt;&lt;wsp:rsid wsp:val=&quot;00E9576C&quot;/&gt;&lt;wsp:rsid wsp:val=&quot;00E95CA5&quot;/&gt;&lt;wsp:rsid wsp:val=&quot;00E960B5&quot;/&gt;&lt;wsp:rsid wsp:val=&quot;00E9624B&quot;/&gt;&lt;wsp:rsid wsp:val=&quot;00E9655D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E15&quot;/&gt;&lt;wsp:rsid wsp:val=&quot;00E97E73&quot;/&gt;&lt;wsp:rsid wsp:val=&quot;00E97ECD&quot;/&gt;&lt;wsp:rsid wsp:val=&quot;00EA032E&quot;/&gt;&lt;wsp:rsid wsp:val=&quot;00EA05C0&quot;/&gt;&lt;wsp:rsid wsp:val=&quot;00EA0852&quot;/&gt;&lt;wsp:rsid wsp:val=&quot;00EA087D&quot;/&gt;&lt;wsp:rsid wsp:val=&quot;00EA0EDB&quot;/&gt;&lt;wsp:rsid wsp:val=&quot;00EA1154&quot;/&gt;&lt;wsp:rsid wsp:val=&quot;00EA11C1&quot;/&gt;&lt;wsp:rsid wsp:val=&quot;00EA12BE&quot;/&gt;&lt;wsp:rsid wsp:val=&quot;00EA135F&quot;/&gt;&lt;wsp:rsid wsp:val=&quot;00EA159C&quot;/&gt;&lt;wsp:rsid wsp:val=&quot;00EA1768&quot;/&gt;&lt;wsp:rsid wsp:val=&quot;00EA1B56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60D&quot;/&gt;&lt;wsp:rsid wsp:val=&quot;00EA275A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D60&quot;/&gt;&lt;wsp:rsid wsp:val=&quot;00EA3E60&quot;/&gt;&lt;wsp:rsid wsp:val=&quot;00EA4227&quot;/&gt;&lt;wsp:rsid wsp:val=&quot;00EA451E&quot;/&gt;&lt;wsp:rsid wsp:val=&quot;00EA45BF&quot;/&gt;&lt;wsp:rsid wsp:val=&quot;00EA4717&quot;/&gt;&lt;wsp:rsid wsp:val=&quot;00EA4C85&quot;/&gt;&lt;wsp:rsid wsp:val=&quot;00EA4EC4&quot;/&gt;&lt;wsp:rsid wsp:val=&quot;00EA4F63&quot;/&gt;&lt;wsp:rsid wsp:val=&quot;00EA58EB&quot;/&gt;&lt;wsp:rsid wsp:val=&quot;00EA5928&quot;/&gt;&lt;wsp:rsid wsp:val=&quot;00EA59DB&quot;/&gt;&lt;wsp:rsid wsp:val=&quot;00EA5D51&quot;/&gt;&lt;wsp:rsid wsp:val=&quot;00EA60AA&quot;/&gt;&lt;wsp:rsid wsp:val=&quot;00EA64B9&quot;/&gt;&lt;wsp:rsid wsp:val=&quot;00EA652A&quot;/&gt;&lt;wsp:rsid wsp:val=&quot;00EA6602&quot;/&gt;&lt;wsp:rsid wsp:val=&quot;00EA6A01&quot;/&gt;&lt;wsp:rsid wsp:val=&quot;00EA6B98&quot;/&gt;&lt;wsp:rsid wsp:val=&quot;00EA6F97&quot;/&gt;&lt;wsp:rsid wsp:val=&quot;00EA7156&quot;/&gt;&lt;wsp:rsid wsp:val=&quot;00EA71B4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310&quot;/&gt;&lt;wsp:rsid wsp:val=&quot;00EB034D&quot;/&gt;&lt;wsp:rsid wsp:val=&quot;00EB0648&quot;/&gt;&lt;wsp:rsid wsp:val=&quot;00EB06E6&quot;/&gt;&lt;wsp:rsid wsp:val=&quot;00EB090F&quot;/&gt;&lt;wsp:rsid wsp:val=&quot;00EB0A71&quot;/&gt;&lt;wsp:rsid wsp:val=&quot;00EB0D55&quot;/&gt;&lt;wsp:rsid wsp:val=&quot;00EB0DAC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30E8&quot;/&gt;&lt;wsp:rsid wsp:val=&quot;00EB36E4&quot;/&gt;&lt;wsp:rsid wsp:val=&quot;00EB3B59&quot;/&gt;&lt;wsp:rsid wsp:val=&quot;00EB42B7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C93&quot;/&gt;&lt;wsp:rsid wsp:val=&quot;00EB4D13&quot;/&gt;&lt;wsp:rsid wsp:val=&quot;00EB4D28&quot;/&gt;&lt;wsp:rsid wsp:val=&quot;00EB4F41&quot;/&gt;&lt;wsp:rsid wsp:val=&quot;00EB5386&quot;/&gt;&lt;wsp:rsid wsp:val=&quot;00EB53C4&quot;/&gt;&lt;wsp:rsid wsp:val=&quot;00EB540C&quot;/&gt;&lt;wsp:rsid wsp:val=&quot;00EB5536&quot;/&gt;&lt;wsp:rsid wsp:val=&quot;00EB5902&quot;/&gt;&lt;wsp:rsid wsp:val=&quot;00EB5C61&quot;/&gt;&lt;wsp:rsid wsp:val=&quot;00EB5CE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FBA&quot;/&gt;&lt;wsp:rsid wsp:val=&quot;00EB71FF&quot;/&gt;&lt;wsp:rsid wsp:val=&quot;00EB721C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A5F&quot;/&gt;&lt;wsp:rsid wsp:val=&quot;00EC0D73&quot;/&gt;&lt;wsp:rsid wsp:val=&quot;00EC0E0A&quot;/&gt;&lt;wsp:rsid wsp:val=&quot;00EC0FC3&quot;/&gt;&lt;wsp:rsid wsp:val=&quot;00EC11A5&quot;/&gt;&lt;wsp:rsid wsp:val=&quot;00EC16DA&quot;/&gt;&lt;wsp:rsid wsp:val=&quot;00EC1796&quot;/&gt;&lt;wsp:rsid wsp:val=&quot;00EC1AA5&quot;/&gt;&lt;wsp:rsid wsp:val=&quot;00EC1B01&quot;/&gt;&lt;wsp:rsid wsp:val=&quot;00EC1D37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C13&quot;/&gt;&lt;wsp:rsid wsp:val=&quot;00EC2CDA&quot;/&gt;&lt;wsp:rsid wsp:val=&quot;00EC2F72&quot;/&gt;&lt;wsp:rsid wsp:val=&quot;00EC2F77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B06&quot;/&gt;&lt;wsp:rsid wsp:val=&quot;00EC4B34&quot;/&gt;&lt;wsp:rsid wsp:val=&quot;00EC4B69&quot;/&gt;&lt;wsp:rsid wsp:val=&quot;00EC505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69&quot;/&gt;&lt;wsp:rsid wsp:val=&quot;00EC6B80&quot;/&gt;&lt;wsp:rsid wsp:val=&quot;00EC6D6B&quot;/&gt;&lt;wsp:rsid wsp:val=&quot;00EC762F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11E1&quot;/&gt;&lt;wsp:rsid wsp:val=&quot;00ED1305&quot;/&gt;&lt;wsp:rsid wsp:val=&quot;00ED1DA9&quot;/&gt;&lt;wsp:rsid wsp:val=&quot;00ED1DF8&quot;/&gt;&lt;wsp:rsid wsp:val=&quot;00ED214E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A20&quot;/&gt;&lt;wsp:rsid wsp:val=&quot;00ED3A85&quot;/&gt;&lt;wsp:rsid wsp:val=&quot;00ED3EB1&quot;/&gt;&lt;wsp:rsid wsp:val=&quot;00ED4055&quot;/&gt;&lt;wsp:rsid wsp:val=&quot;00ED40A0&quot;/&gt;&lt;wsp:rsid wsp:val=&quot;00ED4439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FA1&quot;/&gt;&lt;wsp:rsid wsp:val=&quot;00ED52A9&quot;/&gt;&lt;wsp:rsid wsp:val=&quot;00ED54F2&quot;/&gt;&lt;wsp:rsid wsp:val=&quot;00ED590E&quot;/&gt;&lt;wsp:rsid wsp:val=&quot;00ED59C0&quot;/&gt;&lt;wsp:rsid wsp:val=&quot;00ED59E7&quot;/&gt;&lt;wsp:rsid wsp:val=&quot;00ED5E8E&quot;/&gt;&lt;wsp:rsid wsp:val=&quot;00ED5FE8&quot;/&gt;&lt;wsp:rsid wsp:val=&quot;00ED63B5&quot;/&gt;&lt;wsp:rsid wsp:val=&quot;00ED64E5&quot;/&gt;&lt;wsp:rsid wsp:val=&quot;00ED6915&quot;/&gt;&lt;wsp:rsid wsp:val=&quot;00ED6C0F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A7D&quot;/&gt;&lt;wsp:rsid wsp:val=&quot;00ED7E91&quot;/&gt;&lt;wsp:rsid wsp:val=&quot;00EE013C&quot;/&gt;&lt;wsp:rsid wsp:val=&quot;00EE02DB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E9&quot;/&gt;&lt;wsp:rsid wsp:val=&quot;00EE0E95&quot;/&gt;&lt;wsp:rsid wsp:val=&quot;00EE11E9&quot;/&gt;&lt;wsp:rsid wsp:val=&quot;00EE14E8&quot;/&gt;&lt;wsp:rsid wsp:val=&quot;00EE1901&quot;/&gt;&lt;wsp:rsid wsp:val=&quot;00EE193B&quot;/&gt;&lt;wsp:rsid wsp:val=&quot;00EE1A15&quot;/&gt;&lt;wsp:rsid wsp:val=&quot;00EE1DB3&quot;/&gt;&lt;wsp:rsid wsp:val=&quot;00EE2377&quot;/&gt;&lt;wsp:rsid wsp:val=&quot;00EE2396&quot;/&gt;&lt;wsp:rsid wsp:val=&quot;00EE270E&quot;/&gt;&lt;wsp:rsid wsp:val=&quot;00EE2A71&quot;/&gt;&lt;wsp:rsid wsp:val=&quot;00EE2C8C&quot;/&gt;&lt;wsp:rsid wsp:val=&quot;00EE2C9C&quot;/&gt;&lt;wsp:rsid wsp:val=&quot;00EE2DAC&quot;/&gt;&lt;wsp:rsid wsp:val=&quot;00EE3019&quot;/&gt;&lt;wsp:rsid wsp:val=&quot;00EE3155&quot;/&gt;&lt;wsp:rsid wsp:val=&quot;00EE34AF&quot;/&gt;&lt;wsp:rsid wsp:val=&quot;00EE399B&quot;/&gt;&lt;wsp:rsid wsp:val=&quot;00EE3B87&quot;/&gt;&lt;wsp:rsid wsp:val=&quot;00EE4015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51F7&quot;/&gt;&lt;wsp:rsid wsp:val=&quot;00EE5C15&quot;/&gt;&lt;wsp:rsid wsp:val=&quot;00EE5C60&quot;/&gt;&lt;wsp:rsid wsp:val=&quot;00EE5CC3&quot;/&gt;&lt;wsp:rsid wsp:val=&quot;00EE5EE2&quot;/&gt;&lt;wsp:rsid wsp:val=&quot;00EE60B3&quot;/&gt;&lt;wsp:rsid wsp:val=&quot;00EE6BBB&quot;/&gt;&lt;wsp:rsid wsp:val=&quot;00EE6CA7&quot;/&gt;&lt;wsp:rsid wsp:val=&quot;00EE6DBF&quot;/&gt;&lt;wsp:rsid wsp:val=&quot;00EE6F7A&quot;/&gt;&lt;wsp:rsid wsp:val=&quot;00EE725E&quot;/&gt;&lt;wsp:rsid wsp:val=&quot;00EE73F0&quot;/&gt;&lt;wsp:rsid wsp:val=&quot;00EE7406&quot;/&gt;&lt;wsp:rsid wsp:val=&quot;00EE785A&quot;/&gt;&lt;wsp:rsid wsp:val=&quot;00EE7A37&quot;/&gt;&lt;wsp:rsid wsp:val=&quot;00EE7CE2&quot;/&gt;&lt;wsp:rsid wsp:val=&quot;00EE7E66&quot;/&gt;&lt;wsp:rsid wsp:val=&quot;00EE7F3E&quot;/&gt;&lt;wsp:rsid wsp:val=&quot;00EF0182&quot;/&gt;&lt;wsp:rsid wsp:val=&quot;00EF03D0&quot;/&gt;&lt;wsp:rsid wsp:val=&quot;00EF04D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24C&quot;/&gt;&lt;wsp:rsid wsp:val=&quot;00EF147C&quot;/&gt;&lt;wsp:rsid wsp:val=&quot;00EF1995&quot;/&gt;&lt;wsp:rsid wsp:val=&quot;00EF1B05&quot;/&gt;&lt;wsp:rsid wsp:val=&quot;00EF22EB&quot;/&gt;&lt;wsp:rsid wsp:val=&quot;00EF2358&quot;/&gt;&lt;wsp:rsid wsp:val=&quot;00EF23AB&quot;/&gt;&lt;wsp:rsid wsp:val=&quot;00EF2979&quot;/&gt;&lt;wsp:rsid wsp:val=&quot;00EF2983&quot;/&gt;&lt;wsp:rsid wsp:val=&quot;00EF2EAB&quot;/&gt;&lt;wsp:rsid wsp:val=&quot;00EF339A&quot;/&gt;&lt;wsp:rsid wsp:val=&quot;00EF344E&quot;/&gt;&lt;wsp:rsid wsp:val=&quot;00EF35C7&quot;/&gt;&lt;wsp:rsid wsp:val=&quot;00EF3C0D&quot;/&gt;&lt;wsp:rsid wsp:val=&quot;00EF3C1E&quot;/&gt;&lt;wsp:rsid wsp:val=&quot;00EF41D7&quot;/&gt;&lt;wsp:rsid wsp:val=&quot;00EF43C0&quot;/&gt;&lt;wsp:rsid wsp:val=&quot;00EF487D&quot;/&gt;&lt;wsp:rsid wsp:val=&quot;00EF49BF&quot;/&gt;&lt;wsp:rsid wsp:val=&quot;00EF49C7&quot;/&gt;&lt;wsp:rsid wsp:val=&quot;00EF49F7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739&quot;/&gt;&lt;wsp:rsid wsp:val=&quot;00EF5B0E&quot;/&gt;&lt;wsp:rsid wsp:val=&quot;00EF5B77&quot;/&gt;&lt;wsp:rsid wsp:val=&quot;00EF5BDF&quot;/&gt;&lt;wsp:rsid wsp:val=&quot;00EF5DCE&quot;/&gt;&lt;wsp:rsid wsp:val=&quot;00EF62D5&quot;/&gt;&lt;wsp:rsid wsp:val=&quot;00EF66CA&quot;/&gt;&lt;wsp:rsid wsp:val=&quot;00EF66F7&quot;/&gt;&lt;wsp:rsid wsp:val=&quot;00EF6757&quot;/&gt;&lt;wsp:rsid wsp:val=&quot;00EF6B08&quot;/&gt;&lt;wsp:rsid wsp:val=&quot;00EF7433&quot;/&gt;&lt;wsp:rsid wsp:val=&quot;00EF7CCB&quot;/&gt;&lt;wsp:rsid wsp:val=&quot;00F00073&quot;/&gt;&lt;wsp:rsid wsp:val=&quot;00F001E0&quot;/&gt;&lt;wsp:rsid wsp:val=&quot;00F00250&quot;/&gt;&lt;wsp:rsid wsp:val=&quot;00F0040E&quot;/&gt;&lt;wsp:rsid wsp:val=&quot;00F00775&quot;/&gt;&lt;wsp:rsid wsp:val=&quot;00F008CE&quot;/&gt;&lt;wsp:rsid wsp:val=&quot;00F00ADA&quot;/&gt;&lt;wsp:rsid wsp:val=&quot;00F00DE6&quot;/&gt;&lt;wsp:rsid wsp:val=&quot;00F00E29&quot;/&gt;&lt;wsp:rsid wsp:val=&quot;00F00EDF&quot;/&gt;&lt;wsp:rsid wsp:val=&quot;00F00EE4&quot;/&gt;&lt;wsp:rsid wsp:val=&quot;00F01171&quot;/&gt;&lt;wsp:rsid wsp:val=&quot;00F013F5&quot;/&gt;&lt;wsp:rsid wsp:val=&quot;00F0183E&quot;/&gt;&lt;wsp:rsid wsp:val=&quot;00F01C5D&quot;/&gt;&lt;wsp:rsid wsp:val=&quot;00F01D80&quot;/&gt;&lt;wsp:rsid wsp:val=&quot;00F01F8F&quot;/&gt;&lt;wsp:rsid wsp:val=&quot;00F02170&quot;/&gt;&lt;wsp:rsid wsp:val=&quot;00F0249E&quot;/&gt;&lt;wsp:rsid wsp:val=&quot;00F026F7&quot;/&gt;&lt;wsp:rsid wsp:val=&quot;00F02A88&quot;/&gt;&lt;wsp:rsid wsp:val=&quot;00F02ABC&quot;/&gt;&lt;wsp:rsid wsp:val=&quot;00F02CE3&quot;/&gt;&lt;wsp:rsid wsp:val=&quot;00F02DAF&quot;/&gt;&lt;wsp:rsid wsp:val=&quot;00F02EBE&quot;/&gt;&lt;wsp:rsid wsp:val=&quot;00F02F9B&quot;/&gt;&lt;wsp:rsid wsp:val=&quot;00F031C4&quot;/&gt;&lt;wsp:rsid wsp:val=&quot;00F032E2&quot;/&gt;&lt;wsp:rsid wsp:val=&quot;00F033C4&quot;/&gt;&lt;wsp:rsid wsp:val=&quot;00F03659&quot;/&gt;&lt;wsp:rsid wsp:val=&quot;00F03807&quot;/&gt;&lt;wsp:rsid wsp:val=&quot;00F039D4&quot;/&gt;&lt;wsp:rsid wsp:val=&quot;00F03BA2&quot;/&gt;&lt;wsp:rsid wsp:val=&quot;00F03C8D&quot;/&gt;&lt;wsp:rsid wsp:val=&quot;00F03CF5&quot;/&gt;&lt;wsp:rsid wsp:val=&quot;00F04056&quot;/&gt;&lt;wsp:rsid wsp:val=&quot;00F04131&quot;/&gt;&lt;wsp:rsid wsp:val=&quot;00F04189&quot;/&gt;&lt;wsp:rsid wsp:val=&quot;00F04361&quot;/&gt;&lt;wsp:rsid wsp:val=&quot;00F043A0&quot;/&gt;&lt;wsp:rsid wsp:val=&quot;00F04531&quot;/&gt;&lt;wsp:rsid wsp:val=&quot;00F04848&quot;/&gt;&lt;wsp:rsid wsp:val=&quot;00F049C5&quot;/&gt;&lt;wsp:rsid wsp:val=&quot;00F04CA5&quot;/&gt;&lt;wsp:rsid wsp:val=&quot;00F04D9D&quot;/&gt;&lt;wsp:rsid wsp:val=&quot;00F04EE6&quot;/&gt;&lt;wsp:rsid wsp:val=&quot;00F0515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E2E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E47&quot;/&gt;&lt;wsp:rsid wsp:val=&quot;00F1208E&quot;/&gt;&lt;wsp:rsid wsp:val=&quot;00F124A7&quot;/&gt;&lt;wsp:rsid wsp:val=&quot;00F1251B&quot;/&gt;&lt;wsp:rsid wsp:val=&quot;00F12A11&quot;/&gt;&lt;wsp:rsid wsp:val=&quot;00F12BEC&quot;/&gt;&lt;wsp:rsid wsp:val=&quot;00F13015&quot;/&gt;&lt;wsp:rsid wsp:val=&quot;00F13275&quot;/&gt;&lt;wsp:rsid wsp:val=&quot;00F13340&quot;/&gt;&lt;wsp:rsid wsp:val=&quot;00F13508&quot;/&gt;&lt;wsp:rsid wsp:val=&quot;00F13719&quot;/&gt;&lt;wsp:rsid wsp:val=&quot;00F1389F&quot;/&gt;&lt;wsp:rsid wsp:val=&quot;00F1393E&quot;/&gt;&lt;wsp:rsid wsp:val=&quot;00F13B46&quot;/&gt;&lt;wsp:rsid wsp:val=&quot;00F13E83&quot;/&gt;&lt;wsp:rsid wsp:val=&quot;00F13FA3&quot;/&gt;&lt;wsp:rsid wsp:val=&quot;00F142BB&quot;/&gt;&lt;wsp:rsid wsp:val=&quot;00F143EF&quot;/&gt;&lt;wsp:rsid wsp:val=&quot;00F14596&quot;/&gt;&lt;wsp:rsid wsp:val=&quot;00F1482A&quot;/&gt;&lt;wsp:rsid wsp:val=&quot;00F148DC&quot;/&gt;&lt;wsp:rsid wsp:val=&quot;00F14920&quot;/&gt;&lt;wsp:rsid wsp:val=&quot;00F14965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6EE&quot;/&gt;&lt;wsp:rsid wsp:val=&quot;00F16C22&quot;/&gt;&lt;wsp:rsid wsp:val=&quot;00F16CF5&quot;/&gt;&lt;wsp:rsid wsp:val=&quot;00F16EBE&quot;/&gt;&lt;wsp:rsid wsp:val=&quot;00F16FD7&quot;/&gt;&lt;wsp:rsid wsp:val=&quot;00F17231&quot;/&gt;&lt;wsp:rsid wsp:val=&quot;00F172B0&quot;/&gt;&lt;wsp:rsid wsp:val=&quot;00F174A3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11A8&quot;/&gt;&lt;wsp:rsid wsp:val=&quot;00F21326&quot;/&gt;&lt;wsp:rsid wsp:val=&quot;00F21819&quot;/&gt;&lt;wsp:rsid wsp:val=&quot;00F218B1&quot;/&gt;&lt;wsp:rsid wsp:val=&quot;00F21BE3&quot;/&gt;&lt;wsp:rsid wsp:val=&quot;00F21D50&quot;/&gt;&lt;wsp:rsid wsp:val=&quot;00F21EF1&quot;/&gt;&lt;wsp:rsid wsp:val=&quot;00F21FB3&quot;/&gt;&lt;wsp:rsid wsp:val=&quot;00F221A4&quot;/&gt;&lt;wsp:rsid wsp:val=&quot;00F22455&quot;/&gt;&lt;wsp:rsid wsp:val=&quot;00F224BC&quot;/&gt;&lt;wsp:rsid wsp:val=&quot;00F2251E&quot;/&gt;&lt;wsp:rsid wsp:val=&quot;00F2288C&quot;/&gt;&lt;wsp:rsid wsp:val=&quot;00F22E07&quot;/&gt;&lt;wsp:rsid wsp:val=&quot;00F230B8&quot;/&gt;&lt;wsp:rsid wsp:val=&quot;00F23323&quot;/&gt;&lt;wsp:rsid wsp:val=&quot;00F236EA&quot;/&gt;&lt;wsp:rsid wsp:val=&quot;00F23753&quot;/&gt;&lt;wsp:rsid wsp:val=&quot;00F23C30&quot;/&gt;&lt;wsp:rsid wsp:val=&quot;00F23CC6&quot;/&gt;&lt;wsp:rsid wsp:val=&quot;00F23DFD&quot;/&gt;&lt;wsp:rsid wsp:val=&quot;00F23F37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55B7&quot;/&gt;&lt;wsp:rsid wsp:val=&quot;00F25942&quot;/&gt;&lt;wsp:rsid wsp:val=&quot;00F259A5&quot;/&gt;&lt;wsp:rsid wsp:val=&quot;00F259BD&quot;/&gt;&lt;wsp:rsid wsp:val=&quot;00F25AA6&quot;/&gt;&lt;wsp:rsid wsp:val=&quot;00F25C03&quot;/&gt;&lt;wsp:rsid wsp:val=&quot;00F25DAA&quot;/&gt;&lt;wsp:rsid wsp:val=&quot;00F25E91&quot;/&gt;&lt;wsp:rsid wsp:val=&quot;00F26017&quot;/&gt;&lt;wsp:rsid wsp:val=&quot;00F262CC&quot;/&gt;&lt;wsp:rsid wsp:val=&quot;00F26739&quot;/&gt;&lt;wsp:rsid wsp:val=&quot;00F267DE&quot;/&gt;&lt;wsp:rsid wsp:val=&quot;00F268B3&quot;/&gt;&lt;wsp:rsid wsp:val=&quot;00F26BCB&quot;/&gt;&lt;wsp:rsid wsp:val=&quot;00F26C62&quot;/&gt;&lt;wsp:rsid wsp:val=&quot;00F26E20&quot;/&gt;&lt;wsp:rsid wsp:val=&quot;00F26E5F&quot;/&gt;&lt;wsp:rsid wsp:val=&quot;00F270FD&quot;/&gt;&lt;wsp:rsid wsp:val=&quot;00F27109&quot;/&gt;&lt;wsp:rsid wsp:val=&quot;00F27114&quot;/&gt;&lt;wsp:rsid wsp:val=&quot;00F27594&quot;/&gt;&lt;wsp:rsid wsp:val=&quot;00F27874&quot;/&gt;&lt;wsp:rsid wsp:val=&quot;00F278A9&quot;/&gt;&lt;wsp:rsid wsp:val=&quot;00F27B05&quot;/&gt;&lt;wsp:rsid wsp:val=&quot;00F27BA7&quot;/&gt;&lt;wsp:rsid wsp:val=&quot;00F30263&quot;/&gt;&lt;wsp:rsid wsp:val=&quot;00F3051B&quot;/&gt;&lt;wsp:rsid wsp:val=&quot;00F306E4&quot;/&gt;&lt;wsp:rsid wsp:val=&quot;00F3076B&quot;/&gt;&lt;wsp:rsid wsp:val=&quot;00F30B6F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646&quot;/&gt;&lt;wsp:rsid wsp:val=&quot;00F32653&quot;/&gt;&lt;wsp:rsid wsp:val=&quot;00F32957&quot;/&gt;&lt;wsp:rsid wsp:val=&quot;00F32B63&quot;/&gt;&lt;wsp:rsid wsp:val=&quot;00F32E22&quot;/&gt;&lt;wsp:rsid wsp:val=&quot;00F32E31&quot;/&gt;&lt;wsp:rsid wsp:val=&quot;00F32F80&quot;/&gt;&lt;wsp:rsid wsp:val=&quot;00F32FB2&quot;/&gt;&lt;wsp:rsid wsp:val=&quot;00F333A5&quot;/&gt;&lt;wsp:rsid wsp:val=&quot;00F33527&quot;/&gt;&lt;wsp:rsid wsp:val=&quot;00F33C00&quot;/&gt;&lt;wsp:rsid wsp:val=&quot;00F33E28&quot;/&gt;&lt;wsp:rsid wsp:val=&quot;00F3415C&quot;/&gt;&lt;wsp:rsid wsp:val=&quot;00F34247&quot;/&gt;&lt;wsp:rsid wsp:val=&quot;00F34673&quot;/&gt;&lt;wsp:rsid wsp:val=&quot;00F34C24&quot;/&gt;&lt;wsp:rsid wsp:val=&quot;00F350E3&quot;/&gt;&lt;wsp:rsid wsp:val=&quot;00F35392&quot;/&gt;&lt;wsp:rsid wsp:val=&quot;00F35549&quot;/&gt;&lt;wsp:rsid wsp:val=&quot;00F3559A&quot;/&gt;&lt;wsp:rsid wsp:val=&quot;00F356AB&quot;/&gt;&lt;wsp:rsid wsp:val=&quot;00F3579B&quot;/&gt;&lt;wsp:rsid wsp:val=&quot;00F35911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C9&quot;/&gt;&lt;wsp:rsid wsp:val=&quot;00F40FAA&quot;/&gt;&lt;wsp:rsid wsp:val=&quot;00F4116D&quot;/&gt;&lt;wsp:rsid wsp:val=&quot;00F411B2&quot;/&gt;&lt;wsp:rsid wsp:val=&quot;00F41258&quot;/&gt;&lt;wsp:rsid wsp:val=&quot;00F41C35&quot;/&gt;&lt;wsp:rsid wsp:val=&quot;00F41DA4&quot;/&gt;&lt;wsp:rsid wsp:val=&quot;00F41DF1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99&quot;/&gt;&lt;wsp:rsid wsp:val=&quot;00F4321F&quot;/&gt;&lt;wsp:rsid wsp:val=&quot;00F4329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FD2&quot;/&gt;&lt;wsp:rsid wsp:val=&quot;00F4454E&quot;/&gt;&lt;wsp:rsid wsp:val=&quot;00F4459C&quot;/&gt;&lt;wsp:rsid wsp:val=&quot;00F44ABC&quot;/&gt;&lt;wsp:rsid wsp:val=&quot;00F44E82&quot;/&gt;&lt;wsp:rsid wsp:val=&quot;00F45070&quot;/&gt;&lt;wsp:rsid wsp:val=&quot;00F4515B&quot;/&gt;&lt;wsp:rsid wsp:val=&quot;00F451C6&quot;/&gt;&lt;wsp:rsid wsp:val=&quot;00F45309&quot;/&gt;&lt;wsp:rsid wsp:val=&quot;00F456DE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61D8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2B0&quot;/&gt;&lt;wsp:rsid wsp:val=&quot;00F5067F&quot;/&gt;&lt;wsp:rsid wsp:val=&quot;00F509A0&quot;/&gt;&lt;wsp:rsid wsp:val=&quot;00F50BEF&quot;/&gt;&lt;wsp:rsid wsp:val=&quot;00F50D1C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F92&quot;/&gt;&lt;wsp:rsid wsp:val=&quot;00F523BF&quot;/&gt;&lt;wsp:rsid wsp:val=&quot;00F527EF&quot;/&gt;&lt;wsp:rsid wsp:val=&quot;00F52AC5&quot;/&gt;&lt;wsp:rsid wsp:val=&quot;00F52D83&quot;/&gt;&lt;wsp:rsid wsp:val=&quot;00F52F97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533B&quot;/&gt;&lt;wsp:rsid wsp:val=&quot;00F557F6&quot;/&gt;&lt;wsp:rsid wsp:val=&quot;00F55B77&quot;/&gt;&lt;wsp:rsid wsp:val=&quot;00F56001&quot;/&gt;&lt;wsp:rsid wsp:val=&quot;00F56079&quot;/&gt;&lt;wsp:rsid wsp:val=&quot;00F561E1&quot;/&gt;&lt;wsp:rsid wsp:val=&quot;00F56245&quot;/&gt;&lt;wsp:rsid wsp:val=&quot;00F5648C&quot;/&gt;&lt;wsp:rsid wsp:val=&quot;00F56D75&quot;/&gt;&lt;wsp:rsid wsp:val=&quot;00F570C6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D55&quot;/&gt;&lt;wsp:rsid wsp:val=&quot;00F57F08&quot;/&gt;&lt;wsp:rsid wsp:val=&quot;00F6012D&quot;/&gt;&lt;wsp:rsid wsp:val=&quot;00F6042D&quot;/&gt;&lt;wsp:rsid wsp:val=&quot;00F60536&quot;/&gt;&lt;wsp:rsid wsp:val=&quot;00F6055C&quot;/&gt;&lt;wsp:rsid wsp:val=&quot;00F60603&quot;/&gt;&lt;wsp:rsid wsp:val=&quot;00F6075C&quot;/&gt;&lt;wsp:rsid wsp:val=&quot;00F60894&quot;/&gt;&lt;wsp:rsid wsp:val=&quot;00F60AB1&quot;/&gt;&lt;wsp:rsid wsp:val=&quot;00F61488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316&quot;/&gt;&lt;wsp:rsid wsp:val=&quot;00F627B3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40C&quot;/&gt;&lt;wsp:rsid wsp:val=&quot;00F646D9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61CB&quot;/&gt;&lt;wsp:rsid wsp:val=&quot;00F66201&quot;/&gt;&lt;wsp:rsid wsp:val=&quot;00F66495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984&quot;/&gt;&lt;wsp:rsid wsp:val=&quot;00F67AB2&quot;/&gt;&lt;wsp:rsid wsp:val=&quot;00F67B99&quot;/&gt;&lt;wsp:rsid wsp:val=&quot;00F67C20&quot;/&gt;&lt;wsp:rsid wsp:val=&quot;00F7029C&quot;/&gt;&lt;wsp:rsid wsp:val=&quot;00F70462&quot;/&gt;&lt;wsp:rsid wsp:val=&quot;00F70607&quot;/&gt;&lt;wsp:rsid wsp:val=&quot;00F70A70&quot;/&gt;&lt;wsp:rsid wsp:val=&quot;00F70B6E&quot;/&gt;&lt;wsp:rsid wsp:val=&quot;00F7109D&quot;/&gt;&lt;wsp:rsid wsp:val=&quot;00F714B5&quot;/&gt;&lt;wsp:rsid wsp:val=&quot;00F71F4D&quot;/&gt;&lt;wsp:rsid wsp:val=&quot;00F71FAB&quot;/&gt;&lt;wsp:rsid wsp:val=&quot;00F72102&quot;/&gt;&lt;wsp:rsid wsp:val=&quot;00F72107&quot;/&gt;&lt;wsp:rsid wsp:val=&quot;00F721BE&quot;/&gt;&lt;wsp:rsid wsp:val=&quot;00F722A6&quot;/&gt;&lt;wsp:rsid wsp:val=&quot;00F72625&quot;/&gt;&lt;wsp:rsid wsp:val=&quot;00F72693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1B4&quot;/&gt;&lt;wsp:rsid wsp:val=&quot;00F74211&quot;/&gt;&lt;wsp:rsid wsp:val=&quot;00F745BD&quot;/&gt;&lt;wsp:rsid wsp:val=&quot;00F74AD8&quot;/&gt;&lt;wsp:rsid wsp:val=&quot;00F74D14&quot;/&gt;&lt;wsp:rsid wsp:val=&quot;00F74F7E&quot;/&gt;&lt;wsp:rsid wsp:val=&quot;00F75283&quot;/&gt;&lt;wsp:rsid wsp:val=&quot;00F75467&quot;/&gt;&lt;wsp:rsid wsp:val=&quot;00F75577&quot;/&gt;&lt;wsp:rsid wsp:val=&quot;00F75594&quot;/&gt;&lt;wsp:rsid wsp:val=&quot;00F75B94&quot;/&gt;&lt;wsp:rsid wsp:val=&quot;00F75C2E&quot;/&gt;&lt;wsp:rsid wsp:val=&quot;00F75CA3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F2A&quot;/&gt;&lt;wsp:rsid wsp:val=&quot;00F76F4E&quot;/&gt;&lt;wsp:rsid wsp:val=&quot;00F7743B&quot;/&gt;&lt;wsp:rsid wsp:val=&quot;00F77C8B&quot;/&gt;&lt;wsp:rsid wsp:val=&quot;00F77C93&quot;/&gt;&lt;wsp:rsid wsp:val=&quot;00F77CC1&quot;/&gt;&lt;wsp:rsid wsp:val=&quot;00F80463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AB&quot;/&gt;&lt;wsp:rsid wsp:val=&quot;00F81908&quot;/&gt;&lt;wsp:rsid wsp:val=&quot;00F81B01&quot;/&gt;&lt;wsp:rsid wsp:val=&quot;00F81B29&quot;/&gt;&lt;wsp:rsid wsp:val=&quot;00F81B52&quot;/&gt;&lt;wsp:rsid wsp:val=&quot;00F821A3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542&quot;/&gt;&lt;wsp:rsid wsp:val=&quot;00F845A6&quot;/&gt;&lt;wsp:rsid wsp:val=&quot;00F846E6&quot;/&gt;&lt;wsp:rsid wsp:val=&quot;00F84B2B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494&quot;/&gt;&lt;wsp:rsid wsp:val=&quot;00F869E6&quot;/&gt;&lt;wsp:rsid wsp:val=&quot;00F86A1A&quot;/&gt;&lt;wsp:rsid wsp:val=&quot;00F86B45&quot;/&gt;&lt;wsp:rsid wsp:val=&quot;00F8710D&quot;/&gt;&lt;wsp:rsid wsp:val=&quot;00F872BE&quot;/&gt;&lt;wsp:rsid wsp:val=&quot;00F877BE&quot;/&gt;&lt;wsp:rsid wsp:val=&quot;00F87877&quot;/&gt;&lt;wsp:rsid wsp:val=&quot;00F8792B&quot;/&gt;&lt;wsp:rsid wsp:val=&quot;00F87DFC&quot;/&gt;&lt;wsp:rsid wsp:val=&quot;00F87FD4&quot;/&gt;&lt;wsp:rsid wsp:val=&quot;00F9036E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E6&quot;/&gt;&lt;wsp:rsid wsp:val=&quot;00F92F03&quot;/&gt;&lt;wsp:rsid wsp:val=&quot;00F93447&quot;/&gt;&lt;wsp:rsid wsp:val=&quot;00F93563&quot;/&gt;&lt;wsp:rsid wsp:val=&quot;00F9390A&quot;/&gt;&lt;wsp:rsid wsp:val=&quot;00F93D65&quot;/&gt;&lt;wsp:rsid wsp:val=&quot;00F93E2D&quot;/&gt;&lt;wsp:rsid wsp:val=&quot;00F9418F&quot;/&gt;&lt;wsp:rsid wsp:val=&quot;00F943FC&quot;/&gt;&lt;wsp:rsid wsp:val=&quot;00F9457C&quot;/&gt;&lt;wsp:rsid wsp:val=&quot;00F9499A&quot;/&gt;&lt;wsp:rsid wsp:val=&quot;00F94BEB&quot;/&gt;&lt;wsp:rsid wsp:val=&quot;00F94C64&quot;/&gt;&lt;wsp:rsid wsp:val=&quot;00F94D0B&quot;/&gt;&lt;wsp:rsid wsp:val=&quot;00F954F2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9F8&quot;/&gt;&lt;wsp:rsid wsp:val=&quot;00F96CF3&quot;/&gt;&lt;wsp:rsid wsp:val=&quot;00F96DCC&quot;/&gt;&lt;wsp:rsid wsp:val=&quot;00F96EE1&quot;/&gt;&lt;wsp:rsid wsp:val=&quot;00F96F4C&quot;/&gt;&lt;wsp:rsid wsp:val=&quot;00F977EF&quot;/&gt;&lt;wsp:rsid wsp:val=&quot;00F978A8&quot;/&gt;&lt;wsp:rsid wsp:val=&quot;00F97A71&quot;/&gt;&lt;wsp:rsid wsp:val=&quot;00F97AC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912&quot;/&gt;&lt;wsp:rsid wsp:val=&quot;00FA0B4C&quot;/&gt;&lt;wsp:rsid wsp:val=&quot;00FA0F6A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765&quot;/&gt;&lt;wsp:rsid wsp:val=&quot;00FA2823&quot;/&gt;&lt;wsp:rsid wsp:val=&quot;00FA2905&quot;/&gt;&lt;wsp:rsid wsp:val=&quot;00FA2A07&quot;/&gt;&lt;wsp:rsid wsp:val=&quot;00FA2B43&quot;/&gt;&lt;wsp:rsid wsp:val=&quot;00FA2DDD&quot;/&gt;&lt;wsp:rsid wsp:val=&quot;00FA2F38&quot;/&gt;&lt;wsp:rsid wsp:val=&quot;00FA31BE&quot;/&gt;&lt;wsp:rsid wsp:val=&quot;00FA32C8&quot;/&gt;&lt;wsp:rsid wsp:val=&quot;00FA3BC8&quot;/&gt;&lt;wsp:rsid wsp:val=&quot;00FA3E59&quot;/&gt;&lt;wsp:rsid wsp:val=&quot;00FA3E88&quot;/&gt;&lt;wsp:rsid wsp:val=&quot;00FA3F1B&quot;/&gt;&lt;wsp:rsid wsp:val=&quot;00FA4005&quot;/&gt;&lt;wsp:rsid wsp:val=&quot;00FA42BD&quot;/&gt;&lt;wsp:rsid wsp:val=&quot;00FA470A&quot;/&gt;&lt;wsp:rsid wsp:val=&quot;00FA4AEC&quot;/&gt;&lt;wsp:rsid wsp:val=&quot;00FA4E66&quot;/&gt;&lt;wsp:rsid wsp:val=&quot;00FA5184&quot;/&gt;&lt;wsp:rsid wsp:val=&quot;00FA5691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C1&quot;/&gt;&lt;wsp:rsid wsp:val=&quot;00FA7BCC&quot;/&gt;&lt;wsp:rsid wsp:val=&quot;00FA7BEB&quot;/&gt;&lt;wsp:rsid wsp:val=&quot;00FB0117&quot;/&gt;&lt;wsp:rsid wsp:val=&quot;00FB02DF&quot;/&gt;&lt;wsp:rsid wsp:val=&quot;00FB0337&quot;/&gt;&lt;wsp:rsid wsp:val=&quot;00FB05C2&quot;/&gt;&lt;wsp:rsid wsp:val=&quot;00FB0D9F&quot;/&gt;&lt;wsp:rsid wsp:val=&quot;00FB0EE5&quot;/&gt;&lt;wsp:rsid wsp:val=&quot;00FB1111&quot;/&gt;&lt;wsp:rsid wsp:val=&quot;00FB1140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F13&quot;/&gt;&lt;wsp:rsid wsp:val=&quot;00FB206F&quot;/&gt;&lt;wsp:rsid wsp:val=&quot;00FB21A0&quot;/&gt;&lt;wsp:rsid wsp:val=&quot;00FB2DB4&quot;/&gt;&lt;wsp:rsid wsp:val=&quot;00FB3467&quot;/&gt;&lt;wsp:rsid wsp:val=&quot;00FB35D5&quot;/&gt;&lt;wsp:rsid wsp:val=&quot;00FB3A8E&quot;/&gt;&lt;wsp:rsid wsp:val=&quot;00FB3F7C&quot;/&gt;&lt;wsp:rsid wsp:val=&quot;00FB40AF&quot;/&gt;&lt;wsp:rsid wsp:val=&quot;00FB41AF&quot;/&gt;&lt;wsp:rsid wsp:val=&quot;00FB41B4&quot;/&gt;&lt;wsp:rsid wsp:val=&quot;00FB42FA&quot;/&gt;&lt;wsp:rsid wsp:val=&quot;00FB431E&quot;/&gt;&lt;wsp:rsid wsp:val=&quot;00FB46D6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42C&quot;/&gt;&lt;wsp:rsid wsp:val=&quot;00FB65A1&quot;/&gt;&lt;wsp:rsid wsp:val=&quot;00FB6B92&quot;/&gt;&lt;wsp:rsid wsp:val=&quot;00FB6D21&quot;/&gt;&lt;wsp:rsid wsp:val=&quot;00FB7045&quot;/&gt;&lt;wsp:rsid wsp:val=&quot;00FB753A&quot;/&gt;&lt;wsp:rsid wsp:val=&quot;00FB7D5D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E86&quot;/&gt;&lt;wsp:rsid wsp:val=&quot;00FC0F65&quot;/&gt;&lt;wsp:rsid wsp:val=&quot;00FC13C5&quot;/&gt;&lt;wsp:rsid wsp:val=&quot;00FC152E&quot;/&gt;&lt;wsp:rsid wsp:val=&quot;00FC1ABA&quot;/&gt;&lt;wsp:rsid wsp:val=&quot;00FC1BA7&quot;/&gt;&lt;wsp:rsid wsp:val=&quot;00FC226F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B7&quot;/&gt;&lt;wsp:rsid wsp:val=&quot;00FC3461&quot;/&gt;&lt;wsp:rsid wsp:val=&quot;00FC3972&quot;/&gt;&lt;wsp:rsid wsp:val=&quot;00FC3D5C&quot;/&gt;&lt;wsp:rsid wsp:val=&quot;00FC3FC9&quot;/&gt;&lt;wsp:rsid wsp:val=&quot;00FC42AF&quot;/&gt;&lt;wsp:rsid wsp:val=&quot;00FC4578&quot;/&gt;&lt;wsp:rsid wsp:val=&quot;00FC4BFD&quot;/&gt;&lt;wsp:rsid wsp:val=&quot;00FC4CDA&quot;/&gt;&lt;wsp:rsid wsp:val=&quot;00FC4F08&quot;/&gt;&lt;wsp:rsid wsp:val=&quot;00FC4F3A&quot;/&gt;&lt;wsp:rsid wsp:val=&quot;00FC50F4&quot;/&gt;&lt;wsp:rsid wsp:val=&quot;00FC5178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D0293&quot;/&gt;&lt;wsp:rsid wsp:val=&quot;00FD0345&quot;/&gt;&lt;wsp:rsid wsp:val=&quot;00FD04F0&quot;/&gt;&lt;wsp:rsid wsp:val=&quot;00FD054F&quot;/&gt;&lt;wsp:rsid wsp:val=&quot;00FD0799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D41&quot;/&gt;&lt;wsp:rsid wsp:val=&quot;00FD1F96&quot;/&gt;&lt;wsp:rsid wsp:val=&quot;00FD23E8&quot;/&gt;&lt;wsp:rsid wsp:val=&quot;00FD2A90&quot;/&gt;&lt;wsp:rsid wsp:val=&quot;00FD2B79&quot;/&gt;&lt;wsp:rsid wsp:val=&quot;00FD2BD5&quot;/&gt;&lt;wsp:rsid wsp:val=&quot;00FD3077&quot;/&gt;&lt;wsp:rsid wsp:val=&quot;00FD3093&quot;/&gt;&lt;wsp:rsid wsp:val=&quot;00FD33AC&quot;/&gt;&lt;wsp:rsid wsp:val=&quot;00FD3565&quot;/&gt;&lt;wsp:rsid wsp:val=&quot;00FD3623&quot;/&gt;&lt;wsp:rsid wsp:val=&quot;00FD3643&quot;/&gt;&lt;wsp:rsid wsp:val=&quot;00FD3C89&quot;/&gt;&lt;wsp:rsid wsp:val=&quot;00FD3E31&quot;/&gt;&lt;wsp:rsid wsp:val=&quot;00FD405B&quot;/&gt;&lt;wsp:rsid wsp:val=&quot;00FD425D&quot;/&gt;&lt;wsp:rsid wsp:val=&quot;00FD474F&quot;/&gt;&lt;wsp:rsid wsp:val=&quot;00FD47C0&quot;/&gt;&lt;wsp:rsid wsp:val=&quot;00FD4969&quot;/&gt;&lt;wsp:rsid wsp:val=&quot;00FD4A15&quot;/&gt;&lt;wsp:rsid wsp:val=&quot;00FD4B8D&quot;/&gt;&lt;wsp:rsid wsp:val=&quot;00FD4D70&quot;/&gt;&lt;wsp:rsid wsp:val=&quot;00FD4E14&quot;/&gt;&lt;wsp:rsid wsp:val=&quot;00FD4EF0&quot;/&gt;&lt;wsp:rsid wsp:val=&quot;00FD4F8A&quot;/&gt;&lt;wsp:rsid wsp:val=&quot;00FD583C&quot;/&gt;&lt;wsp:rsid wsp:val=&quot;00FD58AF&quot;/&gt;&lt;wsp:rsid wsp:val=&quot;00FD5B9B&quot;/&gt;&lt;wsp:rsid wsp:val=&quot;00FD5F9F&quot;/&gt;&lt;wsp:rsid wsp:val=&quot;00FD6377&quot;/&gt;&lt;wsp:rsid wsp:val=&quot;00FD65A6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125&quot;/&gt;&lt;wsp:rsid wsp:val=&quot;00FE0283&quot;/&gt;&lt;wsp:rsid wsp:val=&quot;00FE03BA&quot;/&gt;&lt;wsp:rsid wsp:val=&quot;00FE052B&quot;/&gt;&lt;wsp:rsid wsp:val=&quot;00FE0B10&quot;/&gt;&lt;wsp:rsid wsp:val=&quot;00FE1501&quot;/&gt;&lt;wsp:rsid wsp:val=&quot;00FE1AB9&quot;/&gt;&lt;wsp:rsid wsp:val=&quot;00FE1C6C&quot;/&gt;&lt;wsp:rsid wsp:val=&quot;00FE2507&quot;/&gt;&lt;wsp:rsid wsp:val=&quot;00FE26BF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D08&quot;/&gt;&lt;wsp:rsid wsp:val=&quot;00FE310F&quot;/&gt;&lt;wsp:rsid wsp:val=&quot;00FE3424&quot;/&gt;&lt;wsp:rsid wsp:val=&quot;00FE35D5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2DB&quot;/&gt;&lt;wsp:rsid wsp:val=&quot;00FE5756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FB&quot;/&gt;&lt;wsp:rsid wsp:val=&quot;00FE6238&quot;/&gt;&lt;wsp:rsid wsp:val=&quot;00FE6285&quot;/&gt;&lt;wsp:rsid wsp:val=&quot;00FE6583&quot;/&gt;&lt;wsp:rsid wsp:val=&quot;00FE690F&quot;/&gt;&lt;wsp:rsid wsp:val=&quot;00FE6A0A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F6&quot;/&gt;&lt;wsp:rsid wsp:val=&quot;00FE7C3E&quot;/&gt;&lt;wsp:rsid wsp:val=&quot;00FE7D10&quot;/&gt;&lt;wsp:rsid wsp:val=&quot;00FE7E37&quot;/&gt;&lt;wsp:rsid wsp:val=&quot;00FE7E96&quot;/&gt;&lt;wsp:rsid wsp:val=&quot;00FE7F23&quot;/&gt;&lt;wsp:rsid wsp:val=&quot;00FE7F9F&quot;/&gt;&lt;wsp:rsid wsp:val=&quot;00FE7FC3&quot;/&gt;&lt;wsp:rsid wsp:val=&quot;00FF05AF&quot;/&gt;&lt;wsp:rsid wsp:val=&quot;00FF0610&quot;/&gt;&lt;wsp:rsid wsp:val=&quot;00FF06F4&quot;/&gt;&lt;wsp:rsid wsp:val=&quot;00FF08CF&quot;/&gt;&lt;wsp:rsid wsp:val=&quot;00FF093F&quot;/&gt;&lt;wsp:rsid wsp:val=&quot;00FF0BA3&quot;/&gt;&lt;wsp:rsid wsp:val=&quot;00FF0CD1&quot;/&gt;&lt;wsp:rsid wsp:val=&quot;00FF0E20&quot;/&gt;&lt;wsp:rsid wsp:val=&quot;00FF0E3A&quot;/&gt;&lt;wsp:rsid wsp:val=&quot;00FF0FB2&quot;/&gt;&lt;wsp:rsid wsp:val=&quot;00FF1440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205C&quot;/&gt;&lt;wsp:rsid wsp:val=&quot;00FF2150&quot;/&gt;&lt;wsp:rsid wsp:val=&quot;00FF2451&quot;/&gt;&lt;wsp:rsid wsp:val=&quot;00FF26F5&quot;/&gt;&lt;wsp:rsid wsp:val=&quot;00FF2796&quot;/&gt;&lt;wsp:rsid wsp:val=&quot;00FF326A&quot;/&gt;&lt;wsp:rsid wsp:val=&quot;00FF3453&quot;/&gt;&lt;wsp:rsid wsp:val=&quot;00FF3895&quot;/&gt;&lt;wsp:rsid wsp:val=&quot;00FF38C7&quot;/&gt;&lt;wsp:rsid wsp:val=&quot;00FF3B5F&quot;/&gt;&lt;wsp:rsid wsp:val=&quot;00FF407F&quot;/&gt;&lt;wsp:rsid wsp:val=&quot;00FF4256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5B8&quot;/&gt;&lt;wsp:rsid wsp:val=&quot;00FF663A&quot;/&gt;&lt;wsp:rsid wsp:val=&quot;00FF687B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B7&quot;/&gt;&lt;wsp:rsid wsp:val=&quot;00FF779F&quot;/&gt;&lt;wsp:rsid wsp:val=&quot;00FF79F2&quot;/&gt;&lt;wsp:rsid wsp:val=&quot;00FF7B49&quot;/&gt;&lt;wsp:rsid wsp:val=&quot;00FF7C7A&quot;/&gt;&lt;/wsp:rsids&gt;&lt;/w:docPr&gt;&lt;w:body&gt;&lt;wx:sect&gt;&lt;w:p wsp:rsidR=&quot;00000000&quot; wsp:rsidRDefault=&quot;001F48CC&quot; wsp:rsidP=&quot;001F48CC&quot;&gt;&lt;m:oMathPara&gt;&lt;m:oMath&gt;&lt;m:sSup&gt;&lt;m:sSupPr&gt;&lt;m:ctrlPr&gt;&lt;w:rPr&gt;&lt;w:rFonts w:ascii=&quot;Cambria Math&quot; w:h-ansi=&quot;Cambria Math&quot;/&gt;&lt;wx:font wx:val=&quot;Cambria Math&quot;/&gt;&lt;w:i/&gt;&lt;w:lang w:fareast=&quot;KO&quot;/&gt;&lt;/w:rPr&gt;&lt;/m:ctrlPr&gt;&lt;/m:sSupPr&gt;&lt;m:e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val=&quot;EN-US&quot; w:fareast=&quot;KO&quot;/&gt;&lt;/w:rPr&gt;&lt;/m:ctrlPr&gt;&lt;/m:sSubPr&gt;&lt;m:e&gt;&lt;m:r&gt;&lt;w:rPr&gt;&lt;w:rFonts w:ascii=&quot;Cambria Math&quot; w:h-ansi=&quot;Cambria Math&quot;/&gt;&lt;wx:font wx:val=&quot;Cambria Math&quot;/&gt;&lt;w:i/&gt;&lt;w:lang w:fareast=&quot;KO&quot;/&gt;&lt;/w:rPr&gt;&lt;m:t&gt;c&lt;/m:t&gt;&lt;/m:r&gt;&lt;/m:e&gt;&lt;m:sub&gt;&lt;m:r&gt;&lt;w:rPr&gt;&lt;w:rFonts w:ascii=&quot;Cambria Math&quot; w:h-ansi=&quot;Cambria Math&quot;/&gt;&lt;wx:font wx:val=&quot;Cambria Math&quot;/&gt;&lt;w:i/&gt;&lt;w:lang w:fareast=&quot;KO&quot;/&gt;&lt;/w:rPr&gt;&lt;m:t&gt;init&lt;/m:t&gt;&lt;/m:r&gt;&lt;/m:sub&gt;&lt;/m:sSub&gt;&lt;m:r&gt;&lt;w:rPr&gt;&lt;w:rFonts w:ascii=&quot;Cambria Math&quot; w:h-ansi=&quot;Cambria Math&quot;/&gt;&lt;wx:font wx:val=&quot;Cambria Math&quot;/&gt;&lt;w:i/&gt;&lt;w:lang w:fareast=&quot;KO&quot;/&gt;&lt;/w:rPr&gt;&lt;m:t&gt;=2&lt;/m:t&gt;&lt;/m:r&gt;&lt;/m:e&gt;&lt;m:sup&gt;&lt;m:r&gt;&lt;w:rPr&gt;&lt;w:rFonts w:ascii=&quot;Cambria Math&quot; w:h-ansi=&quot;Cambria Math&quot;/&gt;&lt;wx:font wx:val=&quot;Cambria Math&quot;/&gt;&lt;w:i/&gt;&lt;w:lang w:fareast=&quot;KO&quot;/&gt;&lt;/w:rPr&gt;&lt;m:t&gt;12&lt;/m:t&gt;&lt;/m:r&gt;&lt;/m:sup&gt;&lt;/m:sSup&gt;&lt;m:r&gt;&lt;w:rPr&gt;&lt;w:rFonts w:ascii=&quot;Cambria Math&quot; w:h-ansi=&quot;Cambria Math&quot;/&gt;&lt;wx:font wx:val=&quot;Cambria Math&quot;/&gt;&lt;w:i/&gt;&lt;w:lang w:fareast=&quot;KO&quot;/&gt;&lt;/w:rPr&gt;&lt;m:t&gt;â‹…(&lt;/m:t&gt;&lt;/m:r&gt;&lt;m:sSub&gt;&lt;m:sSubPr&gt;&lt;m:ctrlPr&gt;&lt;w:rPr&gt;&lt;w:rFonts w:ascii=&quot;Cambria Math&quot; w:h-ansi=&quot;Cambria Math&quot;/&gt;&lt;wx:font wx:val=&quot;Cambria Math&quot;/&gt;&lt;w:i/&gt;&lt;w:lang w:fareast=&quot;KO&quot;/&gt;&lt;/w:rPr&gt;&lt;/m:ctrlPr&gt;&lt;/m:sSubPr&gt;&lt;m:e&gt;&lt;m:r&gt;&lt;w:rPr&gt;&lt;w:rFonts w:ascii=&quot;Cambria Math&quot; w:h-ansi=&quot;Cambria Math&quot;/&gt;&lt;wx:font wx:val=&quot;Cambria Math&quot;/&gt;&lt;w:i/&gt;&lt;w:lang w:fareast=&quot;KO&quot;/&gt;&lt;/w:rPr&gt;&lt;m:t&gt;I&lt;/m:t&gt;&lt;/m:r&gt;&lt;/m:e&gt;&lt;m:sub&gt;&lt;m:r&gt;&lt;w:rPr&gt;&lt;w:rFonts w:ascii=&quot;Cambria Math&quot; w:h-ansi=&quot;Cambria Math&quot;/&gt;&lt;wx:font wx:val=&quot;Cambria Math&quot;/&gt;&lt;w:i/&gt;&lt;w:lang w:fareast=&quot;KO&quot;/&gt;&lt;/w:rPr&gt;&lt;m:t&gt;SSB&lt;/m:t&gt;&lt;/m:r&gt;&lt;/m:sub&gt;&lt;/m:sSub&gt;&lt;m:r&gt;&lt;w:rPr&gt;&lt;w:rFonts w:ascii=&quot;Cambria Math&quot; w:h-ansi=&quot;Cambria Math&quot;/&gt;&lt;wx:font wx:val=&quot;Cambria Math&quot;/&gt;&lt;w:i/&gt;&lt;w:lang w:fareast=&quot;KO&quot;/&gt;&lt;/w:rPr&gt;&lt;m:t&gt;+1)(âŒŠ&lt;/m:t&gt;&lt;/m:r&gt;&lt;m:sSub&gt;&lt;m:sSubPr&gt;&lt;m:ctrlPr&gt;&lt;w:rPr&gt;&lt;w:rFonts w:ascii=&quot;Cambria Math&quot; w:h-ansi=&quot;Cambria Math&quot;/&gt;&lt;wx:font wx:val=&quot;Cambria Math&quot;/&gt;&lt;w:i/&gt;&lt;w:lang w:fareast=&quot;KO&quot;/&gt;&lt;/w:rPr&gt;&lt;/m:ctrlPr&gt;&lt;/m:sSubPr&gt;&lt;m:e&gt;&lt;m:r&gt;&lt;w:rPr&gt;&lt;w:rFonts w:ascii=&quot;Cambria Math&quot; w:h-ansi=&quot;Cambria Math&quot;/&gt;&lt;wx:font wx:val=&quot;Cambria Math&quot;/&gt;&lt;w:i/&gt;&lt;w:lang w:fareast=&quot;KO&quot;/&gt;&lt;/w:rPr&gt;&lt;m:t&gt;N&lt;/m:t&gt;&lt;/m:r&gt;&lt;/m:e&gt;&lt;m:sub&gt;&lt;m:r&gt;&lt;w:rPr&gt;&lt;w:rFonts w:ascii=&quot;Cambria Math&quot; w:h-ansi=&quot;Cambria Math&quot;/&gt;&lt;wx:font wx:val=&quot;Cambria Math&quot;/&gt;&lt;w:i/&gt;&lt;w:lang w:fareast=&quot;KO&quot;/&gt;&lt;/w:rPr&gt;&lt;m:t&gt;ID&lt;/m:t&gt;&lt;/m:r&gt;&lt;/m:sub&gt;&lt;/m:sSub&gt;&lt;m:r&gt;&lt;w:rPr&gt;&lt;w:rFonts w:ascii=&quot;Cambria Math&quot; w:h-ansi=&quot;Cambria Math&quot;/&gt;&lt;wx:font wx:val=&quot;Cambria Math&quot;/&gt;&lt;w:i/&gt;&lt;w:lang w:fareast=&quot;KO&quot;/&gt;&lt;/w:rPr&gt;&lt;m:t&gt;/4âŒ‹+1)+&lt;/m:t&gt;&lt;/m:r&gt;&lt;m:sSup&gt;&lt;m:sSupPr&gt;&lt;m:ctrlPr&gt;&lt;w:rPr&gt;&lt;w:rFonts w:ascii=&quot;Cambria Math&quot; w:h-ansi=&quot;Cambria Math&quot;/&gt;&lt;wx:font wx:val=&quot;Cambria Math&quot;/&gt;&lt;w:i/&gt;&lt;w:lang w:fareast=&quot;KO&quot;/&gt;&lt;/w:rPr&gt;&lt;/m:ctrlPr&gt;&lt;/m:sSupPr&gt;&lt;m:e&gt;&lt;m:r&gt;&lt;w:rPr&gt;&lt;w:rFonts w:ascii=&quot;Cambria Math&quot; w:h-ansi=&quot;Cambria Math&quot;/&gt;&lt;wx:font wx:val=&quot;Cambria Math&quot;/&gt;&lt;w:i/&gt;&lt;w:lang w:fareast=&quot;KO&quot;/&gt;&lt;/w:rPr&gt;&lt;m:t&gt;2&lt;/m:t&gt;&lt;/m:r&gt;&lt;/m:e&gt;&lt;m:sup&gt;&lt;m:r&gt;&lt;w:rPr&gt;&lt;w:rFonts w:ascii=&quot;Cambria Math&quot; w:h-ansi=&quot;Cambria Math&quot;/&gt;&lt;wx:font wx:val=&quot;Cambria Math&quot;/&gt;&lt;w:i/&gt;&lt;w:lang w:fareast=&quot;KO&quot;/&gt;&lt;/w:rPr&gt;&lt;m:t&gt;6&lt;/m:t&gt;&lt;/m:r&gt;&lt;/m:sup&gt;&lt;/m:sSup&gt;&lt;m:r&gt;&lt;w:rPr&gt;&lt;w:rFonts w:ascii=&quot;Cambria Math&quot; w:h-ansi=&quot;Cambria Math&quot;/&gt;&lt;wx:font wx:val=&quot;Cambria Math&quot;/&gt;&lt;w:i/&gt;&lt;w:lang w:fareast=&quot;KO&quot;/&gt;&lt;/w:rPr&gt;&lt;m:t&gt;(&lt;/m:t&gt;&lt;/m:r&gt;&lt;m:sSub&gt;&lt;m:sSubPr&gt;&lt;m:ctrlPr&gt;&lt;w:rPr&gt;&lt;w:rFonts w:ascii=&quot;Cambria Math&quot; w:h-ansi=&quot;Cambria Math&quot;/&gt;&lt;wx:font wx:val=&quot;Cambria Math&quot;/&gt;&lt;w:i/&gt;&lt;w:lang w:fareast=&quot;KO&quot;/&gt;&lt;/w:rPr&gt;&lt;/m:ctrlPr&gt;&lt;/m:sSubPr&gt;&lt;m:e&gt;&lt;m:r&gt;&lt;w:rPr&gt;&lt;w:rFonts w:ascii=&quot;Cambria Math&quot; w:h-ansi=&quot;Cambria Math&quot;/&gt;&lt;wx:font wx:val=&quot;Cambria Math&quot;/&gt;&lt;w:i/&gt;&lt;w:lang w:fareast=&quot;KO&quot;/&gt;&lt;/w:rPr&gt;&lt;m:t&gt;I&lt;/m:t&gt;&lt;/m:r&gt;&lt;/m:e&gt;&lt;m:sub&gt;&lt;m:r&gt;&lt;w:rPr&gt;&lt;w:rFonts w:ascii=&quot;Cambria Math&quot; w:h-ansi=&quot;Cambria Math&quot;/&gt;&lt;wx:font wx:val=&quot;Cambria Math&quot;/&gt;&lt;w:i/&gt;&lt;w:lang w:fareast=&quot;KO&quot;/&gt;&lt;/w:rPr&gt;&lt;m:t&gt;SSB&lt;/m:t&gt;&lt;/m:r&gt;&lt;/m:sub&gt;&lt;/m:sSub&gt;&lt;m:r&gt;&lt;w:rPr&gt;&lt;w:rFonts w:ascii=&quot;Cambria Math&quot; w:h-ansi=&quot;Cambria Math&quot;/&gt;&lt;wx:font wx:val=&quot;Cambria Math&quot;/&gt;&lt;w:i/&gt;&lt;w:lang w:fareast=&quot;KO&quot;/&gt;&lt;/w:rPr&gt;&lt;m:t&gt;+1)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6E1D02">
        <w:rPr>
          <w:lang w:eastAsia="x-none"/>
        </w:rPr>
        <w:instrText xml:space="preserve"> </w:instrText>
      </w:r>
      <w:r w:rsidRPr="006E1D02">
        <w:rPr>
          <w:lang w:eastAsia="x-none"/>
        </w:rPr>
        <w:fldChar w:fldCharType="separate"/>
      </w:r>
      <w:r w:rsidR="005804E3">
        <w:rPr>
          <w:position w:val="-5"/>
        </w:rPr>
        <w:pict>
          <v:shape id="_x0000_i1026" type="#_x0000_t75" style="width:215.2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tDisplayPageBoundaries/&gt;&lt;w:activeWritingStyle w:lang=&quot;EN-GB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-CA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JA&quot; w:vendorID=&quot;64&quot; w:dllVersion=&quot;6&quot; w:nlCheck=&quot;on&quot; w:optionSet=&quot;1&quot;/&gt;&lt;w:activeWritingStyle w:lang=&quot;EN-CA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savePreviewPicture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115C&quot;/&gt;&lt;wsp:rsid wsp:val=&quot;000011EC&quot;/&gt;&lt;wsp:rsid wsp:val=&quot;0000174E&quot;/&gt;&lt;wsp:rsid wsp:val=&quot;00001AE6&quot;/&gt;&lt;wsp:rsid wsp:val=&quot;00001B1A&quot;/&gt;&lt;wsp:rsid wsp:val=&quot;00001BE4&quot;/&gt;&lt;wsp:rsid wsp:val=&quot;00001C63&quot;/&gt;&lt;wsp:rsid wsp:val=&quot;00001DDA&quot;/&gt;&lt;wsp:rsid wsp:val=&quot;00001E4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F51&quot;/&gt;&lt;wsp:rsid wsp:val=&quot;0000309D&quot;/&gt;&lt;wsp:rsid wsp:val=&quot;000030F9&quot;/&gt;&lt;wsp:rsid wsp:val=&quot;00003110&quot;/&gt;&lt;wsp:rsid wsp:val=&quot;00003698&quot;/&gt;&lt;wsp:rsid wsp:val=&quot;000036CF&quot;/&gt;&lt;wsp:rsid wsp:val=&quot;000039AB&quot;/&gt;&lt;wsp:rsid wsp:val=&quot;00003B58&quot;/&gt;&lt;wsp:rsid wsp:val=&quot;00003F92&quot;/&gt;&lt;wsp:rsid wsp:val=&quot;00004056&quot;/&gt;&lt;wsp:rsid wsp:val=&quot;00004154&quot;/&gt;&lt;wsp:rsid wsp:val=&quot;000043E1&quot;/&gt;&lt;wsp:rsid wsp:val=&quot;0000498E&quot;/&gt;&lt;wsp:rsid wsp:val=&quot;00004A2F&quot;/&gt;&lt;wsp:rsid wsp:val=&quot;00004AC3&quot;/&gt;&lt;wsp:rsid wsp:val=&quot;00004DA7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2E9&quot;/&gt;&lt;wsp:rsid wsp:val=&quot;00006365&quot;/&gt;&lt;wsp:rsid wsp:val=&quot;00006384&quot;/&gt;&lt;wsp:rsid wsp:val=&quot;000063E4&quot;/&gt;&lt;wsp:rsid wsp:val=&quot;0000682F&quot;/&gt;&lt;wsp:rsid wsp:val=&quot;00006C6D&quot;/&gt;&lt;wsp:rsid wsp:val=&quot;00006ECD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E49&quot;/&gt;&lt;wsp:rsid wsp:val=&quot;00010F6E&quot;/&gt;&lt;wsp:rsid wsp:val=&quot;00011222&quot;/&gt;&lt;wsp:rsid wsp:val=&quot;000112A4&quot;/&gt;&lt;wsp:rsid wsp:val=&quot;0001136D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B0&quot;/&gt;&lt;wsp:rsid wsp:val=&quot;00012312&quot;/&gt;&lt;wsp:rsid wsp:val=&quot;000123AC&quot;/&gt;&lt;wsp:rsid wsp:val=&quot;0001269D&quot;/&gt;&lt;wsp:rsid wsp:val=&quot;00012755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A85&quot;/&gt;&lt;wsp:rsid wsp:val=&quot;00013BB3&quot;/&gt;&lt;wsp:rsid wsp:val=&quot;000143B4&quot;/&gt;&lt;wsp:rsid wsp:val=&quot;00014482&quot;/&gt;&lt;wsp:rsid wsp:val=&quot;000145DE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533&quot;/&gt;&lt;wsp:rsid wsp:val=&quot;000155DA&quot;/&gt;&lt;wsp:rsid wsp:val=&quot;00015638&quot;/&gt;&lt;wsp:rsid wsp:val=&quot;000159AB&quot;/&gt;&lt;wsp:rsid wsp:val=&quot;00015D64&quot;/&gt;&lt;wsp:rsid wsp:val=&quot;00015D7A&quot;/&gt;&lt;wsp:rsid wsp:val=&quot;00016153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43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E9&quot;/&gt;&lt;wsp:rsid wsp:val=&quot;000228EB&quot;/&gt;&lt;wsp:rsid wsp:val=&quot;00022A61&quot;/&gt;&lt;wsp:rsid wsp:val=&quot;00022B32&quot;/&gt;&lt;wsp:rsid wsp:val=&quot;00022DDD&quot;/&gt;&lt;wsp:rsid wsp:val=&quot;000230B8&quot;/&gt;&lt;wsp:rsid wsp:val=&quot;0002338E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F5&quot;/&gt;&lt;wsp:rsid wsp:val=&quot;0002470C&quot;/&gt;&lt;wsp:rsid wsp:val=&quot;0002493C&quot;/&gt;&lt;wsp:rsid wsp:val=&quot;00024951&quot;/&gt;&lt;wsp:rsid wsp:val=&quot;00024E65&quot;/&gt;&lt;wsp:rsid wsp:val=&quot;00024F12&quot;/&gt;&lt;wsp:rsid wsp:val=&quot;000250F0&quot;/&gt;&lt;wsp:rsid wsp:val=&quot;00025104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6006&quot;/&gt;&lt;wsp:rsid wsp:val=&quot;0002616F&quot;/&gt;&lt;wsp:rsid wsp:val=&quot;000262BB&quot;/&gt;&lt;wsp:rsid wsp:val=&quot;000262F4&quot;/&gt;&lt;wsp:rsid wsp:val=&quot;0002634D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CF3&quot;/&gt;&lt;wsp:rsid wsp:val=&quot;00026D0D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E2&quot;/&gt;&lt;wsp:rsid wsp:val=&quot;00027ED9&quot;/&gt;&lt;wsp:rsid wsp:val=&quot;00027F9D&quot;/&gt;&lt;wsp:rsid wsp:val=&quot;0003009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427&quot;/&gt;&lt;wsp:rsid wsp:val=&quot;00031534&quot;/&gt;&lt;wsp:rsid wsp:val=&quot;00031731&quot;/&gt;&lt;wsp:rsid wsp:val=&quot;0003178D&quot;/&gt;&lt;wsp:rsid wsp:val=&quot;00031AD4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5AB&quot;/&gt;&lt;wsp:rsid wsp:val=&quot;00034769&quot;/&gt;&lt;wsp:rsid wsp:val=&quot;0003486E&quot;/&gt;&lt;wsp:rsid wsp:val=&quot;00034A71&quot;/&gt;&lt;wsp:rsid wsp:val=&quot;00035007&quot;/&gt;&lt;wsp:rsid wsp:val=&quot;0003534A&quot;/&gt;&lt;wsp:rsid wsp:val=&quot;00035446&quot;/&gt;&lt;wsp:rsid wsp:val=&quot;0003547D&quot;/&gt;&lt;wsp:rsid wsp:val=&quot;0003553E&quot;/&gt;&lt;wsp:rsid wsp:val=&quot;00035736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41&quot;/&gt;&lt;wsp:rsid wsp:val=&quot;000375BB&quot;/&gt;&lt;wsp:rsid wsp:val=&quot;00037646&quot;/&gt;&lt;wsp:rsid wsp:val=&quot;00037991&quot;/&gt;&lt;wsp:rsid wsp:val=&quot;00037A92&quot;/&gt;&lt;wsp:rsid wsp:val=&quot;00037AF7&quot;/&gt;&lt;wsp:rsid wsp:val=&quot;00037B9A&quot;/&gt;&lt;wsp:rsid wsp:val=&quot;00037D1F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B52&quot;/&gt;&lt;wsp:rsid wsp:val=&quot;00040B9B&quot;/&gt;&lt;wsp:rsid wsp:val=&quot;00040BB3&quot;/&gt;&lt;wsp:rsid wsp:val=&quot;00040C2B&quot;/&gt;&lt;wsp:rsid wsp:val=&quot;000411DE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44A&quot;/&gt;&lt;wsp:rsid wsp:val=&quot;000424FC&quot;/&gt;&lt;wsp:rsid wsp:val=&quot;00042567&quot;/&gt;&lt;wsp:rsid wsp:val=&quot;00042693&quot;/&gt;&lt;wsp:rsid wsp:val=&quot;00042A37&quot;/&gt;&lt;wsp:rsid wsp:val=&quot;00042ECA&quot;/&gt;&lt;wsp:rsid wsp:val=&quot;00043003&quot;/&gt;&lt;wsp:rsid wsp:val=&quot;000430AC&quot;/&gt;&lt;wsp:rsid wsp:val=&quot;000433FA&quot;/&gt;&lt;wsp:rsid wsp:val=&quot;000434B1&quot;/&gt;&lt;wsp:rsid wsp:val=&quot;00043578&quot;/&gt;&lt;wsp:rsid wsp:val=&quot;00043619&quot;/&gt;&lt;wsp:rsid wsp:val=&quot;00043A5E&quot;/&gt;&lt;wsp:rsid wsp:val=&quot;00043AF9&quot;/&gt;&lt;wsp:rsid wsp:val=&quot;00043C64&quot;/&gt;&lt;wsp:rsid wsp:val=&quot;00043D08&quot;/&gt;&lt;wsp:rsid wsp:val=&quot;00043FAD&quot;/&gt;&lt;wsp:rsid wsp:val=&quot;000445C5&quot;/&gt;&lt;wsp:rsid wsp:val=&quot;000447FD&quot;/&gt;&lt;wsp:rsid wsp:val=&quot;00044967&quot;/&gt;&lt;wsp:rsid wsp:val=&quot;000449D0&quot;/&gt;&lt;wsp:rsid wsp:val=&quot;000449FE&quot;/&gt;&lt;wsp:rsid wsp:val=&quot;0004536A&quot;/&gt;&lt;wsp:rsid wsp:val=&quot;000454BB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9D&quot;/&gt;&lt;wsp:rsid wsp:val=&quot;00046657&quot;/&gt;&lt;wsp:rsid wsp:val=&quot;00046741&quot;/&gt;&lt;wsp:rsid wsp:val=&quot;00046817&quot;/&gt;&lt;wsp:rsid wsp:val=&quot;00046A46&quot;/&gt;&lt;wsp:rsid wsp:val=&quot;00046A72&quot;/&gt;&lt;wsp:rsid wsp:val=&quot;00046F19&quot;/&gt;&lt;wsp:rsid wsp:val=&quot;00047220&quot;/&gt;&lt;wsp:rsid wsp:val=&quot;000478CE&quot;/&gt;&lt;wsp:rsid wsp:val=&quot;000478FC&quot;/&gt;&lt;wsp:rsid wsp:val=&quot;0004796D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A50&quot;/&gt;&lt;wsp:rsid wsp:val=&quot;00050D19&quot;/&gt;&lt;wsp:rsid wsp:val=&quot;00050D40&quot;/&gt;&lt;wsp:rsid wsp:val=&quot;00050EB2&quot;/&gt;&lt;wsp:rsid wsp:val=&quot;00051232&quot;/&gt;&lt;wsp:rsid wsp:val=&quot;00051366&quot;/&gt;&lt;wsp:rsid wsp:val=&quot;00051696&quot;/&gt;&lt;wsp:rsid wsp:val=&quot;000518AE&quot;/&gt;&lt;wsp:rsid wsp:val=&quot;00051AA8&quot;/&gt;&lt;wsp:rsid wsp:val=&quot;00051B20&quot;/&gt;&lt;wsp:rsid wsp:val=&quot;00051C90&quot;/&gt;&lt;wsp:rsid wsp:val=&quot;00051DC9&quot;/&gt;&lt;wsp:rsid wsp:val=&quot;00051EFC&quot;/&gt;&lt;wsp:rsid wsp:val=&quot;000521D7&quot;/&gt;&lt;wsp:rsid wsp:val=&quot;0005242C&quot;/&gt;&lt;wsp:rsid wsp:val=&quot;000524F6&quot;/&gt;&lt;wsp:rsid wsp:val=&quot;00052519&quot;/&gt;&lt;wsp:rsid wsp:val=&quot;000526E1&quot;/&gt;&lt;wsp:rsid wsp:val=&quot;0005289B&quot;/&gt;&lt;wsp:rsid wsp:val=&quot;00052AEF&quot;/&gt;&lt;wsp:rsid wsp:val=&quot;00052BE2&quot;/&gt;&lt;wsp:rsid wsp:val=&quot;00052C36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715&quot;/&gt;&lt;wsp:rsid wsp:val=&quot;00055764&quot;/&gt;&lt;wsp:rsid wsp:val=&quot;00055B8B&quot;/&gt;&lt;wsp:rsid wsp:val=&quot;00055E65&quot;/&gt;&lt;wsp:rsid wsp:val=&quot;000562A6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D7&quot;/&gt;&lt;wsp:rsid wsp:val=&quot;00057764&quot;/&gt;&lt;wsp:rsid wsp:val=&quot;00057D72&quot;/&gt;&lt;wsp:rsid wsp:val=&quot;00057E28&quot;/&gt;&lt;wsp:rsid wsp:val=&quot;00057FAA&quot;/&gt;&lt;wsp:rsid wsp:val=&quot;000600B4&quot;/&gt;&lt;wsp:rsid wsp:val=&quot;00060193&quot;/&gt;&lt;wsp:rsid wsp:val=&quot;00060570&quot;/&gt;&lt;wsp:rsid wsp:val=&quot;0006067F&quot;/&gt;&lt;wsp:rsid wsp:val=&quot;000606B9&quot;/&gt;&lt;wsp:rsid wsp:val=&quot;00060DD6&quot;/&gt;&lt;wsp:rsid wsp:val=&quot;00060EE8&quot;/&gt;&lt;wsp:rsid wsp:val=&quot;0006131F&quot;/&gt;&lt;wsp:rsid wsp:val=&quot;00061550&quot;/&gt;&lt;wsp:rsid wsp:val=&quot;000617B1&quot;/&gt;&lt;wsp:rsid wsp:val=&quot;00061BC7&quot;/&gt;&lt;wsp:rsid wsp:val=&quot;00061CEC&quot;/&gt;&lt;wsp:rsid wsp:val=&quot;00061D21&quot;/&gt;&lt;wsp:rsid wsp:val=&quot;00062285&quot;/&gt;&lt;wsp:rsid wsp:val=&quot;00062476&quot;/&gt;&lt;wsp:rsid wsp:val=&quot;00062950&quot;/&gt;&lt;wsp:rsid wsp:val=&quot;0006298A&quot;/&gt;&lt;wsp:rsid wsp:val=&quot;00062B1A&quot;/&gt;&lt;wsp:rsid wsp:val=&quot;00062DCB&quot;/&gt;&lt;wsp:rsid wsp:val=&quot;000631C8&quot;/&gt;&lt;wsp:rsid wsp:val=&quot;000637C4&quot;/&gt;&lt;wsp:rsid wsp:val=&quot;00063899&quot;/&gt;&lt;wsp:rsid wsp:val=&quot;000639DE&quot;/&gt;&lt;wsp:rsid wsp:val=&quot;00063A9D&quot;/&gt;&lt;wsp:rsid wsp:val=&quot;00063B50&quot;/&gt;&lt;wsp:rsid wsp:val=&quot;00063DDE&quot;/&gt;&lt;wsp:rsid wsp:val=&quot;00063EBF&quot;/&gt;&lt;wsp:rsid wsp:val=&quot;00063F69&quot;/&gt;&lt;wsp:rsid wsp:val=&quot;000640FE&quot;/&gt;&lt;wsp:rsid wsp:val=&quot;0006436A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458&quot;/&gt;&lt;wsp:rsid wsp:val=&quot;00066836&quot;/&gt;&lt;wsp:rsid wsp:val=&quot;00066A22&quot;/&gt;&lt;wsp:rsid wsp:val=&quot;00066CFE&quot;/&gt;&lt;wsp:rsid wsp:val=&quot;000671D5&quot;/&gt;&lt;wsp:rsid wsp:val=&quot;000672C9&quot;/&gt;&lt;wsp:rsid wsp:val=&quot;0006755A&quot;/&gt;&lt;wsp:rsid wsp:val=&quot;00067A6B&quot;/&gt;&lt;wsp:rsid wsp:val=&quot;00067EE6&quot;/&gt;&lt;wsp:rsid wsp:val=&quot;00067FC0&quot;/&gt;&lt;wsp:rsid wsp:val=&quot;0007012F&quot;/&gt;&lt;wsp:rsid wsp:val=&quot;00070295&quot;/&gt;&lt;wsp:rsid wsp:val=&quot;000707EC&quot;/&gt;&lt;wsp:rsid wsp:val=&quot;00070A13&quot;/&gt;&lt;wsp:rsid wsp:val=&quot;00070D54&quot;/&gt;&lt;wsp:rsid wsp:val=&quot;00071477&quot;/&gt;&lt;wsp:rsid wsp:val=&quot;0007161C&quot;/&gt;&lt;wsp:rsid wsp:val=&quot;00071694&quot;/&gt;&lt;wsp:rsid wsp:val=&quot;00071701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970&quot;/&gt;&lt;wsp:rsid wsp:val=&quot;000729E1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50F&quot;/&gt;&lt;wsp:rsid wsp:val=&quot;0007394F&quot;/&gt;&lt;wsp:rsid wsp:val=&quot;00073A62&quot;/&gt;&lt;wsp:rsid wsp:val=&quot;00073F00&quot;/&gt;&lt;wsp:rsid wsp:val=&quot;00073F4B&quot;/&gt;&lt;wsp:rsid wsp:val=&quot;00074076&quot;/&gt;&lt;wsp:rsid wsp:val=&quot;00074150&quot;/&gt;&lt;wsp:rsid wsp:val=&quot;000742E5&quot;/&gt;&lt;wsp:rsid wsp:val=&quot;00074326&quot;/&gt;&lt;wsp:rsid wsp:val=&quot;000744F8&quot;/&gt;&lt;wsp:rsid wsp:val=&quot;0007455F&quot;/&gt;&lt;wsp:rsid wsp:val=&quot;00074A2B&quot;/&gt;&lt;wsp:rsid wsp:val=&quot;000750AC&quot;/&gt;&lt;wsp:rsid wsp:val=&quot;00075466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A3B&quot;/&gt;&lt;wsp:rsid wsp:val=&quot;00076C93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600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7A&quot;/&gt;&lt;wsp:rsid wsp:val=&quot;00082362&quot;/&gt;&lt;wsp:rsid wsp:val=&quot;000823E1&quot;/&gt;&lt;wsp:rsid wsp:val=&quot;00082943&quot;/&gt;&lt;wsp:rsid wsp:val=&quot;000829CA&quot;/&gt;&lt;wsp:rsid wsp:val=&quot;00082E80&quot;/&gt;&lt;wsp:rsid wsp:val=&quot;00083170&quot;/&gt;&lt;wsp:rsid wsp:val=&quot;00083197&quot;/&gt;&lt;wsp:rsid wsp:val=&quot;000833BD&quot;/&gt;&lt;wsp:rsid wsp:val=&quot;00083452&quot;/&gt;&lt;wsp:rsid wsp:val=&quot;0008365D&quot;/&gt;&lt;wsp:rsid wsp:val=&quot;00083761&quot;/&gt;&lt;wsp:rsid wsp:val=&quot;0008378C&quot;/&gt;&lt;wsp:rsid wsp:val=&quot;00083851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5D5&quot;/&gt;&lt;wsp:rsid wsp:val=&quot;00084700&quot;/&gt;&lt;wsp:rsid wsp:val=&quot;00084B6D&quot;/&gt;&lt;wsp:rsid wsp:val=&quot;00085392&quot;/&gt;&lt;wsp:rsid wsp:val=&quot;00085611&quot;/&gt;&lt;wsp:rsid wsp:val=&quot;00085AC8&quot;/&gt;&lt;wsp:rsid wsp:val=&quot;00085B87&quot;/&gt;&lt;wsp:rsid wsp:val=&quot;000862A2&quot;/&gt;&lt;wsp:rsid wsp:val=&quot;00086326&quot;/&gt;&lt;wsp:rsid wsp:val=&quot;000863CC&quot;/&gt;&lt;wsp:rsid wsp:val=&quot;000863ED&quot;/&gt;&lt;wsp:rsid wsp:val=&quot;00086421&quot;/&gt;&lt;wsp:rsid wsp:val=&quot;0008656C&quot;/&gt;&lt;wsp:rsid wsp:val=&quot;0008660D&quot;/&gt;&lt;wsp:rsid wsp:val=&quot;00086DAB&quot;/&gt;&lt;wsp:rsid wsp:val=&quot;00086E43&quot;/&gt;&lt;wsp:rsid wsp:val=&quot;00087010&quot;/&gt;&lt;wsp:rsid wsp:val=&quot;000871D5&quot;/&gt;&lt;wsp:rsid wsp:val=&quot;000873F6&quot;/&gt;&lt;wsp:rsid wsp:val=&quot;00087716&quot;/&gt;&lt;wsp:rsid wsp:val=&quot;000877E1&quot;/&gt;&lt;wsp:rsid wsp:val=&quot;00087DAB&quot;/&gt;&lt;wsp:rsid wsp:val=&quot;0009020D&quot;/&gt;&lt;wsp:rsid wsp:val=&quot;00090333&quot;/&gt;&lt;wsp:rsid wsp:val=&quot;00090446&quot;/&gt;&lt;wsp:rsid wsp:val=&quot;00090555&quot;/&gt;&lt;wsp:rsid wsp:val=&quot;0009090B&quot;/&gt;&lt;wsp:rsid wsp:val=&quot;00090919&quot;/&gt;&lt;wsp:rsid wsp:val=&quot;00090968&quot;/&gt;&lt;wsp:rsid wsp:val=&quot;00090A16&quot;/&gt;&lt;wsp:rsid wsp:val=&quot;00090B3C&quot;/&gt;&lt;wsp:rsid wsp:val=&quot;00090DCA&quot;/&gt;&lt;wsp:rsid wsp:val=&quot;000910D0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260&quot;/&gt;&lt;wsp:rsid wsp:val=&quot;00092386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D27&quot;/&gt;&lt;wsp:rsid wsp:val=&quot;00092FFD&quot;/&gt;&lt;wsp:rsid wsp:val=&quot;00093081&quot;/&gt;&lt;wsp:rsid wsp:val=&quot;0009328C&quot;/&gt;&lt;wsp:rsid wsp:val=&quot;0009395D&quot;/&gt;&lt;wsp:rsid wsp:val=&quot;00093A11&quot;/&gt;&lt;wsp:rsid wsp:val=&quot;00093D36&quot;/&gt;&lt;wsp:rsid wsp:val=&quot;0009400A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F4&quot;/&gt;&lt;wsp:rsid wsp:val=&quot;00094C2D&quot;/&gt;&lt;wsp:rsid wsp:val=&quot;00094CAA&quot;/&gt;&lt;wsp:rsid wsp:val=&quot;00094D75&quot;/&gt;&lt;wsp:rsid wsp:val=&quot;000952C9&quot;/&gt;&lt;wsp:rsid wsp:val=&quot;000952E9&quot;/&gt;&lt;wsp:rsid wsp:val=&quot;0009543D&quot;/&gt;&lt;wsp:rsid wsp:val=&quot;0009552E&quot;/&gt;&lt;wsp:rsid wsp:val=&quot;00095BD5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B3D&quot;/&gt;&lt;wsp:rsid wsp:val=&quot;00096D85&quot;/&gt;&lt;wsp:rsid wsp:val=&quot;00096F6F&quot;/&gt;&lt;wsp:rsid wsp:val=&quot;00097016&quot;/&gt;&lt;wsp:rsid wsp:val=&quot;00097133&quot;/&gt;&lt;wsp:rsid wsp:val=&quot;000971C0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CE7&quot;/&gt;&lt;wsp:rsid wsp:val=&quot;000A2D1E&quot;/&gt;&lt;wsp:rsid wsp:val=&quot;000A322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8D&quot;/&gt;&lt;wsp:rsid wsp:val=&quot;000A42D4&quot;/&gt;&lt;wsp:rsid wsp:val=&quot;000A4331&quot;/&gt;&lt;wsp:rsid wsp:val=&quot;000A4418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814&quot;/&gt;&lt;wsp:rsid wsp:val=&quot;000A6ABA&quot;/&gt;&lt;wsp:rsid wsp:val=&quot;000A6B78&quot;/&gt;&lt;wsp:rsid wsp:val=&quot;000A6C15&quot;/&gt;&lt;wsp:rsid wsp:val=&quot;000A6FDB&quot;/&gt;&lt;wsp:rsid wsp:val=&quot;000A7109&quot;/&gt;&lt;wsp:rsid wsp:val=&quot;000A7253&quot;/&gt;&lt;wsp:rsid wsp:val=&quot;000A731B&quot;/&gt;&lt;wsp:rsid wsp:val=&quot;000A73FF&quot;/&gt;&lt;wsp:rsid wsp:val=&quot;000A7754&quot;/&gt;&lt;wsp:rsid wsp:val=&quot;000A7C4F&quot;/&gt;&lt;wsp:rsid wsp:val=&quot;000A7ED1&quot;/&gt;&lt;wsp:rsid wsp:val=&quot;000B033E&quot;/&gt;&lt;wsp:rsid wsp:val=&quot;000B0436&quot;/&gt;&lt;wsp:rsid wsp:val=&quot;000B0857&quot;/&gt;&lt;wsp:rsid wsp:val=&quot;000B0E9E&quot;/&gt;&lt;wsp:rsid wsp:val=&quot;000B1449&quot;/&gt;&lt;wsp:rsid wsp:val=&quot;000B16E6&quot;/&gt;&lt;wsp:rsid wsp:val=&quot;000B180E&quot;/&gt;&lt;wsp:rsid wsp:val=&quot;000B1947&quot;/&gt;&lt;wsp:rsid wsp:val=&quot;000B19B8&quot;/&gt;&lt;wsp:rsid wsp:val=&quot;000B19E5&quot;/&gt;&lt;wsp:rsid wsp:val=&quot;000B1B64&quot;/&gt;&lt;wsp:rsid wsp:val=&quot;000B1BED&quot;/&gt;&lt;wsp:rsid wsp:val=&quot;000B223B&quot;/&gt;&lt;wsp:rsid wsp:val=&quot;000B22ED&quot;/&gt;&lt;wsp:rsid wsp:val=&quot;000B249C&quot;/&gt;&lt;wsp:rsid wsp:val=&quot;000B280A&quot;/&gt;&lt;wsp:rsid wsp:val=&quot;000B2B1C&quot;/&gt;&lt;wsp:rsid wsp:val=&quot;000B2B27&quot;/&gt;&lt;wsp:rsid wsp:val=&quot;000B2D3C&quot;/&gt;&lt;wsp:rsid wsp:val=&quot;000B2EC5&quot;/&gt;&lt;wsp:rsid wsp:val=&quot;000B2EF3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408&quot;/&gt;&lt;wsp:rsid wsp:val=&quot;000B44E9&quot;/&gt;&lt;wsp:rsid wsp:val=&quot;000B4B0E&quot;/&gt;&lt;wsp:rsid wsp:val=&quot;000B4B1F&quot;/&gt;&lt;wsp:rsid wsp:val=&quot;000B4B9E&quot;/&gt;&lt;wsp:rsid wsp:val=&quot;000B4C4B&quot;/&gt;&lt;wsp:rsid wsp:val=&quot;000B4C5F&quot;/&gt;&lt;wsp:rsid wsp:val=&quot;000B4E76&quot;/&gt;&lt;wsp:rsid wsp:val=&quot;000B51A9&quot;/&gt;&lt;wsp:rsid wsp:val=&quot;000B51E5&quot;/&gt;&lt;wsp:rsid wsp:val=&quot;000B53FA&quot;/&gt;&lt;wsp:rsid wsp:val=&quot;000B5507&quot;/&gt;&lt;wsp:rsid wsp:val=&quot;000B5B49&quot;/&gt;&lt;wsp:rsid wsp:val=&quot;000B5C48&quot;/&gt;&lt;wsp:rsid wsp:val=&quot;000B5C68&quot;/&gt;&lt;wsp:rsid wsp:val=&quot;000B5E56&quot;/&gt;&lt;wsp:rsid wsp:val=&quot;000B614B&quot;/&gt;&lt;wsp:rsid wsp:val=&quot;000B6182&quot;/&gt;&lt;wsp:rsid wsp:val=&quot;000B6452&quot;/&gt;&lt;wsp:rsid wsp:val=&quot;000B6508&quot;/&gt;&lt;wsp:rsid wsp:val=&quot;000B66F1&quot;/&gt;&lt;wsp:rsid wsp:val=&quot;000B673D&quot;/&gt;&lt;wsp:rsid wsp:val=&quot;000B69B2&quot;/&gt;&lt;wsp:rsid wsp:val=&quot;000B6A17&quot;/&gt;&lt;wsp:rsid wsp:val=&quot;000B6E17&quot;/&gt;&lt;wsp:rsid wsp:val=&quot;000B6E8A&quot;/&gt;&lt;wsp:rsid wsp:val=&quot;000B6F73&quot;/&gt;&lt;wsp:rsid wsp:val=&quot;000B7196&quot;/&gt;&lt;wsp:rsid wsp:val=&quot;000B730A&quot;/&gt;&lt;wsp:rsid wsp:val=&quot;000B7664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50B&quot;/&gt;&lt;wsp:rsid wsp:val=&quot;000C0696&quot;/&gt;&lt;wsp:rsid wsp:val=&quot;000C09F5&quot;/&gt;&lt;wsp:rsid wsp:val=&quot;000C0A62&quot;/&gt;&lt;wsp:rsid wsp:val=&quot;000C0C75&quot;/&gt;&lt;wsp:rsid wsp:val=&quot;000C0D06&quot;/&gt;&lt;wsp:rsid wsp:val=&quot;000C0E88&quot;/&gt;&lt;wsp:rsid wsp:val=&quot;000C11B1&quot;/&gt;&lt;wsp:rsid wsp:val=&quot;000C1334&quot;/&gt;&lt;wsp:rsid wsp:val=&quot;000C197F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21&quot;/&gt;&lt;wsp:rsid wsp:val=&quot;000C3A53&quot;/&gt;&lt;wsp:rsid wsp:val=&quot;000C3AF6&quot;/&gt;&lt;wsp:rsid wsp:val=&quot;000C3D33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9AD&quot;/&gt;&lt;wsp:rsid wsp:val=&quot;000C4BB5&quot;/&gt;&lt;wsp:rsid wsp:val=&quot;000C4D68&quot;/&gt;&lt;wsp:rsid wsp:val=&quot;000C4ED1&quot;/&gt;&lt;wsp:rsid wsp:val=&quot;000C53E1&quot;/&gt;&lt;wsp:rsid wsp:val=&quot;000C5429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9E&quot;/&gt;&lt;wsp:rsid wsp:val=&quot;000C6766&quot;/&gt;&lt;wsp:rsid wsp:val=&quot;000C6959&quot;/&gt;&lt;wsp:rsid wsp:val=&quot;000C7225&quot;/&gt;&lt;wsp:rsid wsp:val=&quot;000C762B&quot;/&gt;&lt;wsp:rsid wsp:val=&quot;000C76E1&quot;/&gt;&lt;wsp:rsid wsp:val=&quot;000C7B5E&quot;/&gt;&lt;wsp:rsid wsp:val=&quot;000C7EA4&quot;/&gt;&lt;wsp:rsid wsp:val=&quot;000C7EB0&quot;/&gt;&lt;wsp:rsid wsp:val=&quot;000C7EC8&quot;/&gt;&lt;wsp:rsid wsp:val=&quot;000C7F91&quot;/&gt;&lt;wsp:rsid wsp:val=&quot;000D0765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A41&quot;/&gt;&lt;wsp:rsid wsp:val=&quot;000D1A94&quot;/&gt;&lt;wsp:rsid wsp:val=&quot;000D1C78&quot;/&gt;&lt;wsp:rsid wsp:val=&quot;000D1CCF&quot;/&gt;&lt;wsp:rsid wsp:val=&quot;000D1DD3&quot;/&gt;&lt;wsp:rsid wsp:val=&quot;000D1FE3&quot;/&gt;&lt;wsp:rsid wsp:val=&quot;000D229E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E2&quot;/&gt;&lt;wsp:rsid wsp:val=&quot;000D4E95&quot;/&gt;&lt;wsp:rsid wsp:val=&quot;000D4E98&quot;/&gt;&lt;wsp:rsid wsp:val=&quot;000D5020&quot;/&gt;&lt;wsp:rsid wsp:val=&quot;000D56C3&quot;/&gt;&lt;wsp:rsid wsp:val=&quot;000D5738&quot;/&gt;&lt;wsp:rsid wsp:val=&quot;000D5B79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89A&quot;/&gt;&lt;wsp:rsid wsp:val=&quot;000D797A&quot;/&gt;&lt;wsp:rsid wsp:val=&quot;000D7F40&quot;/&gt;&lt;wsp:rsid wsp:val=&quot;000E0095&quot;/&gt;&lt;wsp:rsid wsp:val=&quot;000E018E&quot;/&gt;&lt;wsp:rsid wsp:val=&quot;000E01B5&quot;/&gt;&lt;wsp:rsid wsp:val=&quot;000E032C&quot;/&gt;&lt;wsp:rsid wsp:val=&quot;000E04A1&quot;/&gt;&lt;wsp:rsid wsp:val=&quot;000E0802&quot;/&gt;&lt;wsp:rsid wsp:val=&quot;000E080F&quot;/&gt;&lt;wsp:rsid wsp:val=&quot;000E0833&quot;/&gt;&lt;wsp:rsid wsp:val=&quot;000E0949&quot;/&gt;&lt;wsp:rsid wsp:val=&quot;000E09FC&quot;/&gt;&lt;wsp:rsid wsp:val=&quot;000E0BF7&quot;/&gt;&lt;wsp:rsid wsp:val=&quot;000E0DD3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941&quot;/&gt;&lt;wsp:rsid wsp:val=&quot;000E1A7A&quot;/&gt;&lt;wsp:rsid wsp:val=&quot;000E1B8B&quot;/&gt;&lt;wsp:rsid wsp:val=&quot;000E1FC4&quot;/&gt;&lt;wsp:rsid wsp:val=&quot;000E1FE7&quot;/&gt;&lt;wsp:rsid wsp:val=&quot;000E2014&quot;/&gt;&lt;wsp:rsid wsp:val=&quot;000E2052&quot;/&gt;&lt;wsp:rsid wsp:val=&quot;000E23EE&quot;/&gt;&lt;wsp:rsid wsp:val=&quot;000E2407&quot;/&gt;&lt;wsp:rsid wsp:val=&quot;000E2433&quot;/&gt;&lt;wsp:rsid wsp:val=&quot;000E2608&quot;/&gt;&lt;wsp:rsid wsp:val=&quot;000E2743&quot;/&gt;&lt;wsp:rsid wsp:val=&quot;000E28B6&quot;/&gt;&lt;wsp:rsid wsp:val=&quot;000E2D52&quot;/&gt;&lt;wsp:rsid wsp:val=&quot;000E2D54&quot;/&gt;&lt;wsp:rsid wsp:val=&quot;000E309C&quot;/&gt;&lt;wsp:rsid wsp:val=&quot;000E34C2&quot;/&gt;&lt;wsp:rsid wsp:val=&quot;000E3677&quot;/&gt;&lt;wsp:rsid wsp:val=&quot;000E36E3&quot;/&gt;&lt;wsp:rsid wsp:val=&quot;000E3A59&quot;/&gt;&lt;wsp:rsid wsp:val=&quot;000E3D89&quot;/&gt;&lt;wsp:rsid wsp:val=&quot;000E3DE0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85&quot;/&gt;&lt;wsp:rsid wsp:val=&quot;000E4CA2&quot;/&gt;&lt;wsp:rsid wsp:val=&quot;000E4DAA&quot;/&gt;&lt;wsp:rsid wsp:val=&quot;000E51ED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F3&quot;/&gt;&lt;wsp:rsid wsp:val=&quot;000E750F&quot;/&gt;&lt;wsp:rsid wsp:val=&quot;000E7D5C&quot;/&gt;&lt;wsp:rsid wsp:val=&quot;000E7E1F&quot;/&gt;&lt;wsp:rsid wsp:val=&quot;000F0388&quot;/&gt;&lt;wsp:rsid wsp:val=&quot;000F0389&quot;/&gt;&lt;wsp:rsid wsp:val=&quot;000F04D5&quot;/&gt;&lt;wsp:rsid wsp:val=&quot;000F0952&quot;/&gt;&lt;wsp:rsid wsp:val=&quot;000F0D0B&quot;/&gt;&lt;wsp:rsid wsp:val=&quot;000F0E01&quot;/&gt;&lt;wsp:rsid wsp:val=&quot;000F1206&quot;/&gt;&lt;wsp:rsid wsp:val=&quot;000F1531&quot;/&gt;&lt;wsp:rsid wsp:val=&quot;000F15F8&quot;/&gt;&lt;wsp:rsid wsp:val=&quot;000F1674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33FC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83B&quot;/&gt;&lt;wsp:rsid wsp:val=&quot;000F5879&quot;/&gt;&lt;wsp:rsid wsp:val=&quot;000F5980&quot;/&gt;&lt;wsp:rsid wsp:val=&quot;000F5D62&quot;/&gt;&lt;wsp:rsid wsp:val=&quot;000F6396&quot;/&gt;&lt;wsp:rsid wsp:val=&quot;000F6BCC&quot;/&gt;&lt;wsp:rsid wsp:val=&quot;000F7143&quot;/&gt;&lt;wsp:rsid wsp:val=&quot;000F7256&quot;/&gt;&lt;wsp:rsid wsp:val=&quot;000F7656&quot;/&gt;&lt;wsp:rsid wsp:val=&quot;000F797D&quot;/&gt;&lt;wsp:rsid wsp:val=&quot;000F7C85&quot;/&gt;&lt;wsp:rsid wsp:val=&quot;000F7DF4&quot;/&gt;&lt;wsp:rsid wsp:val=&quot;000F7E73&quot;/&gt;&lt;wsp:rsid wsp:val=&quot;00100269&quot;/&gt;&lt;wsp:rsid wsp:val=&quot;001004B6&quot;/&gt;&lt;wsp:rsid wsp:val=&quot;00100579&quot;/&gt;&lt;wsp:rsid wsp:val=&quot;00100819&quot;/&gt;&lt;wsp:rsid wsp:val=&quot;00100862&quot;/&gt;&lt;wsp:rsid wsp:val=&quot;001009AE&quot;/&gt;&lt;wsp:rsid wsp:val=&quot;00100DA8&quot;/&gt;&lt;wsp:rsid wsp:val=&quot;001010BF&quot;/&gt;&lt;wsp:rsid wsp:val=&quot;001013E9&quot;/&gt;&lt;wsp:rsid wsp:val=&quot;00101455&quot;/&gt;&lt;wsp:rsid wsp:val=&quot;00101793&quot;/&gt;&lt;wsp:rsid wsp:val=&quot;00101844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DC&quot;/&gt;&lt;wsp:rsid wsp:val=&quot;001048A1&quot;/&gt;&lt;wsp:rsid wsp:val=&quot;00104BA8&quot;/&gt;&lt;wsp:rsid wsp:val=&quot;00104E5D&quot;/&gt;&lt;wsp:rsid wsp:val=&quot;001051C2&quot;/&gt;&lt;wsp:rsid wsp:val=&quot;00105252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311&quot;/&gt;&lt;wsp:rsid wsp:val=&quot;00114557&quot;/&gt;&lt;wsp:rsid wsp:val=&quot;00114688&quot;/&gt;&lt;wsp:rsid wsp:val=&quot;001148E6&quot;/&gt;&lt;wsp:rsid wsp:val=&quot;00114D9E&quot;/&gt;&lt;wsp:rsid wsp:val=&quot;00115115&quot;/&gt;&lt;wsp:rsid wsp:val=&quot;0011522C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146&quot;/&gt;&lt;wsp:rsid wsp:val=&quot;001174C3&quot;/&gt;&lt;wsp:rsid wsp:val=&quot;00117809&quot;/&gt;&lt;wsp:rsid wsp:val=&quot;00117AA3&quot;/&gt;&lt;wsp:rsid wsp:val=&quot;00120185&quot;/&gt;&lt;wsp:rsid wsp:val=&quot;001204DD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2145&quot;/&gt;&lt;wsp:rsid wsp:val=&quot;00122177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32F6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0C2&quot;/&gt;&lt;wsp:rsid wsp:val=&quot;001257A5&quot;/&gt;&lt;wsp:rsid wsp:val=&quot;00125930&quot;/&gt;&lt;wsp:rsid wsp:val=&quot;00125B16&quot;/&gt;&lt;wsp:rsid wsp:val=&quot;00125C80&quot;/&gt;&lt;wsp:rsid wsp:val=&quot;00125E66&quot;/&gt;&lt;wsp:rsid wsp:val=&quot;00125F34&quot;/&gt;&lt;wsp:rsid wsp:val=&quot;001260E6&quot;/&gt;&lt;wsp:rsid wsp:val=&quot;00126161&quot;/&gt;&lt;wsp:rsid wsp:val=&quot;001266F5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41B&quot;/&gt;&lt;wsp:rsid wsp:val=&quot;001304EB&quot;/&gt;&lt;wsp:rsid wsp:val=&quot;001305F2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600&quot;/&gt;&lt;wsp:rsid wsp:val=&quot;001317E2&quot;/&gt;&lt;wsp:rsid wsp:val=&quot;0013183C&quot;/&gt;&lt;wsp:rsid wsp:val=&quot;00131F96&quot;/&gt;&lt;wsp:rsid wsp:val=&quot;00132297&quot;/&gt;&lt;wsp:rsid wsp:val=&quot;001324E9&quot;/&gt;&lt;wsp:rsid wsp:val=&quot;001325EE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41A4&quot;/&gt;&lt;wsp:rsid wsp:val=&quot;00134522&quot;/&gt;&lt;wsp:rsid wsp:val=&quot;00134523&quot;/&gt;&lt;wsp:rsid wsp:val=&quot;00134564&quot;/&gt;&lt;wsp:rsid wsp:val=&quot;001345A4&quot;/&gt;&lt;wsp:rsid wsp:val=&quot;001347EC&quot;/&gt;&lt;wsp:rsid wsp:val=&quot;0013480A&quot;/&gt;&lt;wsp:rsid wsp:val=&quot;00134F81&quot;/&gt;&lt;wsp:rsid wsp:val=&quot;0013511E&quot;/&gt;&lt;wsp:rsid wsp:val=&quot;001353E4&quot;/&gt;&lt;wsp:rsid wsp:val=&quot;00135637&quot;/&gt;&lt;wsp:rsid wsp:val=&quot;00135728&quot;/&gt;&lt;wsp:rsid wsp:val=&quot;0013598C&quot;/&gt;&lt;wsp:rsid wsp:val=&quot;00135D61&quot;/&gt;&lt;wsp:rsid wsp:val=&quot;00135F7A&quot;/&gt;&lt;wsp:rsid wsp:val=&quot;00135FF1&quot;/&gt;&lt;wsp:rsid wsp:val=&quot;00136061&quot;/&gt;&lt;wsp:rsid wsp:val=&quot;0013651F&quot;/&gt;&lt;wsp:rsid wsp:val=&quot;00136CD7&quot;/&gt;&lt;wsp:rsid wsp:val=&quot;00136D45&quot;/&gt;&lt;wsp:rsid wsp:val=&quot;00136DFA&quot;/&gt;&lt;wsp:rsid wsp:val=&quot;00137265&quot;/&gt;&lt;wsp:rsid wsp:val=&quot;001372C4&quot;/&gt;&lt;wsp:rsid wsp:val=&quot;001373AB&quot;/&gt;&lt;wsp:rsid wsp:val=&quot;00137661&quot;/&gt;&lt;wsp:rsid wsp:val=&quot;00137B4D&quot;/&gt;&lt;wsp:rsid wsp:val=&quot;00137F9A&quot;/&gt;&lt;wsp:rsid wsp:val=&quot;001407D4&quot;/&gt;&lt;wsp:rsid wsp:val=&quot;00140D8A&quot;/&gt;&lt;wsp:rsid wsp:val=&quot;0014118E&quot;/&gt;&lt;wsp:rsid wsp:val=&quot;001411B7&quot;/&gt;&lt;wsp:rsid wsp:val=&quot;001412A5&quot;/&gt;&lt;wsp:rsid wsp:val=&quot;0014165D&quot;/&gt;&lt;wsp:rsid wsp:val=&quot;00141786&quot;/&gt;&lt;wsp:rsid wsp:val=&quot;00141A79&quot;/&gt;&lt;wsp:rsid wsp:val=&quot;00141DDD&quot;/&gt;&lt;wsp:rsid wsp:val=&quot;00142075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C8A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408&quot;/&gt;&lt;wsp:rsid wsp:val=&quot;0014551A&quot;/&gt;&lt;wsp:rsid wsp:val=&quot;001458CD&quot;/&gt;&lt;wsp:rsid wsp:val=&quot;001458E1&quot;/&gt;&lt;wsp:rsid wsp:val=&quot;00145C56&quot;/&gt;&lt;wsp:rsid wsp:val=&quot;00145D4D&quot;/&gt;&lt;wsp:rsid wsp:val=&quot;00145E48&quot;/&gt;&lt;wsp:rsid wsp:val=&quot;00146228&quot;/&gt;&lt;wsp:rsid wsp:val=&quot;0014631C&quot;/&gt;&lt;wsp:rsid wsp:val=&quot;00146355&quot;/&gt;&lt;wsp:rsid wsp:val=&quot;0014636A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70D5&quot;/&gt;&lt;wsp:rsid wsp:val=&quot;001470F6&quot;/&gt;&lt;wsp:rsid wsp:val=&quot;0014724E&quot;/&gt;&lt;wsp:rsid wsp:val=&quot;00147321&quot;/&gt;&lt;wsp:rsid wsp:val=&quot;00147540&quot;/&gt;&lt;wsp:rsid wsp:val=&quot;00147A08&quot;/&gt;&lt;wsp:rsid wsp:val=&quot;00147A1F&quot;/&gt;&lt;wsp:rsid wsp:val=&quot;00147D70&quot;/&gt;&lt;wsp:rsid wsp:val=&quot;001500FF&quot;/&gt;&lt;wsp:rsid wsp:val=&quot;0015026A&quot;/&gt;&lt;wsp:rsid wsp:val=&quot;001504AC&quot;/&gt;&lt;wsp:rsid wsp:val=&quot;00150628&quot;/&gt;&lt;wsp:rsid wsp:val=&quot;00150A6B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D7&quot;/&gt;&lt;wsp:rsid wsp:val=&quot;00152F6A&quot;/&gt;&lt;wsp:rsid wsp:val=&quot;00152FD1&quot;/&gt;&lt;wsp:rsid wsp:val=&quot;0015319E&quot;/&gt;&lt;wsp:rsid wsp:val=&quot;0015326A&quot;/&gt;&lt;wsp:rsid wsp:val=&quot;001533D6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F0E&quot;/&gt;&lt;wsp:rsid wsp:val=&quot;00154F60&quot;/&gt;&lt;wsp:rsid wsp:val=&quot;00155126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605E&quot;/&gt;&lt;wsp:rsid wsp:val=&quot;001562FB&quot;/&gt;&lt;wsp:rsid wsp:val=&quot;001563E4&quot;/&gt;&lt;wsp:rsid wsp:val=&quot;00156A30&quot;/&gt;&lt;wsp:rsid wsp:val=&quot;00156B1D&quot;/&gt;&lt;wsp:rsid wsp:val=&quot;00156B69&quot;/&gt;&lt;wsp:rsid wsp:val=&quot;00156E83&quot;/&gt;&lt;wsp:rsid wsp:val=&quot;00157089&quot;/&gt;&lt;wsp:rsid wsp:val=&quot;001575CC&quot;/&gt;&lt;wsp:rsid wsp:val=&quot;001577C9&quot;/&gt;&lt;wsp:rsid wsp:val=&quot;00157B16&quot;/&gt;&lt;wsp:rsid wsp:val=&quot;00157C95&quot;/&gt;&lt;wsp:rsid wsp:val=&quot;00157CF3&quot;/&gt;&lt;wsp:rsid wsp:val=&quot;00157F47&quot;/&gt;&lt;wsp:rsid wsp:val=&quot;0016011D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87&quot;/&gt;&lt;wsp:rsid wsp:val=&quot;0016132F&quot;/&gt;&lt;wsp:rsid wsp:val=&quot;0016191F&quot;/&gt;&lt;wsp:rsid wsp:val=&quot;00161E60&quot;/&gt;&lt;wsp:rsid wsp:val=&quot;001620C3&quot;/&gt;&lt;wsp:rsid wsp:val=&quot;00162353&quot;/&gt;&lt;wsp:rsid wsp:val=&quot;00162354&quot;/&gt;&lt;wsp:rsid wsp:val=&quot;001624AC&quot;/&gt;&lt;wsp:rsid wsp:val=&quot;00162BFF&quot;/&gt;&lt;wsp:rsid wsp:val=&quot;00162E1F&quot;/&gt;&lt;wsp:rsid wsp:val=&quot;0016300B&quot;/&gt;&lt;wsp:rsid wsp:val=&quot;001630FD&quot;/&gt;&lt;wsp:rsid wsp:val=&quot;001631C5&quot;/&gt;&lt;wsp:rsid wsp:val=&quot;001637BF&quot;/&gt;&lt;wsp:rsid wsp:val=&quot;001638A9&quot;/&gt;&lt;wsp:rsid wsp:val=&quot;00163AA3&quot;/&gt;&lt;wsp:rsid wsp:val=&quot;00163B94&quot;/&gt;&lt;wsp:rsid wsp:val=&quot;00163E53&quot;/&gt;&lt;wsp:rsid wsp:val=&quot;0016421C&quot;/&gt;&lt;wsp:rsid wsp:val=&quot;0016456A&quot;/&gt;&lt;wsp:rsid wsp:val=&quot;0016469E&quot;/&gt;&lt;wsp:rsid wsp:val=&quot;0016471A&quot;/&gt;&lt;wsp:rsid wsp:val=&quot;00164881&quot;/&gt;&lt;wsp:rsid wsp:val=&quot;001648B8&quot;/&gt;&lt;wsp:rsid wsp:val=&quot;00164E6A&quot;/&gt;&lt;wsp:rsid wsp:val=&quot;00165089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403&quot;/&gt;&lt;wsp:rsid wsp:val=&quot;001665DA&quot;/&gt;&lt;wsp:rsid wsp:val=&quot;00166710&quot;/&gt;&lt;wsp:rsid wsp:val=&quot;00166B73&quot;/&gt;&lt;wsp:rsid wsp:val=&quot;00166CE7&quot;/&gt;&lt;wsp:rsid wsp:val=&quot;00166EA3&quot;/&gt;&lt;wsp:rsid wsp:val=&quot;00167153&quot;/&gt;&lt;wsp:rsid wsp:val=&quot;00167650&quot;/&gt;&lt;wsp:rsid wsp:val=&quot;00167AC3&quot;/&gt;&lt;wsp:rsid wsp:val=&quot;00167D4D&quot;/&gt;&lt;wsp:rsid wsp:val=&quot;00167F9F&quot;/&gt;&lt;wsp:rsid wsp:val=&quot;0017051F&quot;/&gt;&lt;wsp:rsid wsp:val=&quot;0017085F&quot;/&gt;&lt;wsp:rsid wsp:val=&quot;00170A70&quot;/&gt;&lt;wsp:rsid wsp:val=&quot;00170C31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921&quot;/&gt;&lt;wsp:rsid wsp:val=&quot;00173B43&quot;/&gt;&lt;wsp:rsid wsp:val=&quot;00173BA7&quot;/&gt;&lt;wsp:rsid wsp:val=&quot;00173CAB&quot;/&gt;&lt;wsp:rsid wsp:val=&quot;00173F4F&quot;/&gt;&lt;wsp:rsid wsp:val=&quot;00173F69&quot;/&gt;&lt;wsp:rsid wsp:val=&quot;00174362&quot;/&gt;&lt;wsp:rsid wsp:val=&quot;00174E9E&quot;/&gt;&lt;wsp:rsid wsp:val=&quot;00175098&quot;/&gt;&lt;wsp:rsid wsp:val=&quot;00175178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A0&quot;/&gt;&lt;wsp:rsid wsp:val=&quot;00176B06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F0&quot;/&gt;&lt;wsp:rsid wsp:val=&quot;00177B83&quot;/&gt;&lt;wsp:rsid wsp:val=&quot;00180109&quot;/&gt;&lt;wsp:rsid wsp:val=&quot;00180134&quot;/&gt;&lt;wsp:rsid wsp:val=&quot;001801E9&quot;/&gt;&lt;wsp:rsid wsp:val=&quot;0018028C&quot;/&gt;&lt;wsp:rsid wsp:val=&quot;00180680&quot;/&gt;&lt;wsp:rsid wsp:val=&quot;00180720&quot;/&gt;&lt;wsp:rsid wsp:val=&quot;00180D5C&quot;/&gt;&lt;wsp:rsid wsp:val=&quot;00181303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E1A&quot;/&gt;&lt;wsp:rsid wsp:val=&quot;00183E53&quot;/&gt;&lt;wsp:rsid wsp:val=&quot;00183E91&quot;/&gt;&lt;wsp:rsid wsp:val=&quot;001841B2&quot;/&gt;&lt;wsp:rsid wsp:val=&quot;00184327&quot;/&gt;&lt;wsp:rsid wsp:val=&quot;001843B8&quot;/&gt;&lt;wsp:rsid wsp:val=&quot;00184821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888&quot;/&gt;&lt;wsp:rsid wsp:val=&quot;00185D57&quot;/&gt;&lt;wsp:rsid wsp:val=&quot;00186350&quot;/&gt;&lt;wsp:rsid wsp:val=&quot;001864F6&quot;/&gt;&lt;wsp:rsid wsp:val=&quot;00186802&quot;/&gt;&lt;wsp:rsid wsp:val=&quot;001868AD&quot;/&gt;&lt;wsp:rsid wsp:val=&quot;00186955&quot;/&gt;&lt;wsp:rsid wsp:val=&quot;00186A5B&quot;/&gt;&lt;wsp:rsid wsp:val=&quot;00186FF9&quot;/&gt;&lt;wsp:rsid wsp:val=&quot;001871C1&quot;/&gt;&lt;wsp:rsid wsp:val=&quot;001874DA&quot;/&gt;&lt;wsp:rsid wsp:val=&quot;00187898&quot;/&gt;&lt;wsp:rsid wsp:val=&quot;00187A0E&quot;/&gt;&lt;wsp:rsid wsp:val=&quot;00187C27&quot;/&gt;&lt;wsp:rsid wsp:val=&quot;00190008&quot;/&gt;&lt;wsp:rsid wsp:val=&quot;0019032D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F5&quot;/&gt;&lt;wsp:rsid wsp:val=&quot;0019107D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E7B&quot;/&gt;&lt;wsp:rsid wsp:val=&quot;00191E91&quot;/&gt;&lt;wsp:rsid wsp:val=&quot;00191F14&quot;/&gt;&lt;wsp:rsid wsp:val=&quot;00192222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278&quot;/&gt;&lt;wsp:rsid wsp:val=&quot;001932CA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D05&quot;/&gt;&lt;wsp:rsid wsp:val=&quot;00193D7F&quot;/&gt;&lt;wsp:rsid wsp:val=&quot;00193DDD&quot;/&gt;&lt;wsp:rsid wsp:val=&quot;00193DFA&quot;/&gt;&lt;wsp:rsid wsp:val=&quot;0019419F&quot;/&gt;&lt;wsp:rsid wsp:val=&quot;0019428B&quot;/&gt;&lt;wsp:rsid wsp:val=&quot;001947BA&quot;/&gt;&lt;wsp:rsid wsp:val=&quot;001948F4&quot;/&gt;&lt;wsp:rsid wsp:val=&quot;00194D6E&quot;/&gt;&lt;wsp:rsid wsp:val=&quot;00194E3F&quot;/&gt;&lt;wsp:rsid wsp:val=&quot;00194FFA&quot;/&gt;&lt;wsp:rsid wsp:val=&quot;0019503D&quot;/&gt;&lt;wsp:rsid wsp:val=&quot;0019525F&quot;/&gt;&lt;wsp:rsid wsp:val=&quot;00195577&quot;/&gt;&lt;wsp:rsid wsp:val=&quot;0019580F&quot;/&gt;&lt;wsp:rsid wsp:val=&quot;0019581C&quot;/&gt;&lt;wsp:rsid wsp:val=&quot;00195931&quot;/&gt;&lt;wsp:rsid wsp:val=&quot;00195B54&quot;/&gt;&lt;wsp:rsid wsp:val=&quot;00195C73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922&quot;/&gt;&lt;wsp:rsid wsp:val=&quot;00196B8C&quot;/&gt;&lt;wsp:rsid wsp:val=&quot;00196BAD&quot;/&gt;&lt;wsp:rsid wsp:val=&quot;0019724A&quot;/&gt;&lt;wsp:rsid wsp:val=&quot;001973CB&quot;/&gt;&lt;wsp:rsid wsp:val=&quot;001975C3&quot;/&gt;&lt;wsp:rsid wsp:val=&quot;001976FD&quot;/&gt;&lt;wsp:rsid wsp:val=&quot;001978F3&quot;/&gt;&lt;wsp:rsid wsp:val=&quot;00197922&quot;/&gt;&lt;wsp:rsid wsp:val=&quot;0019795A&quot;/&gt;&lt;wsp:rsid wsp:val=&quot;00197A2B&quot;/&gt;&lt;wsp:rsid wsp:val=&quot;00197B85&quot;/&gt;&lt;wsp:rsid wsp:val=&quot;001A0198&quot;/&gt;&lt;wsp:rsid wsp:val=&quot;001A01EE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10D7&quot;/&gt;&lt;wsp:rsid wsp:val=&quot;001A1142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800&quot;/&gt;&lt;wsp:rsid wsp:val=&quot;001A2DA0&quot;/&gt;&lt;wsp:rsid wsp:val=&quot;001A2F9D&quot;/&gt;&lt;wsp:rsid wsp:val=&quot;001A3127&quot;/&gt;&lt;wsp:rsid wsp:val=&quot;001A329C&quot;/&gt;&lt;wsp:rsid wsp:val=&quot;001A364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94&quot;/&gt;&lt;wsp:rsid wsp:val=&quot;001A4833&quot;/&gt;&lt;wsp:rsid wsp:val=&quot;001A4C16&quot;/&gt;&lt;wsp:rsid wsp:val=&quot;001A4C4A&quot;/&gt;&lt;wsp:rsid wsp:val=&quot;001A4ED2&quot;/&gt;&lt;wsp:rsid wsp:val=&quot;001A50B6&quot;/&gt;&lt;wsp:rsid wsp:val=&quot;001A511C&quot;/&gt;&lt;wsp:rsid wsp:val=&quot;001A514C&quot;/&gt;&lt;wsp:rsid wsp:val=&quot;001A5490&quot;/&gt;&lt;wsp:rsid wsp:val=&quot;001A5695&quot;/&gt;&lt;wsp:rsid wsp:val=&quot;001A5A08&quot;/&gt;&lt;wsp:rsid wsp:val=&quot;001A5B99&quot;/&gt;&lt;wsp:rsid wsp:val=&quot;001A6192&quot;/&gt;&lt;wsp:rsid wsp:val=&quot;001A61D6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83B&quot;/&gt;&lt;wsp:rsid wsp:val=&quot;001B09B0&quot;/&gt;&lt;wsp:rsid wsp:val=&quot;001B0B09&quot;/&gt;&lt;wsp:rsid wsp:val=&quot;001B0B5A&quot;/&gt;&lt;wsp:rsid wsp:val=&quot;001B0C5E&quot;/&gt;&lt;wsp:rsid wsp:val=&quot;001B12AC&quot;/&gt;&lt;wsp:rsid wsp:val=&quot;001B147F&quot;/&gt;&lt;wsp:rsid wsp:val=&quot;001B17B0&quot;/&gt;&lt;wsp:rsid wsp:val=&quot;001B1981&quot;/&gt;&lt;wsp:rsid wsp:val=&quot;001B1A3D&quot;/&gt;&lt;wsp:rsid wsp:val=&quot;001B1B36&quot;/&gt;&lt;wsp:rsid wsp:val=&quot;001B1CC5&quot;/&gt;&lt;wsp:rsid wsp:val=&quot;001B1DDF&quot;/&gt;&lt;wsp:rsid wsp:val=&quot;001B1EC7&quot;/&gt;&lt;wsp:rsid wsp:val=&quot;001B1FA9&quot;/&gt;&lt;wsp:rsid wsp:val=&quot;001B2195&quot;/&gt;&lt;wsp:rsid wsp:val=&quot;001B21F7&quot;/&gt;&lt;wsp:rsid wsp:val=&quot;001B232D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F57&quot;/&gt;&lt;wsp:rsid wsp:val=&quot;001B30BF&quot;/&gt;&lt;wsp:rsid wsp:val=&quot;001B35FC&quot;/&gt;&lt;wsp:rsid wsp:val=&quot;001B388E&quot;/&gt;&lt;wsp:rsid wsp:val=&quot;001B3A79&quot;/&gt;&lt;wsp:rsid wsp:val=&quot;001B3B0A&quot;/&gt;&lt;wsp:rsid wsp:val=&quot;001B3EE7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8E1&quot;/&gt;&lt;wsp:rsid wsp:val=&quot;001B4CBE&quot;/&gt;&lt;wsp:rsid wsp:val=&quot;001B4FBF&quot;/&gt;&lt;wsp:rsid wsp:val=&quot;001B4FED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D9B&quot;/&gt;&lt;wsp:rsid wsp:val=&quot;001B5E4D&quot;/&gt;&lt;wsp:rsid wsp:val=&quot;001B6717&quot;/&gt;&lt;wsp:rsid wsp:val=&quot;001B679F&quot;/&gt;&lt;wsp:rsid wsp:val=&quot;001B67E3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30&quot;/&gt;&lt;wsp:rsid wsp:val=&quot;001B75CC&quot;/&gt;&lt;wsp:rsid wsp:val=&quot;001B7794&quot;/&gt;&lt;wsp:rsid wsp:val=&quot;001B7798&quot;/&gt;&lt;wsp:rsid wsp:val=&quot;001B78C6&quot;/&gt;&lt;wsp:rsid wsp:val=&quot;001B79AF&quot;/&gt;&lt;wsp:rsid wsp:val=&quot;001B7CE0&quot;/&gt;&lt;wsp:rsid wsp:val=&quot;001B7F78&quot;/&gt;&lt;wsp:rsid wsp:val=&quot;001B7FE9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77&quot;/&gt;&lt;wsp:rsid wsp:val=&quot;001C2BB9&quot;/&gt;&lt;wsp:rsid wsp:val=&quot;001C2C13&quot;/&gt;&lt;wsp:rsid wsp:val=&quot;001C31F9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73&quot;/&gt;&lt;wsp:rsid wsp:val=&quot;001C40AE&quot;/&gt;&lt;wsp:rsid wsp:val=&quot;001C458C&quot;/&gt;&lt;wsp:rsid wsp:val=&quot;001C4A65&quot;/&gt;&lt;wsp:rsid wsp:val=&quot;001C4EFF&quot;/&gt;&lt;wsp:rsid wsp:val=&quot;001C5689&quot;/&gt;&lt;wsp:rsid wsp:val=&quot;001C57BD&quot;/&gt;&lt;wsp:rsid wsp:val=&quot;001C5A0C&quot;/&gt;&lt;wsp:rsid wsp:val=&quot;001C5A9C&quot;/&gt;&lt;wsp:rsid wsp:val=&quot;001C5B17&quot;/&gt;&lt;wsp:rsid wsp:val=&quot;001C5C1D&quot;/&gt;&lt;wsp:rsid wsp:val=&quot;001C5C3C&quot;/&gt;&lt;wsp:rsid wsp:val=&quot;001C60ED&quot;/&gt;&lt;wsp:rsid wsp:val=&quot;001C62CC&quot;/&gt;&lt;wsp:rsid wsp:val=&quot;001C630F&quot;/&gt;&lt;wsp:rsid wsp:val=&quot;001C6507&quot;/&gt;&lt;wsp:rsid wsp:val=&quot;001C6573&quot;/&gt;&lt;wsp:rsid wsp:val=&quot;001C6802&quot;/&gt;&lt;wsp:rsid wsp:val=&quot;001C682A&quot;/&gt;&lt;wsp:rsid wsp:val=&quot;001C68CB&quot;/&gt;&lt;wsp:rsid wsp:val=&quot;001C69C1&quot;/&gt;&lt;wsp:rsid wsp:val=&quot;001C69FE&quot;/&gt;&lt;wsp:rsid wsp:val=&quot;001C6B74&quot;/&gt;&lt;wsp:rsid wsp:val=&quot;001C6E31&quot;/&gt;&lt;wsp:rsid wsp:val=&quot;001C7122&quot;/&gt;&lt;wsp:rsid wsp:val=&quot;001C712D&quot;/&gt;&lt;wsp:rsid wsp:val=&quot;001C71D0&quot;/&gt;&lt;wsp:rsid wsp:val=&quot;001C76C4&quot;/&gt;&lt;wsp:rsid wsp:val=&quot;001C7821&quot;/&gt;&lt;wsp:rsid wsp:val=&quot;001C78BB&quot;/&gt;&lt;wsp:rsid wsp:val=&quot;001C79F9&quot;/&gt;&lt;wsp:rsid wsp:val=&quot;001C7C52&quot;/&gt;&lt;wsp:rsid wsp:val=&quot;001D026B&quot;/&gt;&lt;wsp:rsid wsp:val=&quot;001D02C0&quot;/&gt;&lt;wsp:rsid wsp:val=&quot;001D045E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C18&quot;/&gt;&lt;wsp:rsid wsp:val=&quot;001D2F24&quot;/&gt;&lt;wsp:rsid wsp:val=&quot;001D2F88&quot;/&gt;&lt;wsp:rsid wsp:val=&quot;001D2FEA&quot;/&gt;&lt;wsp:rsid wsp:val=&quot;001D3447&quot;/&gt;&lt;wsp:rsid wsp:val=&quot;001D35E4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EE&quot;/&gt;&lt;wsp:rsid wsp:val=&quot;001D4A5A&quot;/&gt;&lt;wsp:rsid wsp:val=&quot;001D4BB5&quot;/&gt;&lt;wsp:rsid wsp:val=&quot;001D534B&quot;/&gt;&lt;wsp:rsid wsp:val=&quot;001D55F6&quot;/&gt;&lt;wsp:rsid wsp:val=&quot;001D576E&quot;/&gt;&lt;wsp:rsid wsp:val=&quot;001D5891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782&quot;/&gt;&lt;wsp:rsid wsp:val=&quot;001D799B&quot;/&gt;&lt;wsp:rsid wsp:val=&quot;001D7ABE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46&quot;/&gt;&lt;wsp:rsid wsp:val=&quot;001E194C&quot;/&gt;&lt;wsp:rsid wsp:val=&quot;001E196D&quot;/&gt;&lt;wsp:rsid wsp:val=&quot;001E1FF6&quot;/&gt;&lt;wsp:rsid wsp:val=&quot;001E206C&quot;/&gt;&lt;wsp:rsid wsp:val=&quot;001E246E&quot;/&gt;&lt;wsp:rsid wsp:val=&quot;001E2492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3A7&quot;/&gt;&lt;wsp:rsid wsp:val=&quot;001E35C3&quot;/&gt;&lt;wsp:rsid wsp:val=&quot;001E3ABA&quot;/&gt;&lt;wsp:rsid wsp:val=&quot;001E3F86&quot;/&gt;&lt;wsp:rsid wsp:val=&quot;001E4023&quot;/&gt;&lt;wsp:rsid wsp:val=&quot;001E41FB&quot;/&gt;&lt;wsp:rsid wsp:val=&quot;001E430A&quot;/&gt;&lt;wsp:rsid wsp:val=&quot;001E452C&quot;/&gt;&lt;wsp:rsid wsp:val=&quot;001E4648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C03&quot;/&gt;&lt;wsp:rsid wsp:val=&quot;001E60CA&quot;/&gt;&lt;wsp:rsid wsp:val=&quot;001E6853&quot;/&gt;&lt;wsp:rsid wsp:val=&quot;001E6B8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ED&quot;/&gt;&lt;wsp:rsid wsp:val=&quot;001E7B52&quot;/&gt;&lt;wsp:rsid wsp:val=&quot;001E7C51&quot;/&gt;&lt;wsp:rsid wsp:val=&quot;001E7FFE&quot;/&gt;&lt;wsp:rsid wsp:val=&quot;001F0248&quot;/&gt;&lt;wsp:rsid wsp:val=&quot;001F0438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B03&quot;/&gt;&lt;wsp:rsid wsp:val=&quot;001F1C2E&quot;/&gt;&lt;wsp:rsid wsp:val=&quot;001F1F9F&quot;/&gt;&lt;wsp:rsid wsp:val=&quot;001F21D9&quot;/&gt;&lt;wsp:rsid wsp:val=&quot;001F26AA&quot;/&gt;&lt;wsp:rsid wsp:val=&quot;001F2B81&quot;/&gt;&lt;wsp:rsid wsp:val=&quot;001F2C1B&quot;/&gt;&lt;wsp:rsid wsp:val=&quot;001F2C3E&quot;/&gt;&lt;wsp:rsid wsp:val=&quot;001F2F62&quot;/&gt;&lt;wsp:rsid wsp:val=&quot;001F3328&quot;/&gt;&lt;wsp:rsid wsp:val=&quot;001F340B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48D&quot;/&gt;&lt;wsp:rsid wsp:val=&quot;001F44EB&quot;/&gt;&lt;wsp:rsid wsp:val=&quot;001F48A8&quot;/&gt;&lt;wsp:rsid wsp:val=&quot;001F48CC&quot;/&gt;&lt;wsp:rsid wsp:val=&quot;001F492D&quot;/&gt;&lt;wsp:rsid wsp:val=&quot;001F4CED&quot;/&gt;&lt;wsp:rsid wsp:val=&quot;001F4D27&quot;/&gt;&lt;wsp:rsid wsp:val=&quot;001F5358&quot;/&gt;&lt;wsp:rsid wsp:val=&quot;001F53DA&quot;/&gt;&lt;wsp:rsid wsp:val=&quot;001F5440&quot;/&gt;&lt;wsp:rsid wsp:val=&quot;001F54AA&quot;/&gt;&lt;wsp:rsid wsp:val=&quot;001F54D5&quot;/&gt;&lt;wsp:rsid wsp:val=&quot;001F564F&quot;/&gt;&lt;wsp:rsid wsp:val=&quot;001F5684&quot;/&gt;&lt;wsp:rsid wsp:val=&quot;001F5C10&quot;/&gt;&lt;wsp:rsid wsp:val=&quot;001F6113&quot;/&gt;&lt;wsp:rsid wsp:val=&quot;001F66E0&quot;/&gt;&lt;wsp:rsid wsp:val=&quot;001F675E&quot;/&gt;&lt;wsp:rsid wsp:val=&quot;001F6A3B&quot;/&gt;&lt;wsp:rsid wsp:val=&quot;001F6C93&quot;/&gt;&lt;wsp:rsid wsp:val=&quot;001F6CA1&quot;/&gt;&lt;wsp:rsid wsp:val=&quot;001F73C6&quot;/&gt;&lt;wsp:rsid wsp:val=&quot;001F74F3&quot;/&gt;&lt;wsp:rsid wsp:val=&quot;001F7653&quot;/&gt;&lt;wsp:rsid wsp:val=&quot;001F7807&quot;/&gt;&lt;wsp:rsid wsp:val=&quot;001F7814&quot;/&gt;&lt;wsp:rsid wsp:val=&quot;001F7C9F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77&quot;/&gt;&lt;wsp:rsid wsp:val=&quot;00200913&quot;/&gt;&lt;wsp:rsid wsp:val=&quot;00200ECF&quot;/&gt;&lt;wsp:rsid wsp:val=&quot;0020183D&quot;/&gt;&lt;wsp:rsid wsp:val=&quot;00201840&quot;/&gt;&lt;wsp:rsid wsp:val=&quot;00201DEF&quot;/&gt;&lt;wsp:rsid wsp:val=&quot;00202115&quot;/&gt;&lt;wsp:rsid wsp:val=&quot;00202544&quot;/&gt;&lt;wsp:rsid wsp:val=&quot;00202AE6&quot;/&gt;&lt;wsp:rsid wsp:val=&quot;00202C67&quot;/&gt;&lt;wsp:rsid wsp:val=&quot;00203159&quot;/&gt;&lt;wsp:rsid wsp:val=&quot;002039E3&quot;/&gt;&lt;wsp:rsid wsp:val=&quot;00203A51&quot;/&gt;&lt;wsp:rsid wsp:val=&quot;00203B7F&quot;/&gt;&lt;wsp:rsid wsp:val=&quot;00203ED1&quot;/&gt;&lt;wsp:rsid wsp:val=&quot;0020401C&quot;/&gt;&lt;wsp:rsid wsp:val=&quot;00204496&quot;/&gt;&lt;wsp:rsid wsp:val=&quot;002045B4&quot;/&gt;&lt;wsp:rsid wsp:val=&quot;002048CB&quot;/&gt;&lt;wsp:rsid wsp:val=&quot;00204D44&quot;/&gt;&lt;wsp:rsid wsp:val=&quot;002051B8&quot;/&gt;&lt;wsp:rsid wsp:val=&quot;002052B3&quot;/&gt;&lt;wsp:rsid wsp:val=&quot;00205462&quot;/&gt;&lt;wsp:rsid wsp:val=&quot;002057E5&quot;/&gt;&lt;wsp:rsid wsp:val=&quot;002059E4&quot;/&gt;&lt;wsp:rsid wsp:val=&quot;00205C21&quot;/&gt;&lt;wsp:rsid wsp:val=&quot;002060A3&quot;/&gt;&lt;wsp:rsid wsp:val=&quot;002062A7&quot;/&gt;&lt;wsp:rsid wsp:val=&quot;002068CD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C7&quot;/&gt;&lt;wsp:rsid wsp:val=&quot;00210452&quot;/&gt;&lt;wsp:rsid wsp:val=&quot;00210979&quot;/&gt;&lt;wsp:rsid wsp:val=&quot;00210AF9&quot;/&gt;&lt;wsp:rsid wsp:val=&quot;00210D7F&quot;/&gt;&lt;wsp:rsid wsp:val=&quot;00210DEB&quot;/&gt;&lt;wsp:rsid wsp:val=&quot;00210E07&quot;/&gt;&lt;wsp:rsid wsp:val=&quot;002111AC&quot;/&gt;&lt;wsp:rsid wsp:val=&quot;0021136F&quot;/&gt;&lt;wsp:rsid wsp:val=&quot;00211493&quot;/&gt;&lt;wsp:rsid wsp:val=&quot;00211950&quot;/&gt;&lt;wsp:rsid wsp:val=&quot;00211B0E&quot;/&gt;&lt;wsp:rsid wsp:val=&quot;00211DCF&quot;/&gt;&lt;wsp:rsid wsp:val=&quot;00211F14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4A3&quot;/&gt;&lt;wsp:rsid wsp:val=&quot;0021350E&quot;/&gt;&lt;wsp:rsid wsp:val=&quot;00213516&quot;/&gt;&lt;wsp:rsid wsp:val=&quot;00213599&quot;/&gt;&lt;wsp:rsid wsp:val=&quot;002138E0&quot;/&gt;&lt;wsp:rsid wsp:val=&quot;00213B7F&quot;/&gt;&lt;wsp:rsid wsp:val=&quot;00213BE1&quot;/&gt;&lt;wsp:rsid wsp:val=&quot;00213DCC&quot;/&gt;&lt;wsp:rsid wsp:val=&quot;00213F14&quot;/&gt;&lt;wsp:rsid wsp:val=&quot;00214EDE&quot;/&gt;&lt;wsp:rsid wsp:val=&quot;0021530D&quot;/&gt;&lt;wsp:rsid wsp:val=&quot;002159CC&quot;/&gt;&lt;wsp:rsid wsp:val=&quot;00215C62&quot;/&gt;&lt;wsp:rsid wsp:val=&quot;002160A0&quot;/&gt;&lt;wsp:rsid wsp:val=&quot;00216218&quot;/&gt;&lt;wsp:rsid wsp:val=&quot;002162F4&quot;/&gt;&lt;wsp:rsid wsp:val=&quot;0021648A&quot;/&gt;&lt;wsp:rsid wsp:val=&quot;00216C7F&quot;/&gt;&lt;wsp:rsid wsp:val=&quot;00216C9A&quot;/&gt;&lt;wsp:rsid wsp:val=&quot;00216E49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F6D&quot;/&gt;&lt;wsp:rsid wsp:val=&quot;00220150&quot;/&gt;&lt;wsp:rsid wsp:val=&quot;00220230&quot;/&gt;&lt;wsp:rsid wsp:val=&quot;00220303&quot;/&gt;&lt;wsp:rsid wsp:val=&quot;002207BF&quot;/&gt;&lt;wsp:rsid wsp:val=&quot;00220C5C&quot;/&gt;&lt;wsp:rsid wsp:val=&quot;002210BF&quot;/&gt;&lt;wsp:rsid wsp:val=&quot;002211F1&quot;/&gt;&lt;wsp:rsid wsp:val=&quot;00221503&quot;/&gt;&lt;wsp:rsid wsp:val=&quot;00221606&quot;/&gt;&lt;wsp:rsid wsp:val=&quot;0022180C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4B5&quot;/&gt;&lt;wsp:rsid wsp:val=&quot;00222859&quot;/&gt;&lt;wsp:rsid wsp:val=&quot;0022292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FB&quot;/&gt;&lt;wsp:rsid wsp:val=&quot;00223966&quot;/&gt;&lt;wsp:rsid wsp:val=&quot;002239F8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D37&quot;/&gt;&lt;wsp:rsid wsp:val=&quot;00225146&quot;/&gt;&lt;wsp:rsid wsp:val=&quot;002251F3&quot;/&gt;&lt;wsp:rsid wsp:val=&quot;002252FF&quot;/&gt;&lt;wsp:rsid wsp:val=&quot;00225585&quot;/&gt;&lt;wsp:rsid wsp:val=&quot;002255D1&quot;/&gt;&lt;wsp:rsid wsp:val=&quot;00225AB2&quot;/&gt;&lt;wsp:rsid wsp:val=&quot;00225E0B&quot;/&gt;&lt;wsp:rsid wsp:val=&quot;00225EAE&quot;/&gt;&lt;wsp:rsid wsp:val=&quot;00225F48&quot;/&gt;&lt;wsp:rsid wsp:val=&quot;002260AA&quot;/&gt;&lt;wsp:rsid wsp:val=&quot;002262E4&quot;/&gt;&lt;wsp:rsid wsp:val=&quot;00226669&quot;/&gt;&lt;wsp:rsid wsp:val=&quot;0022674C&quot;/&gt;&lt;wsp:rsid wsp:val=&quot;0022682B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521&quot;/&gt;&lt;wsp:rsid wsp:val=&quot;002305B8&quot;/&gt;&lt;wsp:rsid wsp:val=&quot;002305D7&quot;/&gt;&lt;wsp:rsid wsp:val=&quot;00230891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20D8&quot;/&gt;&lt;wsp:rsid wsp:val=&quot;002321F6&quot;/&gt;&lt;wsp:rsid wsp:val=&quot;00232601&quot;/&gt;&lt;wsp:rsid wsp:val=&quot;00232685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C87&quot;/&gt;&lt;wsp:rsid wsp:val=&quot;00233E74&quot;/&gt;&lt;wsp:rsid wsp:val=&quot;00234151&quot;/&gt;&lt;wsp:rsid wsp:val=&quot;002341A7&quot;/&gt;&lt;wsp:rsid wsp:val=&quot;002341B7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600F&quot;/&gt;&lt;wsp:rsid wsp:val=&quot;0023602B&quot;/&gt;&lt;wsp:rsid wsp:val=&quot;00236562&quot;/&gt;&lt;wsp:rsid wsp:val=&quot;00236771&quot;/&gt;&lt;wsp:rsid wsp:val=&quot;0023692B&quot;/&gt;&lt;wsp:rsid wsp:val=&quot;00236A55&quot;/&gt;&lt;wsp:rsid wsp:val=&quot;00236B00&quot;/&gt;&lt;wsp:rsid wsp:val=&quot;00236B07&quot;/&gt;&lt;wsp:rsid wsp:val=&quot;00236D89&quot;/&gt;&lt;wsp:rsid wsp:val=&quot;0023769D&quot;/&gt;&lt;wsp:rsid wsp:val=&quot;002378B4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513&quot;/&gt;&lt;wsp:rsid wsp:val=&quot;002405C7&quot;/&gt;&lt;wsp:rsid wsp:val=&quot;0024090B&quot;/&gt;&lt;wsp:rsid wsp:val=&quot;00240C7A&quot;/&gt;&lt;wsp:rsid wsp:val=&quot;00240DF9&quot;/&gt;&lt;wsp:rsid wsp:val=&quot;00240E81&quot;/&gt;&lt;wsp:rsid wsp:val=&quot;0024128E&quot;/&gt;&lt;wsp:rsid wsp:val=&quot;00241725&quot;/&gt;&lt;wsp:rsid wsp:val=&quot;0024198E&quot;/&gt;&lt;wsp:rsid wsp:val=&quot;00241A03&quot;/&gt;&lt;wsp:rsid wsp:val=&quot;00241CCF&quot;/&gt;&lt;wsp:rsid wsp:val=&quot;0024237C&quot;/&gt;&lt;wsp:rsid wsp:val=&quot;002423C9&quot;/&gt;&lt;wsp:rsid wsp:val=&quot;002424BD&quot;/&gt;&lt;wsp:rsid wsp:val=&quot;00242576&quot;/&gt;&lt;wsp:rsid wsp:val=&quot;002427B8&quot;/&gt;&lt;wsp:rsid wsp:val=&quot;0024283D&quot;/&gt;&lt;wsp:rsid wsp:val=&quot;00242CEE&quot;/&gt;&lt;wsp:rsid wsp:val=&quot;00242D53&quot;/&gt;&lt;wsp:rsid wsp:val=&quot;00242ECB&quot;/&gt;&lt;wsp:rsid wsp:val=&quot;0024356A&quot;/&gt;&lt;wsp:rsid wsp:val=&quot;002436B1&quot;/&gt;&lt;wsp:rsid wsp:val=&quot;0024396F&quot;/&gt;&lt;wsp:rsid wsp:val=&quot;0024400B&quot;/&gt;&lt;wsp:rsid wsp:val=&quot;00244135&quot;/&gt;&lt;wsp:rsid wsp:val=&quot;0024421B&quot;/&gt;&lt;wsp:rsid wsp:val=&quot;002444A7&quot;/&gt;&lt;wsp:rsid wsp:val=&quot;00244527&quot;/&gt;&lt;wsp:rsid wsp:val=&quot;002449C6&quot;/&gt;&lt;wsp:rsid wsp:val=&quot;00244B0A&quot;/&gt;&lt;wsp:rsid wsp:val=&quot;00244E77&quot;/&gt;&lt;wsp:rsid wsp:val=&quot;002450CF&quot;/&gt;&lt;wsp:rsid wsp:val=&quot;002450DE&quot;/&gt;&lt;wsp:rsid wsp:val=&quot;00245898&quot;/&gt;&lt;wsp:rsid wsp:val=&quot;002458CD&quot;/&gt;&lt;wsp:rsid wsp:val=&quot;00245958&quot;/&gt;&lt;wsp:rsid wsp:val=&quot;0024599B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62A&quot;/&gt;&lt;wsp:rsid wsp:val=&quot;0024774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CE&quot;/&gt;&lt;wsp:rsid wsp:val=&quot;002514A4&quot;/&gt;&lt;wsp:rsid wsp:val=&quot;0025169D&quot;/&gt;&lt;wsp:rsid wsp:val=&quot;0025183B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9A&quot;/&gt;&lt;wsp:rsid wsp:val=&quot;0025328E&quot;/&gt;&lt;wsp:rsid wsp:val=&quot;0025386A&quot;/&gt;&lt;wsp:rsid wsp:val=&quot;00253874&quot;/&gt;&lt;wsp:rsid wsp:val=&quot;002538F4&quot;/&gt;&lt;wsp:rsid wsp:val=&quot;00253C01&quot;/&gt;&lt;wsp:rsid wsp:val=&quot;002540A3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339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7029&quot;/&gt;&lt;wsp:rsid wsp:val=&quot;00257048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3FB&quot;/&gt;&lt;wsp:rsid wsp:val=&quot;0026141C&quot;/&gt;&lt;wsp:rsid wsp:val=&quot;002616E8&quot;/&gt;&lt;wsp:rsid wsp:val=&quot;0026171E&quot;/&gt;&lt;wsp:rsid wsp:val=&quot;00261922&quot;/&gt;&lt;wsp:rsid wsp:val=&quot;00261A66&quot;/&gt;&lt;wsp:rsid wsp:val=&quot;00261BC7&quot;/&gt;&lt;wsp:rsid wsp:val=&quot;002623FF&quot;/&gt;&lt;wsp:rsid wsp:val=&quot;00262962&quot;/&gt;&lt;wsp:rsid wsp:val=&quot;00262A04&quot;/&gt;&lt;wsp:rsid wsp:val=&quot;00262C13&quot;/&gt;&lt;wsp:rsid wsp:val=&quot;00262C80&quot;/&gt;&lt;wsp:rsid wsp:val=&quot;0026304D&quot;/&gt;&lt;wsp:rsid wsp:val=&quot;00263124&quot;/&gt;&lt;wsp:rsid wsp:val=&quot;00263145&quot;/&gt;&lt;wsp:rsid wsp:val=&quot;002631D7&quot;/&gt;&lt;wsp:rsid wsp:val=&quot;00263556&quot;/&gt;&lt;wsp:rsid wsp:val=&quot;00263E60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33&quot;/&gt;&lt;wsp:rsid wsp:val=&quot;00264701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1C1&quot;/&gt;&lt;wsp:rsid wsp:val=&quot;0026720B&quot;/&gt;&lt;wsp:rsid wsp:val=&quot;00267323&quot;/&gt;&lt;wsp:rsid wsp:val=&quot;00267B7D&quot;/&gt;&lt;wsp:rsid wsp:val=&quot;00267CD3&quot;/&gt;&lt;wsp:rsid wsp:val=&quot;00267E1C&quot;/&gt;&lt;wsp:rsid wsp:val=&quot;00267F51&quot;/&gt;&lt;wsp:rsid wsp:val=&quot;00267F93&quot;/&gt;&lt;wsp:rsid wsp:val=&quot;00270082&quot;/&gt;&lt;wsp:rsid wsp:val=&quot;0027013D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1262&quot;/&gt;&lt;wsp:rsid wsp:val=&quot;00271351&quot;/&gt;&lt;wsp:rsid wsp:val=&quot;00271665&quot;/&gt;&lt;wsp:rsid wsp:val=&quot;002718DC&quot;/&gt;&lt;wsp:rsid wsp:val=&quot;00271FD5&quot;/&gt;&lt;wsp:rsid wsp:val=&quot;00272192&quot;/&gt;&lt;wsp:rsid wsp:val=&quot;00272290&quot;/&gt;&lt;wsp:rsid wsp:val=&quot;0027239C&quot;/&gt;&lt;wsp:rsid wsp:val=&quot;0027250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4160&quot;/&gt;&lt;wsp:rsid wsp:val=&quot;002742FE&quot;/&gt;&lt;wsp:rsid wsp:val=&quot;002744C0&quot;/&gt;&lt;wsp:rsid wsp:val=&quot;002748AB&quot;/&gt;&lt;wsp:rsid wsp:val=&quot;002748BF&quot;/&gt;&lt;wsp:rsid wsp:val=&quot;00274951&quot;/&gt;&lt;wsp:rsid wsp:val=&quot;00274AE8&quot;/&gt;&lt;wsp:rsid wsp:val=&quot;0027508E&quot;/&gt;&lt;wsp:rsid wsp:val=&quot;002751FB&quot;/&gt;&lt;wsp:rsid wsp:val=&quot;002753EC&quot;/&gt;&lt;wsp:rsid wsp:val=&quot;002758A3&quot;/&gt;&lt;wsp:rsid wsp:val=&quot;00275D5D&quot;/&gt;&lt;wsp:rsid wsp:val=&quot;0027609A&quot;/&gt;&lt;wsp:rsid wsp:val=&quot;002762CC&quot;/&gt;&lt;wsp:rsid wsp:val=&quot;002763C5&quot;/&gt;&lt;wsp:rsid wsp:val=&quot;002763CE&quot;/&gt;&lt;wsp:rsid wsp:val=&quot;00276592&quot;/&gt;&lt;wsp:rsid wsp:val=&quot;00276A89&quot;/&gt;&lt;wsp:rsid wsp:val=&quot;00276D7C&quot;/&gt;&lt;wsp:rsid wsp:val=&quot;00276E53&quot;/&gt;&lt;wsp:rsid wsp:val=&quot;00276EFF&quot;/&gt;&lt;wsp:rsid wsp:val=&quot;00276F42&quot;/&gt;&lt;wsp:rsid wsp:val=&quot;0027705A&quot;/&gt;&lt;wsp:rsid wsp:val=&quot;002774DD&quot;/&gt;&lt;wsp:rsid wsp:val=&quot;00277788&quot;/&gt;&lt;wsp:rsid wsp:val=&quot;00277833&quot;/&gt;&lt;wsp:rsid wsp:val=&quot;00280156&quot;/&gt;&lt;wsp:rsid wsp:val=&quot;00280215&quot;/&gt;&lt;wsp:rsid wsp:val=&quot;00280367&quot;/&gt;&lt;wsp:rsid wsp:val=&quot;002805E8&quot;/&gt;&lt;wsp:rsid wsp:val=&quot;002807CC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D18&quot;/&gt;&lt;wsp:rsid wsp:val=&quot;00281F0C&quot;/&gt;&lt;wsp:rsid wsp:val=&quot;00281FCA&quot;/&gt;&lt;wsp:rsid wsp:val=&quot;00282044&quot;/&gt;&lt;wsp:rsid wsp:val=&quot;0028215F&quot;/&gt;&lt;wsp:rsid wsp:val=&quot;002823FD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40C2&quot;/&gt;&lt;wsp:rsid wsp:val=&quot;0028483B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F60&quot;/&gt;&lt;wsp:rsid wsp:val=&quot;00286290&quot;/&gt;&lt;wsp:rsid wsp:val=&quot;002864AC&quot;/&gt;&lt;wsp:rsid wsp:val=&quot;0028676A&quot;/&gt;&lt;wsp:rsid wsp:val=&quot;002868CE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91&quot;/&gt;&lt;wsp:rsid wsp:val=&quot;00287569&quot;/&gt;&lt;wsp:rsid wsp:val=&quot;00287595&quot;/&gt;&lt;wsp:rsid wsp:val=&quot;00287637&quot;/&gt;&lt;wsp:rsid wsp:val=&quot;002878DD&quot;/&gt;&lt;wsp:rsid wsp:val=&quot;002879AC&quot;/&gt;&lt;wsp:rsid wsp:val=&quot;00287A14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A43&quot;/&gt;&lt;wsp:rsid wsp:val=&quot;00290D6C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B7C&quot;/&gt;&lt;wsp:rsid wsp:val=&quot;00291BF1&quot;/&gt;&lt;wsp:rsid wsp:val=&quot;00291FED&quot;/&gt;&lt;wsp:rsid wsp:val=&quot;00292087&quot;/&gt;&lt;wsp:rsid wsp:val=&quot;00292170&quot;/&gt;&lt;wsp:rsid wsp:val=&quot;0029225A&quot;/&gt;&lt;wsp:rsid wsp:val=&quot;00292521&quot;/&gt;&lt;wsp:rsid wsp:val=&quot;00292604&quot;/&gt;&lt;wsp:rsid wsp:val=&quot;00292753&quot;/&gt;&lt;wsp:rsid wsp:val=&quot;00292CA7&quot;/&gt;&lt;wsp:rsid wsp:val=&quot;00292E6B&quot;/&gt;&lt;wsp:rsid wsp:val=&quot;00292ED1&quot;/&gt;&lt;wsp:rsid wsp:val=&quot;00292F7F&quot;/&gt;&lt;wsp:rsid wsp:val=&quot;002930C9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B2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AB&quot;/&gt;&lt;wsp:rsid wsp:val=&quot;00294892&quot;/&gt;&lt;wsp:rsid wsp:val=&quot;00294936&quot;/&gt;&lt;wsp:rsid wsp:val=&quot;00294977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90&quot;/&gt;&lt;wsp:rsid wsp:val=&quot;0029544D&quot;/&gt;&lt;wsp:rsid wsp:val=&quot;00295583&quot;/&gt;&lt;wsp:rsid wsp:val=&quot;00295714&quot;/&gt;&lt;wsp:rsid wsp:val=&quot;00295743&quot;/&gt;&lt;wsp:rsid wsp:val=&quot;00295B00&quot;/&gt;&lt;wsp:rsid wsp:val=&quot;00295BC5&quot;/&gt;&lt;wsp:rsid wsp:val=&quot;00296087&quot;/&gt;&lt;wsp:rsid wsp:val=&quot;00296193&quot;/&gt;&lt;wsp:rsid wsp:val=&quot;00296396&quot;/&gt;&lt;wsp:rsid wsp:val=&quot;00296410&quot;/&gt;&lt;wsp:rsid wsp:val=&quot;00296704&quot;/&gt;&lt;wsp:rsid wsp:val=&quot;002968A7&quot;/&gt;&lt;wsp:rsid wsp:val=&quot;0029692B&quot;/&gt;&lt;wsp:rsid wsp:val=&quot;00296995&quot;/&gt;&lt;wsp:rsid wsp:val=&quot;00296AA2&quot;/&gt;&lt;wsp:rsid wsp:val=&quot;00296ACB&quot;/&gt;&lt;wsp:rsid wsp:val=&quot;00296B46&quot;/&gt;&lt;wsp:rsid wsp:val=&quot;00297001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63B&quot;/&gt;&lt;wsp:rsid wsp:val=&quot;002A0832&quot;/&gt;&lt;wsp:rsid wsp:val=&quot;002A08C5&quot;/&gt;&lt;wsp:rsid wsp:val=&quot;002A0C48&quot;/&gt;&lt;wsp:rsid wsp:val=&quot;002A0C7E&quot;/&gt;&lt;wsp:rsid wsp:val=&quot;002A0CCC&quot;/&gt;&lt;wsp:rsid wsp:val=&quot;002A11E8&quot;/&gt;&lt;wsp:rsid wsp:val=&quot;002A122F&quot;/&gt;&lt;wsp:rsid wsp:val=&quot;002A145C&quot;/&gt;&lt;wsp:rsid wsp:val=&quot;002A15A0&quot;/&gt;&lt;wsp:rsid wsp:val=&quot;002A16A2&quot;/&gt;&lt;wsp:rsid wsp:val=&quot;002A17F3&quot;/&gt;&lt;wsp:rsid wsp:val=&quot;002A1A30&quot;/&gt;&lt;wsp:rsid wsp:val=&quot;002A1B7D&quot;/&gt;&lt;wsp:rsid wsp:val=&quot;002A25A3&quot;/&gt;&lt;wsp:rsid wsp:val=&quot;002A2694&quot;/&gt;&lt;wsp:rsid wsp:val=&quot;002A27B5&quot;/&gt;&lt;wsp:rsid wsp:val=&quot;002A2911&quot;/&gt;&lt;wsp:rsid wsp:val=&quot;002A2A7B&quot;/&gt;&lt;wsp:rsid wsp:val=&quot;002A2B18&quot;/&gt;&lt;wsp:rsid wsp:val=&quot;002A2CD4&quot;/&gt;&lt;wsp:rsid wsp:val=&quot;002A2FFA&quot;/&gt;&lt;wsp:rsid wsp:val=&quot;002A310A&quot;/&gt;&lt;wsp:rsid wsp:val=&quot;002A311A&quot;/&gt;&lt;wsp:rsid wsp:val=&quot;002A3170&quot;/&gt;&lt;wsp:rsid wsp:val=&quot;002A347C&quot;/&gt;&lt;wsp:rsid wsp:val=&quot;002A356C&quot;/&gt;&lt;wsp:rsid wsp:val=&quot;002A366D&quot;/&gt;&lt;wsp:rsid wsp:val=&quot;002A378F&quot;/&gt;&lt;wsp:rsid wsp:val=&quot;002A37C2&quot;/&gt;&lt;wsp:rsid wsp:val=&quot;002A3D00&quot;/&gt;&lt;wsp:rsid wsp:val=&quot;002A3DE9&quot;/&gt;&lt;wsp:rsid wsp:val=&quot;002A4454&quot;/&gt;&lt;wsp:rsid wsp:val=&quot;002A47E3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F92&quot;/&gt;&lt;wsp:rsid wsp:val=&quot;002A614B&quot;/&gt;&lt;wsp:rsid wsp:val=&quot;002A6421&quot;/&gt;&lt;wsp:rsid wsp:val=&quot;002A650F&quot;/&gt;&lt;wsp:rsid wsp:val=&quot;002A67F2&quot;/&gt;&lt;wsp:rsid wsp:val=&quot;002A6902&quot;/&gt;&lt;wsp:rsid wsp:val=&quot;002A6D43&quot;/&gt;&lt;wsp:rsid wsp:val=&quot;002A6DD9&quot;/&gt;&lt;wsp:rsid wsp:val=&quot;002A6E23&quot;/&gt;&lt;wsp:rsid wsp:val=&quot;002A70AF&quot;/&gt;&lt;wsp:rsid wsp:val=&quot;002A716C&quot;/&gt;&lt;wsp:rsid wsp:val=&quot;002A742D&quot;/&gt;&lt;wsp:rsid wsp:val=&quot;002A778C&quot;/&gt;&lt;wsp:rsid wsp:val=&quot;002A7881&quot;/&gt;&lt;wsp:rsid wsp:val=&quot;002A790C&quot;/&gt;&lt;wsp:rsid wsp:val=&quot;002A7A43&quot;/&gt;&lt;wsp:rsid wsp:val=&quot;002A7AB7&quot;/&gt;&lt;wsp:rsid wsp:val=&quot;002A7F2E&quot;/&gt;&lt;wsp:rsid wsp:val=&quot;002B034E&quot;/&gt;&lt;wsp:rsid wsp:val=&quot;002B0607&quot;/&gt;&lt;wsp:rsid wsp:val=&quot;002B0680&quot;/&gt;&lt;wsp:rsid wsp:val=&quot;002B077D&quot;/&gt;&lt;wsp:rsid wsp:val=&quot;002B0790&quot;/&gt;&lt;wsp:rsid wsp:val=&quot;002B0A94&quot;/&gt;&lt;wsp:rsid wsp:val=&quot;002B0BFC&quot;/&gt;&lt;wsp:rsid wsp:val=&quot;002B0CB2&quot;/&gt;&lt;wsp:rsid wsp:val=&quot;002B0F6A&quot;/&gt;&lt;wsp:rsid wsp:val=&quot;002B1086&quot;/&gt;&lt;wsp:rsid wsp:val=&quot;002B13A3&quot;/&gt;&lt;wsp:rsid wsp:val=&quot;002B15DB&quot;/&gt;&lt;wsp:rsid wsp:val=&quot;002B1705&quot;/&gt;&lt;wsp:rsid wsp:val=&quot;002B1950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BE7&quot;/&gt;&lt;wsp:rsid wsp:val=&quot;002B2C1C&quot;/&gt;&lt;wsp:rsid wsp:val=&quot;002B2D64&quot;/&gt;&lt;wsp:rsid wsp:val=&quot;002B2EC1&quot;/&gt;&lt;wsp:rsid wsp:val=&quot;002B2EDC&quot;/&gt;&lt;wsp:rsid wsp:val=&quot;002B2F01&quot;/&gt;&lt;wsp:rsid wsp:val=&quot;002B2F51&quot;/&gt;&lt;wsp:rsid wsp:val=&quot;002B2FE0&quot;/&gt;&lt;wsp:rsid wsp:val=&quot;002B30DB&quot;/&gt;&lt;wsp:rsid wsp:val=&quot;002B39FA&quot;/&gt;&lt;wsp:rsid wsp:val=&quot;002B3C89&quot;/&gt;&lt;wsp:rsid wsp:val=&quot;002B400E&quot;/&gt;&lt;wsp:rsid wsp:val=&quot;002B4097&quot;/&gt;&lt;wsp:rsid wsp:val=&quot;002B4219&quot;/&gt;&lt;wsp:rsid wsp:val=&quot;002B4BD3&quot;/&gt;&lt;wsp:rsid wsp:val=&quot;002B4C15&quot;/&gt;&lt;wsp:rsid wsp:val=&quot;002B4FD9&quot;/&gt;&lt;wsp:rsid wsp:val=&quot;002B5375&quot;/&gt;&lt;wsp:rsid wsp:val=&quot;002B54B1&quot;/&gt;&lt;wsp:rsid wsp:val=&quot;002B5626&quot;/&gt;&lt;wsp:rsid wsp:val=&quot;002B5745&quot;/&gt;&lt;wsp:rsid wsp:val=&quot;002B599D&quot;/&gt;&lt;wsp:rsid wsp:val=&quot;002B5A59&quot;/&gt;&lt;wsp:rsid wsp:val=&quot;002B5C9E&quot;/&gt;&lt;wsp:rsid wsp:val=&quot;002B5F9F&quot;/&gt;&lt;wsp:rsid wsp:val=&quot;002B60D4&quot;/&gt;&lt;wsp:rsid wsp:val=&quot;002B613F&quot;/&gt;&lt;wsp:rsid wsp:val=&quot;002B631C&quot;/&gt;&lt;wsp:rsid wsp:val=&quot;002B6644&quot;/&gt;&lt;wsp:rsid wsp:val=&quot;002B6937&quot;/&gt;&lt;wsp:rsid wsp:val=&quot;002B6C0D&quot;/&gt;&lt;wsp:rsid wsp:val=&quot;002B7116&quot;/&gt;&lt;wsp:rsid wsp:val=&quot;002B769E&quot;/&gt;&lt;wsp:rsid wsp:val=&quot;002B78A8&quot;/&gt;&lt;wsp:rsid wsp:val=&quot;002B7935&quot;/&gt;&lt;wsp:rsid wsp:val=&quot;002B7A3C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797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7E8&quot;/&gt;&lt;wsp:rsid wsp:val=&quot;002C2816&quot;/&gt;&lt;wsp:rsid wsp:val=&quot;002C2928&quot;/&gt;&lt;wsp:rsid wsp:val=&quot;002C2B6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71A&quot;/&gt;&lt;wsp:rsid wsp:val=&quot;002C5935&quot;/&gt;&lt;wsp:rsid wsp:val=&quot;002C5956&quot;/&gt;&lt;wsp:rsid wsp:val=&quot;002C5D95&quot;/&gt;&lt;wsp:rsid wsp:val=&quot;002C5E24&quot;/&gt;&lt;wsp:rsid wsp:val=&quot;002C5EA4&quot;/&gt;&lt;wsp:rsid wsp:val=&quot;002C5FA0&quot;/&gt;&lt;wsp:rsid wsp:val=&quot;002C600E&quot;/&gt;&lt;wsp:rsid wsp:val=&quot;002C60A8&quot;/&gt;&lt;wsp:rsid wsp:val=&quot;002C6124&quot;/&gt;&lt;wsp:rsid wsp:val=&quot;002C6141&quot;/&gt;&lt;wsp:rsid wsp:val=&quot;002C6237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D2&quot;/&gt;&lt;wsp:rsid wsp:val=&quot;002C71AF&quot;/&gt;&lt;wsp:rsid wsp:val=&quot;002C7219&quot;/&gt;&lt;wsp:rsid wsp:val=&quot;002C72E6&quot;/&gt;&lt;wsp:rsid wsp:val=&quot;002C7448&quot;/&gt;&lt;wsp:rsid wsp:val=&quot;002C74C3&quot;/&gt;&lt;wsp:rsid wsp:val=&quot;002C7E40&quot;/&gt;&lt;wsp:rsid wsp:val=&quot;002D0036&quot;/&gt;&lt;wsp:rsid wsp:val=&quot;002D01CA&quot;/&gt;&lt;wsp:rsid wsp:val=&quot;002D02EA&quot;/&gt;&lt;wsp:rsid wsp:val=&quot;002D03EA&quot;/&gt;&lt;wsp:rsid wsp:val=&quot;002D08F7&quot;/&gt;&lt;wsp:rsid wsp:val=&quot;002D0958&quot;/&gt;&lt;wsp:rsid wsp:val=&quot;002D1385&quot;/&gt;&lt;wsp:rsid wsp:val=&quot;002D15B5&quot;/&gt;&lt;wsp:rsid wsp:val=&quot;002D18A3&quot;/&gt;&lt;wsp:rsid wsp:val=&quot;002D1935&quot;/&gt;&lt;wsp:rsid wsp:val=&quot;002D1F42&quot;/&gt;&lt;wsp:rsid wsp:val=&quot;002D2051&quot;/&gt;&lt;wsp:rsid wsp:val=&quot;002D20EA&quot;/&gt;&lt;wsp:rsid wsp:val=&quot;002D233F&quot;/&gt;&lt;wsp:rsid wsp:val=&quot;002D2388&quot;/&gt;&lt;wsp:rsid wsp:val=&quot;002D26B8&quot;/&gt;&lt;wsp:rsid wsp:val=&quot;002D2C1A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F0A&quot;/&gt;&lt;wsp:rsid wsp:val=&quot;002D43B3&quot;/&gt;&lt;wsp:rsid wsp:val=&quot;002D45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C3D&quot;/&gt;&lt;wsp:rsid wsp:val=&quot;002D5C42&quot;/&gt;&lt;wsp:rsid wsp:val=&quot;002D5E8E&quot;/&gt;&lt;wsp:rsid wsp:val=&quot;002D603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F0E&quot;/&gt;&lt;wsp:rsid wsp:val=&quot;002E02A6&quot;/&gt;&lt;wsp:rsid wsp:val=&quot;002E03DA&quot;/&gt;&lt;wsp:rsid wsp:val=&quot;002E0A9C&quot;/&gt;&lt;wsp:rsid wsp:val=&quot;002E0F1A&quot;/&gt;&lt;wsp:rsid wsp:val=&quot;002E13BD&quot;/&gt;&lt;wsp:rsid wsp:val=&quot;002E13DC&quot;/&gt;&lt;wsp:rsid wsp:val=&quot;002E1607&quot;/&gt;&lt;wsp:rsid wsp:val=&quot;002E1634&quot;/&gt;&lt;wsp:rsid wsp:val=&quot;002E1893&quot;/&gt;&lt;wsp:rsid wsp:val=&quot;002E199A&quot;/&gt;&lt;wsp:rsid wsp:val=&quot;002E1D67&quot;/&gt;&lt;wsp:rsid wsp:val=&quot;002E216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3421&quot;/&gt;&lt;wsp:rsid wsp:val=&quot;002E3C2A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5001&quot;/&gt;&lt;wsp:rsid wsp:val=&quot;002E54BF&quot;/&gt;&lt;wsp:rsid wsp:val=&quot;002E5798&quot;/&gt;&lt;wsp:rsid wsp:val=&quot;002E5B26&quot;/&gt;&lt;wsp:rsid wsp:val=&quot;002E5C62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B33&quot;/&gt;&lt;wsp:rsid wsp:val=&quot;002E6BE6&quot;/&gt;&lt;wsp:rsid wsp:val=&quot;002E7689&quot;/&gt;&lt;wsp:rsid wsp:val=&quot;002E79F9&quot;/&gt;&lt;wsp:rsid wsp:val=&quot;002E7C06&quot;/&gt;&lt;wsp:rsid wsp:val=&quot;002E7D1B&quot;/&gt;&lt;wsp:rsid wsp:val=&quot;002E7EDA&quot;/&gt;&lt;wsp:rsid wsp:val=&quot;002E7F09&quot;/&gt;&lt;wsp:rsid wsp:val=&quot;002F0394&quot;/&gt;&lt;wsp:rsid wsp:val=&quot;002F03B0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D15&quot;/&gt;&lt;wsp:rsid wsp:val=&quot;002F230D&quot;/&gt;&lt;wsp:rsid wsp:val=&quot;002F2556&quot;/&gt;&lt;wsp:rsid wsp:val=&quot;002F25CA&quot;/&gt;&lt;wsp:rsid wsp:val=&quot;002F2717&quot;/&gt;&lt;wsp:rsid wsp:val=&quot;002F2782&quot;/&gt;&lt;wsp:rsid wsp:val=&quot;002F2921&quot;/&gt;&lt;wsp:rsid wsp:val=&quot;002F2960&quot;/&gt;&lt;wsp:rsid wsp:val=&quot;002F2A9F&quot;/&gt;&lt;wsp:rsid wsp:val=&quot;002F3121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4064&quot;/&gt;&lt;wsp:rsid wsp:val=&quot;002F4327&quot;/&gt;&lt;wsp:rsid wsp:val=&quot;002F432B&quot;/&gt;&lt;wsp:rsid wsp:val=&quot;002F4465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A20&quot;/&gt;&lt;wsp:rsid wsp:val=&quot;002F5E2F&quot;/&gt;&lt;wsp:rsid wsp:val=&quot;002F5F03&quot;/&gt;&lt;wsp:rsid wsp:val=&quot;002F6175&quot;/&gt;&lt;wsp:rsid wsp:val=&quot;002F6233&quot;/&gt;&lt;wsp:rsid wsp:val=&quot;002F627A&quot;/&gt;&lt;wsp:rsid wsp:val=&quot;002F6446&quot;/&gt;&lt;wsp:rsid wsp:val=&quot;002F656B&quot;/&gt;&lt;wsp:rsid wsp:val=&quot;002F6671&quot;/&gt;&lt;wsp:rsid wsp:val=&quot;002F6A7F&quot;/&gt;&lt;wsp:rsid wsp:val=&quot;002F6AC8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642&quot;/&gt;&lt;wsp:rsid wsp:val=&quot;002F7976&quot;/&gt;&lt;wsp:rsid wsp:val=&quot;002F7C51&quot;/&gt;&lt;wsp:rsid wsp:val=&quot;002F7DFA&quot;/&gt;&lt;wsp:rsid wsp:val=&quot;002F7FD9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18B&quot;/&gt;&lt;wsp:rsid wsp:val=&quot;00301337&quot;/&gt;&lt;wsp:rsid wsp:val=&quot;0030166D&quot;/&gt;&lt;wsp:rsid wsp:val=&quot;00301AF1&quot;/&gt;&lt;wsp:rsid wsp:val=&quot;00301B2F&quot;/&gt;&lt;wsp:rsid wsp:val=&quot;00301E24&quot;/&gt;&lt;wsp:rsid wsp:val=&quot;00301EEF&quot;/&gt;&lt;wsp:rsid wsp:val=&quot;00301F7A&quot;/&gt;&lt;wsp:rsid wsp:val=&quot;0030249D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306&quot;/&gt;&lt;wsp:rsid wsp:val=&quot;00304652&quot;/&gt;&lt;wsp:rsid wsp:val=&quot;003046EE&quot;/&gt;&lt;wsp:rsid wsp:val=&quot;00304913&quot;/&gt;&lt;wsp:rsid wsp:val=&quot;00304BCC&quot;/&gt;&lt;wsp:rsid wsp:val=&quot;00304BDA&quot;/&gt;&lt;wsp:rsid wsp:val=&quot;00304C24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F0&quot;/&gt;&lt;wsp:rsid wsp:val=&quot;00306BF6&quot;/&gt;&lt;wsp:rsid wsp:val=&quot;00306E8E&quot;/&gt;&lt;wsp:rsid wsp:val=&quot;00306FBB&quot;/&gt;&lt;wsp:rsid wsp:val=&quot;0030751A&quot;/&gt;&lt;wsp:rsid wsp:val=&quot;003077A9&quot;/&gt;&lt;wsp:rsid wsp:val=&quot;00307C69&quot;/&gt;&lt;wsp:rsid wsp:val=&quot;00307D9A&quot;/&gt;&lt;wsp:rsid wsp:val=&quot;0031015F&quot;/&gt;&lt;wsp:rsid wsp:val=&quot;0031038F&quot;/&gt;&lt;wsp:rsid wsp:val=&quot;0031050A&quot;/&gt;&lt;wsp:rsid wsp:val=&quot;00310645&quot;/&gt;&lt;wsp:rsid wsp:val=&quot;00310827&quot;/&gt;&lt;wsp:rsid wsp:val=&quot;00310AAF&quot;/&gt;&lt;wsp:rsid wsp:val=&quot;00310C48&quot;/&gt;&lt;wsp:rsid wsp:val=&quot;00310ED8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761&quot;/&gt;&lt;wsp:rsid wsp:val=&quot;00313137&quot;/&gt;&lt;wsp:rsid wsp:val=&quot;0031324D&quot;/&gt;&lt;wsp:rsid wsp:val=&quot;003133B3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F5&quot;/&gt;&lt;wsp:rsid wsp:val=&quot;00314CC0&quot;/&gt;&lt;wsp:rsid wsp:val=&quot;00315527&quot;/&gt;&lt;wsp:rsid wsp:val=&quot;00315811&quot;/&gt;&lt;wsp:rsid wsp:val=&quot;00315BBA&quot;/&gt;&lt;wsp:rsid wsp:val=&quot;00315C0B&quot;/&gt;&lt;wsp:rsid wsp:val=&quot;00315CF5&quot;/&gt;&lt;wsp:rsid wsp:val=&quot;00315D1C&quot;/&gt;&lt;wsp:rsid wsp:val=&quot;00315E12&quot;/&gt;&lt;wsp:rsid wsp:val=&quot;00315FF1&quot;/&gt;&lt;wsp:rsid wsp:val=&quot;00316012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2003B&quot;/&gt;&lt;wsp:rsid wsp:val=&quot;00320220&quot;/&gt;&lt;wsp:rsid wsp:val=&quot;0032039D&quot;/&gt;&lt;wsp:rsid wsp:val=&quot;003205F0&quot;/&gt;&lt;wsp:rsid wsp:val=&quot;0032062F&quot;/&gt;&lt;wsp:rsid wsp:val=&quot;003208C5&quot;/&gt;&lt;wsp:rsid wsp:val=&quot;00320A83&quot;/&gt;&lt;wsp:rsid wsp:val=&quot;00320C00&quot;/&gt;&lt;wsp:rsid wsp:val=&quot;003213CF&quot;/&gt;&lt;wsp:rsid wsp:val=&quot;0032193B&quot;/&gt;&lt;wsp:rsid wsp:val=&quot;00321A93&quot;/&gt;&lt;wsp:rsid wsp:val=&quot;00321BD8&quot;/&gt;&lt;wsp:rsid wsp:val=&quot;00321D72&quot;/&gt;&lt;wsp:rsid wsp:val=&quot;00321DF7&quot;/&gt;&lt;wsp:rsid wsp:val=&quot;00321F69&quot;/&gt;&lt;wsp:rsid wsp:val=&quot;0032203B&quot;/&gt;&lt;wsp:rsid wsp:val=&quot;00322046&quot;/&gt;&lt;wsp:rsid wsp:val=&quot;003220DB&quot;/&gt;&lt;wsp:rsid wsp:val=&quot;003221B3&quot;/&gt;&lt;wsp:rsid wsp:val=&quot;0032228A&quot;/&gt;&lt;wsp:rsid wsp:val=&quot;00322852&quot;/&gt;&lt;wsp:rsid wsp:val=&quot;00322984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B0&quot;/&gt;&lt;wsp:rsid wsp:val=&quot;00323BF7&quot;/&gt;&lt;wsp:rsid wsp:val=&quot;00323D62&quot;/&gt;&lt;wsp:rsid wsp:val=&quot;00323F83&quot;/&gt;&lt;wsp:rsid wsp:val=&quot;00324196&quot;/&gt;&lt;wsp:rsid wsp:val=&quot;00324211&quot;/&gt;&lt;wsp:rsid wsp:val=&quot;00324431&quot;/&gt;&lt;wsp:rsid wsp:val=&quot;003244C4&quot;/&gt;&lt;wsp:rsid wsp:val=&quot;00324862&quot;/&gt;&lt;wsp:rsid wsp:val=&quot;00324BCE&quot;/&gt;&lt;wsp:rsid wsp:val=&quot;00324C55&quot;/&gt;&lt;wsp:rsid wsp:val=&quot;00324D0F&quot;/&gt;&lt;wsp:rsid wsp:val=&quot;00324FE1&quot;/&gt;&lt;wsp:rsid wsp:val=&quot;00325339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EE&quot;/&gt;&lt;wsp:rsid wsp:val=&quot;00327A1C&quot;/&gt;&lt;wsp:rsid wsp:val=&quot;00327DA8&quot;/&gt;&lt;wsp:rsid wsp:val=&quot;00327E57&quot;/&gt;&lt;wsp:rsid wsp:val=&quot;00327EAC&quot;/&gt;&lt;wsp:rsid wsp:val=&quot;003302BE&quot;/&gt;&lt;wsp:rsid wsp:val=&quot;003303FF&quot;/&gt;&lt;wsp:rsid wsp:val=&quot;00330678&quot;/&gt;&lt;wsp:rsid wsp:val=&quot;003307D3&quot;/&gt;&lt;wsp:rsid wsp:val=&quot;0033095F&quot;/&gt;&lt;wsp:rsid wsp:val=&quot;00330FAA&quot;/&gt;&lt;wsp:rsid wsp:val=&quot;003310AF&quot;/&gt;&lt;wsp:rsid wsp:val=&quot;00331121&quot;/&gt;&lt;wsp:rsid wsp:val=&quot;00331247&quot;/&gt;&lt;wsp:rsid wsp:val=&quot;00331456&quot;/&gt;&lt;wsp:rsid wsp:val=&quot;00331477&quot;/&gt;&lt;wsp:rsid wsp:val=&quot;003314CA&quot;/&gt;&lt;wsp:rsid wsp:val=&quot;00331583&quot;/&gt;&lt;wsp:rsid wsp:val=&quot;003317D9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7E&quot;/&gt;&lt;wsp:rsid wsp:val=&quot;00332561&quot;/&gt;&lt;wsp:rsid wsp:val=&quot;0033259A&quot;/&gt;&lt;wsp:rsid wsp:val=&quot;00332626&quot;/&gt;&lt;wsp:rsid wsp:val=&quot;003327E5&quot;/&gt;&lt;wsp:rsid wsp:val=&quot;00332810&quot;/&gt;&lt;wsp:rsid wsp:val=&quot;00332E70&quot;/&gt;&lt;wsp:rsid wsp:val=&quot;00332ED3&quot;/&gt;&lt;wsp:rsid wsp:val=&quot;003331A2&quot;/&gt;&lt;wsp:rsid wsp:val=&quot;0033347D&quot;/&gt;&lt;wsp:rsid wsp:val=&quot;003335FF&quot;/&gt;&lt;wsp:rsid wsp:val=&quot;00333651&quot;/&gt;&lt;wsp:rsid wsp:val=&quot;0033388D&quot;/&gt;&lt;wsp:rsid wsp:val=&quot;003338BC&quot;/&gt;&lt;wsp:rsid wsp:val=&quot;00333C16&quot;/&gt;&lt;wsp:rsid wsp:val=&quot;00334349&quot;/&gt;&lt;wsp:rsid wsp:val=&quot;00334394&quot;/&gt;&lt;wsp:rsid wsp:val=&quot;00334414&quot;/&gt;&lt;wsp:rsid wsp:val=&quot;003345AB&quot;/&gt;&lt;wsp:rsid wsp:val=&quot;003349EB&quot;/&gt;&lt;wsp:rsid wsp:val=&quot;00334E03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809&quot;/&gt;&lt;wsp:rsid wsp:val=&quot;00335B47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953&quot;/&gt;&lt;wsp:rsid wsp:val=&quot;00337ADB&quot;/&gt;&lt;wsp:rsid wsp:val=&quot;00337CBA&quot;/&gt;&lt;wsp:rsid wsp:val=&quot;00337D2D&quot;/&gt;&lt;wsp:rsid wsp:val=&quot;00337F45&quot;/&gt;&lt;wsp:rsid wsp:val=&quot;00340275&quot;/&gt;&lt;wsp:rsid wsp:val=&quot;00340688&quot;/&gt;&lt;wsp:rsid wsp:val=&quot;003406C4&quot;/&gt;&lt;wsp:rsid wsp:val=&quot;003406D9&quot;/&gt;&lt;wsp:rsid wsp:val=&quot;00340A79&quot;/&gt;&lt;wsp:rsid wsp:val=&quot;00340BB9&quot;/&gt;&lt;wsp:rsid wsp:val=&quot;00341124&quot;/&gt;&lt;wsp:rsid wsp:val=&quot;0034113C&quot;/&gt;&lt;wsp:rsid wsp:val=&quot;0034146E&quot;/&gt;&lt;wsp:rsid wsp:val=&quot;00341860&quot;/&gt;&lt;wsp:rsid wsp:val=&quot;00341A08&quot;/&gt;&lt;wsp:rsid wsp:val=&quot;00341B93&quot;/&gt;&lt;wsp:rsid wsp:val=&quot;003427A5&quot;/&gt;&lt;wsp:rsid wsp:val=&quot;003427C7&quot;/&gt;&lt;wsp:rsid wsp:val=&quot;00342A0A&quot;/&gt;&lt;wsp:rsid wsp:val=&quot;00342A56&quot;/&gt;&lt;wsp:rsid wsp:val=&quot;00342B42&quot;/&gt;&lt;wsp:rsid wsp:val=&quot;00342D37&quot;/&gt;&lt;wsp:rsid wsp:val=&quot;00342DE4&quot;/&gt;&lt;wsp:rsid wsp:val=&quot;00342E37&quot;/&gt;&lt;wsp:rsid wsp:val=&quot;003430E2&quot;/&gt;&lt;wsp:rsid wsp:val=&quot;003430F5&quot;/&gt;&lt;wsp:rsid wsp:val=&quot;00343189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F7C&quot;/&gt;&lt;wsp:rsid wsp:val=&quot;00345FB3&quot;/&gt;&lt;wsp:rsid wsp:val=&quot;00346002&quot;/&gt;&lt;wsp:rsid wsp:val=&quot;003460D3&quot;/&gt;&lt;wsp:rsid wsp:val=&quot;00346FAB&quot;/&gt;&lt;wsp:rsid wsp:val=&quot;0034703B&quot;/&gt;&lt;wsp:rsid wsp:val=&quot;003474EE&quot;/&gt;&lt;wsp:rsid wsp:val=&quot;00347565&quot;/&gt;&lt;wsp:rsid wsp:val=&quot;00347734&quot;/&gt;&lt;wsp:rsid wsp:val=&quot;00347919&quot;/&gt;&lt;wsp:rsid wsp:val=&quot;00347D80&quot;/&gt;&lt;wsp:rsid wsp:val=&quot;00347FE8&quot;/&gt;&lt;wsp:rsid wsp:val=&quot;00350011&quot;/&gt;&lt;wsp:rsid wsp:val=&quot;00350046&quot;/&gt;&lt;wsp:rsid wsp:val=&quot;003501E1&quot;/&gt;&lt;wsp:rsid wsp:val=&quot;0035026E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7A&quot;/&gt;&lt;wsp:rsid wsp:val=&quot;00351283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25E&quot;/&gt;&lt;wsp:rsid wsp:val=&quot;00352528&quot;/&gt;&lt;wsp:rsid wsp:val=&quot;003529C0&quot;/&gt;&lt;wsp:rsid wsp:val=&quot;00352A0F&quot;/&gt;&lt;wsp:rsid wsp:val=&quot;00353031&quot;/&gt;&lt;wsp:rsid wsp:val=&quot;003530CF&quot;/&gt;&lt;wsp:rsid wsp:val=&quot;00353186&quot;/&gt;&lt;wsp:rsid wsp:val=&quot;003531D8&quot;/&gt;&lt;wsp:rsid wsp:val=&quot;00353392&quot;/&gt;&lt;wsp:rsid wsp:val=&quot;00353504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60D2&quot;/&gt;&lt;wsp:rsid wsp:val=&quot;003560F7&quot;/&gt;&lt;wsp:rsid wsp:val=&quot;0035624A&quot;/&gt;&lt;wsp:rsid wsp:val=&quot;0035666E&quot;/&gt;&lt;wsp:rsid wsp:val=&quot;00356828&quot;/&gt;&lt;wsp:rsid wsp:val=&quot;00356CD2&quot;/&gt;&lt;wsp:rsid wsp:val=&quot;00356D18&quot;/&gt;&lt;wsp:rsid wsp:val=&quot;00356EBC&quot;/&gt;&lt;wsp:rsid wsp:val=&quot;00357357&quot;/&gt;&lt;wsp:rsid wsp:val=&quot;003575F2&quot;/&gt;&lt;wsp:rsid wsp:val=&quot;003578F3&quot;/&gt;&lt;wsp:rsid wsp:val=&quot;0035796F&quot;/&gt;&lt;wsp:rsid wsp:val=&quot;00357979&quot;/&gt;&lt;wsp:rsid wsp:val=&quot;0036001A&quot;/&gt;&lt;wsp:rsid wsp:val=&quot;003605AA&quot;/&gt;&lt;wsp:rsid wsp:val=&quot;003606D3&quot;/&gt;&lt;wsp:rsid wsp:val=&quot;003607A3&quot;/&gt;&lt;wsp:rsid wsp:val=&quot;003607F9&quot;/&gt;&lt;wsp:rsid wsp:val=&quot;00360BEE&quot;/&gt;&lt;wsp:rsid wsp:val=&quot;00360DAA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2083&quot;/&gt;&lt;wsp:rsid wsp:val=&quot;003621B9&quot;/&gt;&lt;wsp:rsid wsp:val=&quot;003622A2&quot;/&gt;&lt;wsp:rsid wsp:val=&quot;003622CD&quot;/&gt;&lt;wsp:rsid wsp:val=&quot;003628CA&quot;/&gt;&lt;wsp:rsid wsp:val=&quot;00362B8B&quot;/&gt;&lt;wsp:rsid wsp:val=&quot;00362C55&quot;/&gt;&lt;wsp:rsid wsp:val=&quot;00362E59&quot;/&gt;&lt;wsp:rsid wsp:val=&quot;0036334C&quot;/&gt;&lt;wsp:rsid wsp:val=&quot;00363423&quot;/&gt;&lt;wsp:rsid wsp:val=&quot;003635BD&quot;/&gt;&lt;wsp:rsid wsp:val=&quot;003635E9&quot;/&gt;&lt;wsp:rsid wsp:val=&quot;003635F8&quot;/&gt;&lt;wsp:rsid wsp:val=&quot;00363E65&quot;/&gt;&lt;wsp:rsid wsp:val=&quot;00363FE3&quot;/&gt;&lt;wsp:rsid wsp:val=&quot;003640E5&quot;/&gt;&lt;wsp:rsid wsp:val=&quot;0036480B&quot;/&gt;&lt;wsp:rsid wsp:val=&quot;00364886&quot;/&gt;&lt;wsp:rsid wsp:val=&quot;00364BA7&quot;/&gt;&lt;wsp:rsid wsp:val=&quot;00364BC9&quot;/&gt;&lt;wsp:rsid wsp:val=&quot;00364C4C&quot;/&gt;&lt;wsp:rsid wsp:val=&quot;003652E0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7B3&quot;/&gt;&lt;wsp:rsid wsp:val=&quot;003707DE&quot;/&gt;&lt;wsp:rsid wsp:val=&quot;003708B9&quot;/&gt;&lt;wsp:rsid wsp:val=&quot;003709A8&quot;/&gt;&lt;wsp:rsid wsp:val=&quot;00370E80&quot;/&gt;&lt;wsp:rsid wsp:val=&quot;00370FED&quot;/&gt;&lt;wsp:rsid wsp:val=&quot;00371336&quot;/&gt;&lt;wsp:rsid wsp:val=&quot;0037189D&quot;/&gt;&lt;wsp:rsid wsp:val=&quot;00371B16&quot;/&gt;&lt;wsp:rsid wsp:val=&quot;00371BFE&quot;/&gt;&lt;wsp:rsid wsp:val=&quot;00371EEB&quot;/&gt;&lt;wsp:rsid wsp:val=&quot;00371F27&quot;/&gt;&lt;wsp:rsid wsp:val=&quot;00372285&quot;/&gt;&lt;wsp:rsid wsp:val=&quot;003723BE&quot;/&gt;&lt;wsp:rsid wsp:val=&quot;003724A3&quot;/&gt;&lt;wsp:rsid wsp:val=&quot;003728C8&quot;/&gt;&lt;wsp:rsid wsp:val=&quot;00372900&quot;/&gt;&lt;wsp:rsid wsp:val=&quot;0037295A&quot;/&gt;&lt;wsp:rsid wsp:val=&quot;003729F9&quot;/&gt;&lt;wsp:rsid wsp:val=&quot;00372A8E&quot;/&gt;&lt;wsp:rsid wsp:val=&quot;00372DFF&quot;/&gt;&lt;wsp:rsid wsp:val=&quot;00373379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57C&quot;/&gt;&lt;wsp:rsid wsp:val=&quot;00374DB9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AAA&quot;/&gt;&lt;wsp:rsid wsp:val=&quot;00380AF0&quot;/&gt;&lt;wsp:rsid wsp:val=&quot;00380DA4&quot;/&gt;&lt;wsp:rsid wsp:val=&quot;003810D6&quot;/&gt;&lt;wsp:rsid wsp:val=&quot;00381135&quot;/&gt;&lt;wsp:rsid wsp:val=&quot;0038120C&quot;/&gt;&lt;wsp:rsid wsp:val=&quot;00381449&quot;/&gt;&lt;wsp:rsid wsp:val=&quot;003814CE&quot;/&gt;&lt;wsp:rsid wsp:val=&quot;00381598&quot;/&gt;&lt;wsp:rsid wsp:val=&quot;00381654&quot;/&gt;&lt;wsp:rsid wsp:val=&quot;00381737&quot;/&gt;&lt;wsp:rsid wsp:val=&quot;00381A1F&quot;/&gt;&lt;wsp:rsid wsp:val=&quot;00381AC1&quot;/&gt;&lt;wsp:rsid wsp:val=&quot;00381B55&quot;/&gt;&lt;wsp:rsid wsp:val=&quot;0038222D&quot;/&gt;&lt;wsp:rsid wsp:val=&quot;0038224E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CB0&quot;/&gt;&lt;wsp:rsid wsp:val=&quot;00382D4A&quot;/&gt;&lt;wsp:rsid wsp:val=&quot;00382DC4&quot;/&gt;&lt;wsp:rsid wsp:val=&quot;00382E3C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772&quot;/&gt;&lt;wsp:rsid wsp:val=&quot;0038596D&quot;/&gt;&lt;wsp:rsid wsp:val=&quot;003859B1&quot;/&gt;&lt;wsp:rsid wsp:val=&quot;00385A6A&quot;/&gt;&lt;wsp:rsid wsp:val=&quot;00386643&quot;/&gt;&lt;wsp:rsid wsp:val=&quot;0038679C&quot;/&gt;&lt;wsp:rsid wsp:val=&quot;00386A0C&quot;/&gt;&lt;wsp:rsid wsp:val=&quot;00386ACE&quot;/&gt;&lt;wsp:rsid wsp:val=&quot;00386B8F&quot;/&gt;&lt;wsp:rsid wsp:val=&quot;00386D08&quot;/&gt;&lt;wsp:rsid wsp:val=&quot;00387068&quot;/&gt;&lt;wsp:rsid wsp:val=&quot;003874B0&quot;/&gt;&lt;wsp:rsid wsp:val=&quot;00387967&quot;/&gt;&lt;wsp:rsid wsp:val=&quot;00387E7C&quot;/&gt;&lt;wsp:rsid wsp:val=&quot;00387FDD&quot;/&gt;&lt;wsp:rsid wsp:val=&quot;00390201&quot;/&gt;&lt;wsp:rsid wsp:val=&quot;003903AF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E2E&quot;/&gt;&lt;wsp:rsid wsp:val=&quot;003923F3&quot;/&gt;&lt;wsp:rsid wsp:val=&quot;003923FF&quot;/&gt;&lt;wsp:rsid wsp:val=&quot;00392479&quot;/&gt;&lt;wsp:rsid wsp:val=&quot;00392526&quot;/&gt;&lt;wsp:rsid wsp:val=&quot;0039273A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B31&quot;/&gt;&lt;wsp:rsid wsp:val=&quot;00393BC1&quot;/&gt;&lt;wsp:rsid wsp:val=&quot;00393C45&quot;/&gt;&lt;wsp:rsid wsp:val=&quot;00393C8A&quot;/&gt;&lt;wsp:rsid wsp:val=&quot;00393F63&quot;/&gt;&lt;wsp:rsid wsp:val=&quot;003942BB&quot;/&gt;&lt;wsp:rsid wsp:val=&quot;003945F0&quot;/&gt;&lt;wsp:rsid wsp:val=&quot;00394852&quot;/&gt;&lt;wsp:rsid wsp:val=&quot;003948EA&quot;/&gt;&lt;wsp:rsid wsp:val=&quot;0039491A&quot;/&gt;&lt;wsp:rsid wsp:val=&quot;00394ADF&quot;/&gt;&lt;wsp:rsid wsp:val=&quot;00394DC1&quot;/&gt;&lt;wsp:rsid wsp:val=&quot;003951FE&quot;/&gt;&lt;wsp:rsid wsp:val=&quot;00395269&quot;/&gt;&lt;wsp:rsid wsp:val=&quot;0039528C&quot;/&gt;&lt;wsp:rsid wsp:val=&quot;00395674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28C&quot;/&gt;&lt;wsp:rsid wsp:val=&quot;003A02F7&quot;/&gt;&lt;wsp:rsid wsp:val=&quot;003A03FB&quot;/&gt;&lt;wsp:rsid wsp:val=&quot;003A0802&quot;/&gt;&lt;wsp:rsid wsp:val=&quot;003A08F1&quot;/&gt;&lt;wsp:rsid wsp:val=&quot;003A0936&quot;/&gt;&lt;wsp:rsid wsp:val=&quot;003A0A18&quot;/&gt;&lt;wsp:rsid wsp:val=&quot;003A100D&quot;/&gt;&lt;wsp:rsid wsp:val=&quot;003A142A&quot;/&gt;&lt;wsp:rsid wsp:val=&quot;003A1442&quot;/&gt;&lt;wsp:rsid wsp:val=&quot;003A1510&quot;/&gt;&lt;wsp:rsid wsp:val=&quot;003A17FA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732&quot;/&gt;&lt;wsp:rsid wsp:val=&quot;003A27BC&quot;/&gt;&lt;wsp:rsid wsp:val=&quot;003A29ED&quot;/&gt;&lt;wsp:rsid wsp:val=&quot;003A2A34&quot;/&gt;&lt;wsp:rsid wsp:val=&quot;003A2C49&quot;/&gt;&lt;wsp:rsid wsp:val=&quot;003A2D45&quot;/&gt;&lt;wsp:rsid wsp:val=&quot;003A2E40&quot;/&gt;&lt;wsp:rsid wsp:val=&quot;003A2F1E&quot;/&gt;&lt;wsp:rsid wsp:val=&quot;003A3258&quot;/&gt;&lt;wsp:rsid wsp:val=&quot;003A34A5&quot;/&gt;&lt;wsp:rsid wsp:val=&quot;003A374C&quot;/&gt;&lt;wsp:rsid wsp:val=&quot;003A3783&quot;/&gt;&lt;wsp:rsid wsp:val=&quot;003A3FD2&quot;/&gt;&lt;wsp:rsid wsp:val=&quot;003A40BE&quot;/&gt;&lt;wsp:rsid wsp:val=&quot;003A42F0&quot;/&gt;&lt;wsp:rsid wsp:val=&quot;003A498D&quot;/&gt;&lt;wsp:rsid wsp:val=&quot;003A49FC&quot;/&gt;&lt;wsp:rsid wsp:val=&quot;003A4A21&quot;/&gt;&lt;wsp:rsid wsp:val=&quot;003A4D07&quot;/&gt;&lt;wsp:rsid wsp:val=&quot;003A4F28&quot;/&gt;&lt;wsp:rsid wsp:val=&quot;003A52EC&quot;/&gt;&lt;wsp:rsid wsp:val=&quot;003A5586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5B0&quot;/&gt;&lt;wsp:rsid wsp:val=&quot;003A6649&quot;/&gt;&lt;wsp:rsid wsp:val=&quot;003A669E&quot;/&gt;&lt;wsp:rsid wsp:val=&quot;003A66B8&quot;/&gt;&lt;wsp:rsid wsp:val=&quot;003A688F&quot;/&gt;&lt;wsp:rsid wsp:val=&quot;003A68F7&quot;/&gt;&lt;wsp:rsid wsp:val=&quot;003A6A4E&quot;/&gt;&lt;wsp:rsid wsp:val=&quot;003A6D30&quot;/&gt;&lt;wsp:rsid wsp:val=&quot;003A6DDB&quot;/&gt;&lt;wsp:rsid wsp:val=&quot;003A6FC7&quot;/&gt;&lt;wsp:rsid wsp:val=&quot;003A723F&quot;/&gt;&lt;wsp:rsid wsp:val=&quot;003A73EA&quot;/&gt;&lt;wsp:rsid wsp:val=&quot;003A7AE2&quot;/&gt;&lt;wsp:rsid wsp:val=&quot;003A7C21&quot;/&gt;&lt;wsp:rsid wsp:val=&quot;003B04B6&quot;/&gt;&lt;wsp:rsid wsp:val=&quot;003B04BA&quot;/&gt;&lt;wsp:rsid wsp:val=&quot;003B075C&quot;/&gt;&lt;wsp:rsid wsp:val=&quot;003B0A3F&quot;/&gt;&lt;wsp:rsid wsp:val=&quot;003B0A6B&quot;/&gt;&lt;wsp:rsid wsp:val=&quot;003B0B21&quot;/&gt;&lt;wsp:rsid wsp:val=&quot;003B0D32&quot;/&gt;&lt;wsp:rsid wsp:val=&quot;003B0D79&quot;/&gt;&lt;wsp:rsid wsp:val=&quot;003B0DB9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795&quot;/&gt;&lt;wsp:rsid wsp:val=&quot;003B4DC1&quot;/&gt;&lt;wsp:rsid wsp:val=&quot;003B4F5B&quot;/&gt;&lt;wsp:rsid wsp:val=&quot;003B516F&quot;/&gt;&lt;wsp:rsid wsp:val=&quot;003B5425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629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B84&quot;/&gt;&lt;wsp:rsid wsp:val=&quot;003C0BBF&quot;/&gt;&lt;wsp:rsid wsp:val=&quot;003C1280&quot;/&gt;&lt;wsp:rsid wsp:val=&quot;003C1390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5FD&quot;/&gt;&lt;wsp:rsid wsp:val=&quot;003C2641&quot;/&gt;&lt;wsp:rsid wsp:val=&quot;003C29EC&quot;/&gt;&lt;wsp:rsid wsp:val=&quot;003C2A75&quot;/&gt;&lt;wsp:rsid wsp:val=&quot;003C2B34&quot;/&gt;&lt;wsp:rsid wsp:val=&quot;003C2C12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9B8&quot;/&gt;&lt;wsp:rsid wsp:val=&quot;003C3C79&quot;/&gt;&lt;wsp:rsid wsp:val=&quot;003C3CD2&quot;/&gt;&lt;wsp:rsid wsp:val=&quot;003C3EAD&quot;/&gt;&lt;wsp:rsid wsp:val=&quot;003C3F90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F30&quot;/&gt;&lt;wsp:rsid wsp:val=&quot;003C5FDD&quot;/&gt;&lt;wsp:rsid wsp:val=&quot;003C630B&quot;/&gt;&lt;wsp:rsid wsp:val=&quot;003C64FC&quot;/&gt;&lt;wsp:rsid wsp:val=&quot;003C680D&quot;/&gt;&lt;wsp:rsid wsp:val=&quot;003C69A1&quot;/&gt;&lt;wsp:rsid wsp:val=&quot;003C69EE&quot;/&gt;&lt;wsp:rsid wsp:val=&quot;003C6ACF&quot;/&gt;&lt;wsp:rsid wsp:val=&quot;003C6BBD&quot;/&gt;&lt;wsp:rsid wsp:val=&quot;003C6F97&quot;/&gt;&lt;wsp:rsid wsp:val=&quot;003C6FC7&quot;/&gt;&lt;wsp:rsid wsp:val=&quot;003C7278&quot;/&gt;&lt;wsp:rsid wsp:val=&quot;003C74F2&quot;/&gt;&lt;wsp:rsid wsp:val=&quot;003C751F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CD7&quot;/&gt;&lt;wsp:rsid wsp:val=&quot;003D1D44&quot;/&gt;&lt;wsp:rsid wsp:val=&quot;003D1E1E&quot;/&gt;&lt;wsp:rsid wsp:val=&quot;003D2117&quot;/&gt;&lt;wsp:rsid wsp:val=&quot;003D24EE&quot;/&gt;&lt;wsp:rsid wsp:val=&quot;003D2C7B&quot;/&gt;&lt;wsp:rsid wsp:val=&quot;003D2DCE&quot;/&gt;&lt;wsp:rsid wsp:val=&quot;003D2F66&quot;/&gt;&lt;wsp:rsid wsp:val=&quot;003D3147&quot;/&gt;&lt;wsp:rsid wsp:val=&quot;003D3208&quot;/&gt;&lt;wsp:rsid wsp:val=&quot;003D32F8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E24&quot;/&gt;&lt;wsp:rsid wsp:val=&quot;003D5059&quot;/&gt;&lt;wsp:rsid wsp:val=&quot;003D541E&quot;/&gt;&lt;wsp:rsid wsp:val=&quot;003D54C4&quot;/&gt;&lt;wsp:rsid wsp:val=&quot;003D575B&quot;/&gt;&lt;wsp:rsid wsp:val=&quot;003D5BBF&quot;/&gt;&lt;wsp:rsid wsp:val=&quot;003D60D7&quot;/&gt;&lt;wsp:rsid wsp:val=&quot;003D6455&quot;/&gt;&lt;wsp:rsid wsp:val=&quot;003D6512&quot;/&gt;&lt;wsp:rsid wsp:val=&quot;003D69BE&quot;/&gt;&lt;wsp:rsid wsp:val=&quot;003D7193&quot;/&gt;&lt;wsp:rsid wsp:val=&quot;003D7720&quot;/&gt;&lt;wsp:rsid wsp:val=&quot;003D7930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691&quot;/&gt;&lt;wsp:rsid wsp:val=&quot;003E0A0B&quot;/&gt;&lt;wsp:rsid wsp:val=&quot;003E0D70&quot;/&gt;&lt;wsp:rsid wsp:val=&quot;003E0E4E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DC6&quot;/&gt;&lt;wsp:rsid wsp:val=&quot;003E1F6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CC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97&quot;/&gt;&lt;wsp:rsid wsp:val=&quot;003E3B9C&quot;/&gt;&lt;wsp:rsid wsp:val=&quot;003E3CFD&quot;/&gt;&lt;wsp:rsid wsp:val=&quot;003E3E62&quot;/&gt;&lt;wsp:rsid wsp:val=&quot;003E3F5F&quot;/&gt;&lt;wsp:rsid wsp:val=&quot;003E44D7&quot;/&gt;&lt;wsp:rsid wsp:val=&quot;003E4610&quot;/&gt;&lt;wsp:rsid wsp:val=&quot;003E478C&quot;/&gt;&lt;wsp:rsid wsp:val=&quot;003E4D6C&quot;/&gt;&lt;wsp:rsid wsp:val=&quot;003E4E08&quot;/&gt;&lt;wsp:rsid wsp:val=&quot;003E4E9E&quot;/&gt;&lt;wsp:rsid wsp:val=&quot;003E50B2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C2E&quot;/&gt;&lt;wsp:rsid wsp:val=&quot;003E5DF0&quot;/&gt;&lt;wsp:rsid wsp:val=&quot;003E5F06&quot;/&gt;&lt;wsp:rsid wsp:val=&quot;003E5F0F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4AC&quot;/&gt;&lt;wsp:rsid wsp:val=&quot;003E7536&quot;/&gt;&lt;wsp:rsid wsp:val=&quot;003E753A&quot;/&gt;&lt;wsp:rsid wsp:val=&quot;003E7AA3&quot;/&gt;&lt;wsp:rsid wsp:val=&quot;003E7B95&quot;/&gt;&lt;wsp:rsid wsp:val=&quot;003E7D1F&quot;/&gt;&lt;wsp:rsid wsp:val=&quot;003E7E1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E7&quot;/&gt;&lt;wsp:rsid wsp:val=&quot;003F140D&quot;/&gt;&lt;wsp:rsid wsp:val=&quot;003F14AE&quot;/&gt;&lt;wsp:rsid wsp:val=&quot;003F175E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EEB&quot;/&gt;&lt;wsp:rsid wsp:val=&quot;003F1F62&quot;/&gt;&lt;wsp:rsid wsp:val=&quot;003F1FCE&quot;/&gt;&lt;wsp:rsid wsp:val=&quot;003F209A&quot;/&gt;&lt;wsp:rsid wsp:val=&quot;003F26FA&quot;/&gt;&lt;wsp:rsid wsp:val=&quot;003F2742&quot;/&gt;&lt;wsp:rsid wsp:val=&quot;003F2794&quot;/&gt;&lt;wsp:rsid wsp:val=&quot;003F28EE&quot;/&gt;&lt;wsp:rsid wsp:val=&quot;003F2D57&quot;/&gt;&lt;wsp:rsid wsp:val=&quot;003F2EE5&quot;/&gt;&lt;wsp:rsid wsp:val=&quot;003F2F5C&quot;/&gt;&lt;wsp:rsid wsp:val=&quot;003F340B&quot;/&gt;&lt;wsp:rsid wsp:val=&quot;003F3448&quot;/&gt;&lt;wsp:rsid wsp:val=&quot;003F34BC&quot;/&gt;&lt;wsp:rsid wsp:val=&quot;003F3550&quot;/&gt;&lt;wsp:rsid wsp:val=&quot;003F3566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53FD&quot;/&gt;&lt;wsp:rsid wsp:val=&quot;003F553E&quot;/&gt;&lt;wsp:rsid wsp:val=&quot;003F5BFD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73AE&quot;/&gt;&lt;wsp:rsid wsp:val=&quot;003F7662&quot;/&gt;&lt;wsp:rsid wsp:val=&quot;003F76BC&quot;/&gt;&lt;wsp:rsid wsp:val=&quot;003F7761&quot;/&gt;&lt;wsp:rsid wsp:val=&quot;003F7B43&quot;/&gt;&lt;wsp:rsid wsp:val=&quot;003F7B5F&quot;/&gt;&lt;wsp:rsid wsp:val=&quot;00400329&quot;/&gt;&lt;wsp:rsid wsp:val=&quot;0040039E&quot;/&gt;&lt;wsp:rsid wsp:val=&quot;004006A8&quot;/&gt;&lt;wsp:rsid wsp:val=&quot;0040075F&quot;/&gt;&lt;wsp:rsid wsp:val=&quot;004008A3&quot;/&gt;&lt;wsp:rsid wsp:val=&quot;004008C6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F0F&quot;/&gt;&lt;wsp:rsid wsp:val=&quot;00401FEB&quot;/&gt;&lt;wsp:rsid wsp:val=&quot;0040235B&quot;/&gt;&lt;wsp:rsid wsp:val=&quot;00402491&quot;/&gt;&lt;wsp:rsid wsp:val=&quot;004024A1&quot;/&gt;&lt;wsp:rsid wsp:val=&quot;004026F6&quot;/&gt;&lt;wsp:rsid wsp:val=&quot;00402AF4&quot;/&gt;&lt;wsp:rsid wsp:val=&quot;00402EDE&quot;/&gt;&lt;wsp:rsid wsp:val=&quot;004031B2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325&quot;/&gt;&lt;wsp:rsid wsp:val=&quot;00404329&quot;/&gt;&lt;wsp:rsid wsp:val=&quot;0040472E&quot;/&gt;&lt;wsp:rsid wsp:val=&quot;00404985&quot;/&gt;&lt;wsp:rsid wsp:val=&quot;00404EA1&quot;/&gt;&lt;wsp:rsid wsp:val=&quot;00404EC1&quot;/&gt;&lt;wsp:rsid wsp:val=&quot;00404EC5&quot;/&gt;&lt;wsp:rsid wsp:val=&quot;004050EC&quot;/&gt;&lt;wsp:rsid wsp:val=&quot;004058AF&quot;/&gt;&lt;wsp:rsid wsp:val=&quot;00405A10&quot;/&gt;&lt;wsp:rsid wsp:val=&quot;00405A3B&quot;/&gt;&lt;wsp:rsid wsp:val=&quot;00405A4E&quot;/&gt;&lt;wsp:rsid wsp:val=&quot;00405FE6&quot;/&gt;&lt;wsp:rsid wsp:val=&quot;004061AD&quot;/&gt;&lt;wsp:rsid wsp:val=&quot;0040633D&quot;/&gt;&lt;wsp:rsid wsp:val=&quot;004064E5&quot;/&gt;&lt;wsp:rsid wsp:val=&quot;00406C18&quot;/&gt;&lt;wsp:rsid wsp:val=&quot;00406D1F&quot;/&gt;&lt;wsp:rsid wsp:val=&quot;00406E7A&quot;/&gt;&lt;wsp:rsid wsp:val=&quot;00407161&quot;/&gt;&lt;wsp:rsid wsp:val=&quot;00407516&quot;/&gt;&lt;wsp:rsid wsp:val=&quot;004078B5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D79&quot;/&gt;&lt;wsp:rsid wsp:val=&quot;00410FD3&quot;/&gt;&lt;wsp:rsid wsp:val=&quot;004115A8&quot;/&gt;&lt;wsp:rsid wsp:val=&quot;0041163C&quot;/&gt;&lt;wsp:rsid wsp:val=&quot;004116DC&quot;/&gt;&lt;wsp:rsid wsp:val=&quot;00411B50&quot;/&gt;&lt;wsp:rsid wsp:val=&quot;00411CA1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A1C&quot;/&gt;&lt;wsp:rsid wsp:val=&quot;00412E1F&quot;/&gt;&lt;wsp:rsid wsp:val=&quot;0041311B&quot;/&gt;&lt;wsp:rsid wsp:val=&quot;00413479&quot;/&gt;&lt;wsp:rsid wsp:val=&quot;004135E3&quot;/&gt;&lt;wsp:rsid wsp:val=&quot;00413708&quot;/&gt;&lt;wsp:rsid wsp:val=&quot;00413933&quot;/&gt;&lt;wsp:rsid wsp:val=&quot;00413A73&quot;/&gt;&lt;wsp:rsid wsp:val=&quot;00413B95&quot;/&gt;&lt;wsp:rsid wsp:val=&quot;00413CE2&quot;/&gt;&lt;wsp:rsid wsp:val=&quot;0041407D&quot;/&gt;&lt;wsp:rsid wsp:val=&quot;00414139&quot;/&gt;&lt;wsp:rsid wsp:val=&quot;00414B45&quot;/&gt;&lt;wsp:rsid wsp:val=&quot;00414CC1&quot;/&gt;&lt;wsp:rsid wsp:val=&quot;00414DBF&quot;/&gt;&lt;wsp:rsid wsp:val=&quot;00414F7F&quot;/&gt;&lt;wsp:rsid wsp:val=&quot;00414FE3&quot;/&gt;&lt;wsp:rsid wsp:val=&quot;004150EB&quot;/&gt;&lt;wsp:rsid wsp:val=&quot;00415266&quot;/&gt;&lt;wsp:rsid wsp:val=&quot;0041553B&quot;/&gt;&lt;wsp:rsid wsp:val=&quot;00415560&quot;/&gt;&lt;wsp:rsid wsp:val=&quot;004155F9&quot;/&gt;&lt;wsp:rsid wsp:val=&quot;0041571B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2036A&quot;/&gt;&lt;wsp:rsid wsp:val=&quot;004203F6&quot;/&gt;&lt;wsp:rsid wsp:val=&quot;00420469&quot;/&gt;&lt;wsp:rsid wsp:val=&quot;00420992&quot;/&gt;&lt;wsp:rsid wsp:val=&quot;00420A1F&quot;/&gt;&lt;wsp:rsid wsp:val=&quot;00420A59&quot;/&gt;&lt;wsp:rsid wsp:val=&quot;00420CAC&quot;/&gt;&lt;wsp:rsid wsp:val=&quot;00421051&quot;/&gt;&lt;wsp:rsid wsp:val=&quot;00421104&quot;/&gt;&lt;wsp:rsid wsp:val=&quot;0042117B&quot;/&gt;&lt;wsp:rsid wsp:val=&quot;004212FB&quot;/&gt;&lt;wsp:rsid wsp:val=&quot;0042139D&quot;/&gt;&lt;wsp:rsid wsp:val=&quot;0042152F&quot;/&gt;&lt;wsp:rsid wsp:val=&quot;00421805&quot;/&gt;&lt;wsp:rsid wsp:val=&quot;00421990&quot;/&gt;&lt;wsp:rsid wsp:val=&quot;004219BB&quot;/&gt;&lt;wsp:rsid wsp:val=&quot;00421F86&quot;/&gt;&lt;wsp:rsid wsp:val=&quot;00422408&quot;/&gt;&lt;wsp:rsid wsp:val=&quot;00422474&quot;/&gt;&lt;wsp:rsid wsp:val=&quot;00422508&quot;/&gt;&lt;wsp:rsid wsp:val=&quot;004227A6&quot;/&gt;&lt;wsp:rsid wsp:val=&quot;0042295B&quot;/&gt;&lt;wsp:rsid wsp:val=&quot;00422F66&quot;/&gt;&lt;wsp:rsid wsp:val=&quot;00423235&quot;/&gt;&lt;wsp:rsid wsp:val=&quot;004238A7&quot;/&gt;&lt;wsp:rsid wsp:val=&quot;0042403A&quot;/&gt;&lt;wsp:rsid wsp:val=&quot;004244D3&quot;/&gt;&lt;wsp:rsid wsp:val=&quot;00424987&quot;/&gt;&lt;wsp:rsid wsp:val=&quot;00424BAB&quot;/&gt;&lt;wsp:rsid wsp:val=&quot;00424C05&quot;/&gt;&lt;wsp:rsid wsp:val=&quot;00424DF2&quot;/&gt;&lt;wsp:rsid wsp:val=&quot;004253C8&quot;/&gt;&lt;wsp:rsid wsp:val=&quot;00425669&quot;/&gt;&lt;wsp:rsid wsp:val=&quot;0042584C&quot;/&gt;&lt;wsp:rsid wsp:val=&quot;00425D4B&quot;/&gt;&lt;wsp:rsid wsp:val=&quot;0042600B&quot;/&gt;&lt;wsp:rsid wsp:val=&quot;00426225&quot;/&gt;&lt;wsp:rsid wsp:val=&quot;004264BF&quot;/&gt;&lt;wsp:rsid wsp:val=&quot;0042654E&quot;/&gt;&lt;wsp:rsid wsp:val=&quot;00426D20&quot;/&gt;&lt;wsp:rsid wsp:val=&quot;00426D83&quot;/&gt;&lt;wsp:rsid wsp:val=&quot;00427030&quot;/&gt;&lt;wsp:rsid wsp:val=&quot;0042703B&quot;/&gt;&lt;wsp:rsid wsp:val=&quot;0042727F&quot;/&gt;&lt;wsp:rsid wsp:val=&quot;004272A0&quot;/&gt;&lt;wsp:rsid wsp:val=&quot;004272C5&quot;/&gt;&lt;wsp:rsid wsp:val=&quot;004273C2&quot;/&gt;&lt;wsp:rsid wsp:val=&quot;0042749A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F8A&quot;/&gt;&lt;wsp:rsid wsp:val=&quot;0043161F&quot;/&gt;&lt;wsp:rsid wsp:val=&quot;004318E7&quot;/&gt;&lt;wsp:rsid wsp:val=&quot;00431B0B&quot;/&gt;&lt;wsp:rsid wsp:val=&quot;00431C08&quot;/&gt;&lt;wsp:rsid wsp:val=&quot;00431C9A&quot;/&gt;&lt;wsp:rsid wsp:val=&quot;004328B1&quot;/&gt;&lt;wsp:rsid wsp:val=&quot;004328D3&quot;/&gt;&lt;wsp:rsid wsp:val=&quot;00432AA3&quot;/&gt;&lt;wsp:rsid wsp:val=&quot;00432E9C&quot;/&gt;&lt;wsp:rsid wsp:val=&quot;00432ECB&quot;/&gt;&lt;wsp:rsid wsp:val=&quot;004331A8&quot;/&gt;&lt;wsp:rsid wsp:val=&quot;004331EA&quot;/&gt;&lt;wsp:rsid wsp:val=&quot;0043345C&quot;/&gt;&lt;wsp:rsid wsp:val=&quot;00433767&quot;/&gt;&lt;wsp:rsid wsp:val=&quot;004339BA&quot;/&gt;&lt;wsp:rsid wsp:val=&quot;00433D60&quot;/&gt;&lt;wsp:rsid wsp:val=&quot;00433E6F&quot;/&gt;&lt;wsp:rsid wsp:val=&quot;0043404C&quot;/&gt;&lt;wsp:rsid wsp:val=&quot;00434AFF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407BD&quot;/&gt;&lt;wsp:rsid wsp:val=&quot;004408A3&quot;/&gt;&lt;wsp:rsid wsp:val=&quot;00440956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11E&quot;/&gt;&lt;wsp:rsid wsp:val=&quot;004435E3&quot;/&gt;&lt;wsp:rsid wsp:val=&quot;004437C6&quot;/&gt;&lt;wsp:rsid wsp:val=&quot;00443877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2B0&quot;/&gt;&lt;wsp:rsid wsp:val=&quot;004443D8&quot;/&gt;&lt;wsp:rsid wsp:val=&quot;0044455F&quot;/&gt;&lt;wsp:rsid wsp:val=&quot;004445F1&quot;/&gt;&lt;wsp:rsid wsp:val=&quot;00444902&quot;/&gt;&lt;wsp:rsid wsp:val=&quot;00444A8E&quot;/&gt;&lt;wsp:rsid wsp:val=&quot;00444AF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6367&quot;/&gt;&lt;wsp:rsid wsp:val=&quot;004464A4&quot;/&gt;&lt;wsp:rsid wsp:val=&quot;0044678D&quot;/&gt;&lt;wsp:rsid wsp:val=&quot;0044682E&quot;/&gt;&lt;wsp:rsid wsp:val=&quot;00446A57&quot;/&gt;&lt;wsp:rsid wsp:val=&quot;00446B3F&quot;/&gt;&lt;wsp:rsid wsp:val=&quot;0044702E&quot;/&gt;&lt;wsp:rsid wsp:val=&quot;004477B7&quot;/&gt;&lt;wsp:rsid wsp:val=&quot;00447BF1&quot;/&gt;&lt;wsp:rsid wsp:val=&quot;00447DAE&quot;/&gt;&lt;wsp:rsid wsp:val=&quot;00447DB5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9BC&quot;/&gt;&lt;wsp:rsid wsp:val=&quot;00452A06&quot;/&gt;&lt;wsp:rsid wsp:val=&quot;00452A2D&quot;/&gt;&lt;wsp:rsid wsp:val=&quot;00452D32&quot;/&gt;&lt;wsp:rsid wsp:val=&quot;0045309B&quot;/&gt;&lt;wsp:rsid wsp:val=&quot;004532F0&quot;/&gt;&lt;wsp:rsid wsp:val=&quot;0045366F&quot;/&gt;&lt;wsp:rsid wsp:val=&quot;00453AAA&quot;/&gt;&lt;wsp:rsid wsp:val=&quot;00454510&quot;/&gt;&lt;wsp:rsid wsp:val=&quot;004546FC&quot;/&gt;&lt;wsp:rsid wsp:val=&quot;00454883&quot;/&gt;&lt;wsp:rsid wsp:val=&quot;00454A7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49D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015&quot;/&gt;&lt;wsp:rsid wsp:val=&quot;004608D3&quot;/&gt;&lt;wsp:rsid wsp:val=&quot;00461165&quot;/&gt;&lt;wsp:rsid wsp:val=&quot;004613A4&quot;/&gt;&lt;wsp:rsid wsp:val=&quot;004615A7&quot;/&gt;&lt;wsp:rsid wsp:val=&quot;00461904&quot;/&gt;&lt;wsp:rsid wsp:val=&quot;0046196B&quot;/&gt;&lt;wsp:rsid wsp:val=&quot;00461A18&quot;/&gt;&lt;wsp:rsid wsp:val=&quot;00461AEC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41B&quot;/&gt;&lt;wsp:rsid wsp:val=&quot;0046246C&quot;/&gt;&lt;wsp:rsid wsp:val=&quot;004627EC&quot;/&gt;&lt;wsp:rsid wsp:val=&quot;00462866&quot;/&gt;&lt;wsp:rsid wsp:val=&quot;00462ECC&quot;/&gt;&lt;wsp:rsid wsp:val=&quot;00462FBC&quot;/&gt;&lt;wsp:rsid wsp:val=&quot;00463095&quot;/&gt;&lt;wsp:rsid wsp:val=&quot;004630BB&quot;/&gt;&lt;wsp:rsid wsp:val=&quot;0046318D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42D&quot;/&gt;&lt;wsp:rsid wsp:val=&quot;00464838&quot;/&gt;&lt;wsp:rsid wsp:val=&quot;00464C78&quot;/&gt;&lt;wsp:rsid wsp:val=&quot;00464DEE&quot;/&gt;&lt;wsp:rsid wsp:val=&quot;00465189&quot;/&gt;&lt;wsp:rsid wsp:val=&quot;00465434&quot;/&gt;&lt;wsp:rsid wsp:val=&quot;0046547F&quot;/&gt;&lt;wsp:rsid wsp:val=&quot;00465B0E&quot;/&gt;&lt;wsp:rsid wsp:val=&quot;00465FEB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A6C&quot;/&gt;&lt;wsp:rsid wsp:val=&quot;00467BA5&quot;/&gt;&lt;wsp:rsid wsp:val=&quot;00470090&quot;/&gt;&lt;wsp:rsid wsp:val=&quot;00470102&quot;/&gt;&lt;wsp:rsid wsp:val=&quot;0047023A&quot;/&gt;&lt;wsp:rsid wsp:val=&quot;004702C8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101D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CB&quot;/&gt;&lt;wsp:rsid wsp:val=&quot;004730F3&quot;/&gt;&lt;wsp:rsid wsp:val=&quot;00473114&quot;/&gt;&lt;wsp:rsid wsp:val=&quot;004733FE&quot;/&gt;&lt;wsp:rsid wsp:val=&quot;004734A2&quot;/&gt;&lt;wsp:rsid wsp:val=&quot;004739D0&quot;/&gt;&lt;wsp:rsid wsp:val=&quot;00473CFF&quot;/&gt;&lt;wsp:rsid wsp:val=&quot;0047415A&quot;/&gt;&lt;wsp:rsid wsp:val=&quot;00474184&quot;/&gt;&lt;wsp:rsid wsp:val=&quot;004744FA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7C9&quot;/&gt;&lt;wsp:rsid wsp:val=&quot;004759A5&quot;/&gt;&lt;wsp:rsid wsp:val=&quot;00475A83&quot;/&gt;&lt;wsp:rsid wsp:val=&quot;004762DC&quot;/&gt;&lt;wsp:rsid wsp:val=&quot;004766FB&quot;/&gt;&lt;wsp:rsid wsp:val=&quot;00476766&quot;/&gt;&lt;wsp:rsid wsp:val=&quot;00476BEC&quot;/&gt;&lt;wsp:rsid wsp:val=&quot;00476C75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C4C&quot;/&gt;&lt;wsp:rsid wsp:val=&quot;00480C6A&quot;/&gt;&lt;wsp:rsid wsp:val=&quot;004810BE&quot;/&gt;&lt;wsp:rsid wsp:val=&quot;004810EA&quot;/&gt;&lt;wsp:rsid wsp:val=&quot;00481162&quot;/&gt;&lt;wsp:rsid wsp:val=&quot;004811B5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B71&quot;/&gt;&lt;wsp:rsid wsp:val=&quot;00483C60&quot;/&gt;&lt;wsp:rsid wsp:val=&quot;00483E49&quot;/&gt;&lt;wsp:rsid wsp:val=&quot;004841E1&quot;/&gt;&lt;wsp:rsid wsp:val=&quot;00484382&quot;/&gt;&lt;wsp:rsid wsp:val=&quot;00484752&quot;/&gt;&lt;wsp:rsid wsp:val=&quot;004848D5&quot;/&gt;&lt;wsp:rsid wsp:val=&quot;00484A47&quot;/&gt;&lt;wsp:rsid wsp:val=&quot;00484A76&quot;/&gt;&lt;wsp:rsid wsp:val=&quot;00484B11&quot;/&gt;&lt;wsp:rsid wsp:val=&quot;00484B41&quot;/&gt;&lt;wsp:rsid wsp:val=&quot;00484B67&quot;/&gt;&lt;wsp:rsid wsp:val=&quot;00485038&quot;/&gt;&lt;wsp:rsid wsp:val=&quot;00485796&quot;/&gt;&lt;wsp:rsid wsp:val=&quot;00485799&quot;/&gt;&lt;wsp:rsid wsp:val=&quot;0048583F&quot;/&gt;&lt;wsp:rsid wsp:val=&quot;00485868&quot;/&gt;&lt;wsp:rsid wsp:val=&quot;0048591D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23E&quot;/&gt;&lt;wsp:rsid wsp:val=&quot;00486844&quot;/&gt;&lt;wsp:rsid wsp:val=&quot;0048697A&quot;/&gt;&lt;wsp:rsid wsp:val=&quot;00486B72&quot;/&gt;&lt;wsp:rsid wsp:val=&quot;00486D8B&quot;/&gt;&lt;wsp:rsid wsp:val=&quot;00486F4D&quot;/&gt;&lt;wsp:rsid wsp:val=&quot;00486F9A&quot;/&gt;&lt;wsp:rsid wsp:val=&quot;00487638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48&quot;/&gt;&lt;wsp:rsid wsp:val=&quot;00493594&quot;/&gt;&lt;wsp:rsid wsp:val=&quot;00493B7E&quot;/&gt;&lt;wsp:rsid wsp:val=&quot;00493C18&quot;/&gt;&lt;wsp:rsid wsp:val=&quot;00493CA3&quot;/&gt;&lt;wsp:rsid wsp:val=&quot;00493E50&quot;/&gt;&lt;wsp:rsid wsp:val=&quot;00494013&quot;/&gt;&lt;wsp:rsid wsp:val=&quot;0049425D&quot;/&gt;&lt;wsp:rsid wsp:val=&quot;004943C6&quot;/&gt;&lt;wsp:rsid wsp:val=&quot;004944E4&quot;/&gt;&lt;wsp:rsid wsp:val=&quot;0049452A&quot;/&gt;&lt;wsp:rsid wsp:val=&quot;004946B3&quot;/&gt;&lt;wsp:rsid wsp:val=&quot;00494E37&quot;/&gt;&lt;wsp:rsid wsp:val=&quot;00494F97&quot;/&gt;&lt;wsp:rsid wsp:val=&quot;004951FB&quot;/&gt;&lt;wsp:rsid wsp:val=&quot;00495D55&quot;/&gt;&lt;wsp:rsid wsp:val=&quot;00496075&quot;/&gt;&lt;wsp:rsid wsp:val=&quot;0049619B&quot;/&gt;&lt;wsp:rsid wsp:val=&quot;0049625B&quot;/&gt;&lt;wsp:rsid wsp:val=&quot;00496303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282&quot;/&gt;&lt;wsp:rsid wsp:val=&quot;004A0349&quot;/&gt;&lt;wsp:rsid wsp:val=&quot;004A0509&quot;/&gt;&lt;wsp:rsid wsp:val=&quot;004A079B&quot;/&gt;&lt;wsp:rsid wsp:val=&quot;004A0868&quot;/&gt;&lt;wsp:rsid wsp:val=&quot;004A08A3&quot;/&gt;&lt;wsp:rsid wsp:val=&quot;004A0C44&quot;/&gt;&lt;wsp:rsid wsp:val=&quot;004A0D0A&quot;/&gt;&lt;wsp:rsid wsp:val=&quot;004A0D9E&quot;/&gt;&lt;wsp:rsid wsp:val=&quot;004A0F84&quot;/&gt;&lt;wsp:rsid wsp:val=&quot;004A0FD3&quot;/&gt;&lt;wsp:rsid wsp:val=&quot;004A1172&quot;/&gt;&lt;wsp:rsid wsp:val=&quot;004A16F3&quot;/&gt;&lt;wsp:rsid wsp:val=&quot;004A1EE3&quot;/&gt;&lt;wsp:rsid wsp:val=&quot;004A1FB6&quot;/&gt;&lt;wsp:rsid wsp:val=&quot;004A23CD&quot;/&gt;&lt;wsp:rsid wsp:val=&quot;004A2CC0&quot;/&gt;&lt;wsp:rsid wsp:val=&quot;004A2FF0&quot;/&gt;&lt;wsp:rsid wsp:val=&quot;004A33F5&quot;/&gt;&lt;wsp:rsid wsp:val=&quot;004A34D7&quot;/&gt;&lt;wsp:rsid wsp:val=&quot;004A3CFF&quot;/&gt;&lt;wsp:rsid wsp:val=&quot;004A3EC5&quot;/&gt;&lt;wsp:rsid wsp:val=&quot;004A3F10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B1&quot;/&gt;&lt;wsp:rsid wsp:val=&quot;004A5A52&quot;/&gt;&lt;wsp:rsid wsp:val=&quot;004A5A8E&quot;/&gt;&lt;wsp:rsid wsp:val=&quot;004A64F6&quot;/&gt;&lt;wsp:rsid wsp:val=&quot;004A6893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B8&quot;/&gt;&lt;wsp:rsid wsp:val=&quot;004A7896&quot;/&gt;&lt;wsp:rsid wsp:val=&quot;004A7F10&quot;/&gt;&lt;wsp:rsid wsp:val=&quot;004A7F22&quot;/&gt;&lt;wsp:rsid wsp:val=&quot;004B0184&quot;/&gt;&lt;wsp:rsid wsp:val=&quot;004B072D&quot;/&gt;&lt;wsp:rsid wsp:val=&quot;004B095C&quot;/&gt;&lt;wsp:rsid wsp:val=&quot;004B0A26&quot;/&gt;&lt;wsp:rsid wsp:val=&quot;004B0C46&quot;/&gt;&lt;wsp:rsid wsp:val=&quot;004B0C63&quot;/&gt;&lt;wsp:rsid wsp:val=&quot;004B0E0A&quot;/&gt;&lt;wsp:rsid wsp:val=&quot;004B1048&quot;/&gt;&lt;wsp:rsid wsp:val=&quot;004B1219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72D&quot;/&gt;&lt;wsp:rsid wsp:val=&quot;004B2835&quot;/&gt;&lt;wsp:rsid wsp:val=&quot;004B28AD&quot;/&gt;&lt;wsp:rsid wsp:val=&quot;004B28B7&quot;/&gt;&lt;wsp:rsid wsp:val=&quot;004B28FA&quot;/&gt;&lt;wsp:rsid wsp:val=&quot;004B2909&quot;/&gt;&lt;wsp:rsid wsp:val=&quot;004B2B47&quot;/&gt;&lt;wsp:rsid wsp:val=&quot;004B2C15&quot;/&gt;&lt;wsp:rsid wsp:val=&quot;004B2EEA&quot;/&gt;&lt;wsp:rsid wsp:val=&quot;004B2EFC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E19&quot;/&gt;&lt;wsp:rsid wsp:val=&quot;004B3F13&quot;/&gt;&lt;wsp:rsid wsp:val=&quot;004B3F41&quot;/&gt;&lt;wsp:rsid wsp:val=&quot;004B4349&quot;/&gt;&lt;wsp:rsid wsp:val=&quot;004B43CC&quot;/&gt;&lt;wsp:rsid wsp:val=&quot;004B43F3&quot;/&gt;&lt;wsp:rsid wsp:val=&quot;004B441F&quot;/&gt;&lt;wsp:rsid wsp:val=&quot;004B4564&quot;/&gt;&lt;wsp:rsid wsp:val=&quot;004B493E&quot;/&gt;&lt;wsp:rsid wsp:val=&quot;004B4D4F&quot;/&gt;&lt;wsp:rsid wsp:val=&quot;004B5140&quot;/&gt;&lt;wsp:rsid wsp:val=&quot;004B52E4&quot;/&gt;&lt;wsp:rsid wsp:val=&quot;004B54EA&quot;/&gt;&lt;wsp:rsid wsp:val=&quot;004B5759&quot;/&gt;&lt;wsp:rsid wsp:val=&quot;004B597E&quot;/&gt;&lt;wsp:rsid wsp:val=&quot;004B5E8F&quot;/&gt;&lt;wsp:rsid wsp:val=&quot;004B5FD5&quot;/&gt;&lt;wsp:rsid wsp:val=&quot;004B5FE9&quot;/&gt;&lt;wsp:rsid wsp:val=&quot;004B62E1&quot;/&gt;&lt;wsp:rsid wsp:val=&quot;004B63BD&quot;/&gt;&lt;wsp:rsid wsp:val=&quot;004B65DF&quot;/&gt;&lt;wsp:rsid wsp:val=&quot;004B6A61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BD7&quot;/&gt;&lt;wsp:rsid wsp:val=&quot;004B7D17&quot;/&gt;&lt;wsp:rsid wsp:val=&quot;004B7EF3&quot;/&gt;&lt;wsp:rsid wsp:val=&quot;004C01AA&quot;/&gt;&lt;wsp:rsid wsp:val=&quot;004C08C0&quot;/&gt;&lt;wsp:rsid wsp:val=&quot;004C0DB9&quot;/&gt;&lt;wsp:rsid wsp:val=&quot;004C0EDC&quot;/&gt;&lt;wsp:rsid wsp:val=&quot;004C0F82&quot;/&gt;&lt;wsp:rsid wsp:val=&quot;004C101C&quot;/&gt;&lt;wsp:rsid wsp:val=&quot;004C1213&quot;/&gt;&lt;wsp:rsid wsp:val=&quot;004C167B&quot;/&gt;&lt;wsp:rsid wsp:val=&quot;004C1758&quot;/&gt;&lt;wsp:rsid wsp:val=&quot;004C1AA7&quot;/&gt;&lt;wsp:rsid wsp:val=&quot;004C2C29&quot;/&gt;&lt;wsp:rsid wsp:val=&quot;004C2DF1&quot;/&gt;&lt;wsp:rsid wsp:val=&quot;004C2E29&quot;/&gt;&lt;wsp:rsid wsp:val=&quot;004C3226&quot;/&gt;&lt;wsp:rsid wsp:val=&quot;004C3269&quot;/&gt;&lt;wsp:rsid wsp:val=&quot;004C33A8&quot;/&gt;&lt;wsp:rsid wsp:val=&quot;004C3444&quot;/&gt;&lt;wsp:rsid wsp:val=&quot;004C35EC&quot;/&gt;&lt;wsp:rsid wsp:val=&quot;004C372E&quot;/&gt;&lt;wsp:rsid wsp:val=&quot;004C37D8&quot;/&gt;&lt;wsp:rsid wsp:val=&quot;004C3B4F&quot;/&gt;&lt;wsp:rsid wsp:val=&quot;004C4065&quot;/&gt;&lt;wsp:rsid wsp:val=&quot;004C4243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472&quot;/&gt;&lt;wsp:rsid wsp:val=&quot;004C55D1&quot;/&gt;&lt;wsp:rsid wsp:val=&quot;004C565D&quot;/&gt;&lt;wsp:rsid wsp:val=&quot;004C5C7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FCB&quot;/&gt;&lt;wsp:rsid wsp:val=&quot;004C7366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C5D&quot;/&gt;&lt;wsp:rsid wsp:val=&quot;004D0C7C&quot;/&gt;&lt;wsp:rsid wsp:val=&quot;004D0D70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296&quot;/&gt;&lt;wsp:rsid wsp:val=&quot;004D230E&quot;/&gt;&lt;wsp:rsid wsp:val=&quot;004D238A&quot;/&gt;&lt;wsp:rsid wsp:val=&quot;004D23A5&quot;/&gt;&lt;wsp:rsid wsp:val=&quot;004D2AB8&quot;/&gt;&lt;wsp:rsid wsp:val=&quot;004D2B84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DBD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9C&quot;/&gt;&lt;wsp:rsid wsp:val=&quot;004D607A&quot;/&gt;&lt;wsp:rsid wsp:val=&quot;004D60A7&quot;/&gt;&lt;wsp:rsid wsp:val=&quot;004D60DD&quot;/&gt;&lt;wsp:rsid wsp:val=&quot;004D61DF&quot;/&gt;&lt;wsp:rsid wsp:val=&quot;004D663D&quot;/&gt;&lt;wsp:rsid wsp:val=&quot;004D6769&quot;/&gt;&lt;wsp:rsid wsp:val=&quot;004D680B&quot;/&gt;&lt;wsp:rsid wsp:val=&quot;004D68A3&quot;/&gt;&lt;wsp:rsid wsp:val=&quot;004D6EC2&quot;/&gt;&lt;wsp:rsid wsp:val=&quot;004D6F8A&quot;/&gt;&lt;wsp:rsid wsp:val=&quot;004D722B&quot;/&gt;&lt;wsp:rsid wsp:val=&quot;004D7409&quot;/&gt;&lt;wsp:rsid wsp:val=&quot;004D7614&quot;/&gt;&lt;wsp:rsid wsp:val=&quot;004D780D&quot;/&gt;&lt;wsp:rsid wsp:val=&quot;004D7A0B&quot;/&gt;&lt;wsp:rsid wsp:val=&quot;004D7A0D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DA5&quot;/&gt;&lt;wsp:rsid wsp:val=&quot;004E0F0A&quot;/&gt;&lt;wsp:rsid wsp:val=&quot;004E1062&quot;/&gt;&lt;wsp:rsid wsp:val=&quot;004E1245&quot;/&gt;&lt;wsp:rsid wsp:val=&quot;004E13C1&quot;/&gt;&lt;wsp:rsid wsp:val=&quot;004E1A22&quot;/&gt;&lt;wsp:rsid wsp:val=&quot;004E1A82&quot;/&gt;&lt;wsp:rsid wsp:val=&quot;004E1C7D&quot;/&gt;&lt;wsp:rsid wsp:val=&quot;004E1CB6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A9&quot;/&gt;&lt;wsp:rsid wsp:val=&quot;004E4233&quot;/&gt;&lt;wsp:rsid wsp:val=&quot;004E4292&quot;/&gt;&lt;wsp:rsid wsp:val=&quot;004E429F&quot;/&gt;&lt;wsp:rsid wsp:val=&quot;004E4565&quot;/&gt;&lt;wsp:rsid wsp:val=&quot;004E4C3B&quot;/&gt;&lt;wsp:rsid wsp:val=&quot;004E4CFB&quot;/&gt;&lt;wsp:rsid wsp:val=&quot;004E4E27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A20&quot;/&gt;&lt;wsp:rsid wsp:val=&quot;004E723C&quot;/&gt;&lt;wsp:rsid wsp:val=&quot;004E7288&quot;/&gt;&lt;wsp:rsid wsp:val=&quot;004E7342&quot;/&gt;&lt;wsp:rsid wsp:val=&quot;004E7469&quot;/&gt;&lt;wsp:rsid wsp:val=&quot;004E7863&quot;/&gt;&lt;wsp:rsid wsp:val=&quot;004E78C3&quot;/&gt;&lt;wsp:rsid wsp:val=&quot;004E7A8F&quot;/&gt;&lt;wsp:rsid wsp:val=&quot;004F0094&quot;/&gt;&lt;wsp:rsid wsp:val=&quot;004F02EF&quot;/&gt;&lt;wsp:rsid wsp:val=&quot;004F0413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D0D&quot;/&gt;&lt;wsp:rsid wsp:val=&quot;004F0DFA&quot;/&gt;&lt;wsp:rsid wsp:val=&quot;004F0E1F&quot;/&gt;&lt;wsp:rsid wsp:val=&quot;004F0EF4&quot;/&gt;&lt;wsp:rsid wsp:val=&quot;004F1198&quot;/&gt;&lt;wsp:rsid wsp:val=&quot;004F126B&quot;/&gt;&lt;wsp:rsid wsp:val=&quot;004F1401&quot;/&gt;&lt;wsp:rsid wsp:val=&quot;004F162C&quot;/&gt;&lt;wsp:rsid wsp:val=&quot;004F16E7&quot;/&gt;&lt;wsp:rsid wsp:val=&quot;004F17DA&quot;/&gt;&lt;wsp:rsid wsp:val=&quot;004F1B1E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A2B&quot;/&gt;&lt;wsp:rsid wsp:val=&quot;004F2BF2&quot;/&gt;&lt;wsp:rsid wsp:val=&quot;004F2CB8&quot;/&gt;&lt;wsp:rsid wsp:val=&quot;004F2FB6&quot;/&gt;&lt;wsp:rsid wsp:val=&quot;004F3016&quot;/&gt;&lt;wsp:rsid wsp:val=&quot;004F311B&quot;/&gt;&lt;wsp:rsid wsp:val=&quot;004F3347&quot;/&gt;&lt;wsp:rsid wsp:val=&quot;004F3488&quot;/&gt;&lt;wsp:rsid wsp:val=&quot;004F34FA&quot;/&gt;&lt;wsp:rsid wsp:val=&quot;004F3B33&quot;/&gt;&lt;wsp:rsid wsp:val=&quot;004F3F5B&quot;/&gt;&lt;wsp:rsid wsp:val=&quot;004F4597&quot;/&gt;&lt;wsp:rsid wsp:val=&quot;004F47AA&quot;/&gt;&lt;wsp:rsid wsp:val=&quot;004F4875&quot;/&gt;&lt;wsp:rsid wsp:val=&quot;004F4A6F&quot;/&gt;&lt;wsp:rsid wsp:val=&quot;004F4B95&quot;/&gt;&lt;wsp:rsid wsp:val=&quot;004F4E39&quot;/&gt;&lt;wsp:rsid wsp:val=&quot;004F59F2&quot;/&gt;&lt;wsp:rsid wsp:val=&quot;004F5B84&quot;/&gt;&lt;wsp:rsid wsp:val=&quot;004F5C26&quot;/&gt;&lt;wsp:rsid wsp:val=&quot;004F6148&quot;/&gt;&lt;wsp:rsid wsp:val=&quot;004F671A&quot;/&gt;&lt;wsp:rsid wsp:val=&quot;004F6886&quot;/&gt;&lt;wsp:rsid wsp:val=&quot;004F690B&quot;/&gt;&lt;wsp:rsid wsp:val=&quot;004F6B6A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B2&quot;/&gt;&lt;wsp:rsid wsp:val=&quot;004F7849&quot;/&gt;&lt;wsp:rsid wsp:val=&quot;004F7BDC&quot;/&gt;&lt;wsp:rsid wsp:val=&quot;004F7D7A&quot;/&gt;&lt;wsp:rsid wsp:val=&quot;00500264&quot;/&gt;&lt;wsp:rsid wsp:val=&quot;005002E4&quot;/&gt;&lt;wsp:rsid wsp:val=&quot;00500446&quot;/&gt;&lt;wsp:rsid wsp:val=&quot;00500545&quot;/&gt;&lt;wsp:rsid wsp:val=&quot;0050057F&quot;/&gt;&lt;wsp:rsid wsp:val=&quot;0050067C&quot;/&gt;&lt;wsp:rsid wsp:val=&quot;00500E51&quot;/&gt;&lt;wsp:rsid wsp:val=&quot;00501174&quot;/&gt;&lt;wsp:rsid wsp:val=&quot;00501430&quot;/&gt;&lt;wsp:rsid wsp:val=&quot;0050183C&quot;/&gt;&lt;wsp:rsid wsp:val=&quot;005018F5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DF1&quot;/&gt;&lt;wsp:rsid wsp:val=&quot;0050307A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60C2&quot;/&gt;&lt;wsp:rsid wsp:val=&quot;00506261&quot;/&gt;&lt;wsp:rsid wsp:val=&quot;005062FA&quot;/&gt;&lt;wsp:rsid wsp:val=&quot;005066B1&quot;/&gt;&lt;wsp:rsid wsp:val=&quot;005067B7&quot;/&gt;&lt;wsp:rsid wsp:val=&quot;00506828&quot;/&gt;&lt;wsp:rsid wsp:val=&quot;0050697D&quot;/&gt;&lt;wsp:rsid wsp:val=&quot;00506E27&quot;/&gt;&lt;wsp:rsid wsp:val=&quot;00506E32&quot;/&gt;&lt;wsp:rsid wsp:val=&quot;00506ECA&quot;/&gt;&lt;wsp:rsid wsp:val=&quot;0050701B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5005&quot;/&gt;&lt;wsp:rsid wsp:val=&quot;0051501E&quot;/&gt;&lt;wsp:rsid wsp:val=&quot;00515237&quot;/&gt;&lt;wsp:rsid wsp:val=&quot;00515274&quot;/&gt;&lt;wsp:rsid wsp:val=&quot;00515393&quot;/&gt;&lt;wsp:rsid wsp:val=&quot;00515450&quot;/&gt;&lt;wsp:rsid wsp:val=&quot;00515460&quot;/&gt;&lt;wsp:rsid wsp:val=&quot;005154F5&quot;/&gt;&lt;wsp:rsid wsp:val=&quot;005158D6&quot;/&gt;&lt;wsp:rsid wsp:val=&quot;00515E75&quot;/&gt;&lt;wsp:rsid wsp:val=&quot;00516133&quot;/&gt;&lt;wsp:rsid wsp:val=&quot;00516280&quot;/&gt;&lt;wsp:rsid wsp:val=&quot;00516399&quot;/&gt;&lt;wsp:rsid wsp:val=&quot;005165AA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EB4&quot;/&gt;&lt;wsp:rsid wsp:val=&quot;00517002&quot;/&gt;&lt;wsp:rsid wsp:val=&quot;00517510&quot;/&gt;&lt;wsp:rsid wsp:val=&quot;00517772&quot;/&gt;&lt;wsp:rsid wsp:val=&quot;00517988&quot;/&gt;&lt;wsp:rsid wsp:val=&quot;0051798C&quot;/&gt;&lt;wsp:rsid wsp:val=&quot;00517B97&quot;/&gt;&lt;wsp:rsid wsp:val=&quot;00517EC1&quot;/&gt;&lt;wsp:rsid wsp:val=&quot;005203B1&quot;/&gt;&lt;wsp:rsid wsp:val=&quot;0052063D&quot;/&gt;&lt;wsp:rsid wsp:val=&quot;00520654&quot;/&gt;&lt;wsp:rsid wsp:val=&quot;005209D5&quot;/&gt;&lt;wsp:rsid wsp:val=&quot;005209EA&quot;/&gt;&lt;wsp:rsid wsp:val=&quot;00520A56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250&quot;/&gt;&lt;wsp:rsid wsp:val=&quot;005222BD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42E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BE&quot;/&gt;&lt;wsp:rsid wsp:val=&quot;00525947&quot;/&gt;&lt;wsp:rsid wsp:val=&quot;00525A4F&quot;/&gt;&lt;wsp:rsid wsp:val=&quot;00525B4E&quot;/&gt;&lt;wsp:rsid wsp:val=&quot;00525EF7&quot;/&gt;&lt;wsp:rsid wsp:val=&quot;00526120&quot;/&gt;&lt;wsp:rsid wsp:val=&quot;0052626A&quot;/&gt;&lt;wsp:rsid wsp:val=&quot;00526605&quot;/&gt;&lt;wsp:rsid wsp:val=&quot;00526B98&quot;/&gt;&lt;wsp:rsid wsp:val=&quot;005272FC&quot;/&gt;&lt;wsp:rsid wsp:val=&quot;00527429&quot;/&gt;&lt;wsp:rsid wsp:val=&quot;0052745D&quot;/&gt;&lt;wsp:rsid wsp:val=&quot;005277AD&quot;/&gt;&lt;wsp:rsid wsp:val=&quot;00527B82&quot;/&gt;&lt;wsp:rsid wsp:val=&quot;00527F9D&quot;/&gt;&lt;wsp:rsid wsp:val=&quot;00530053&quot;/&gt;&lt;wsp:rsid wsp:val=&quot;005301D4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757&quot;/&gt;&lt;wsp:rsid wsp:val=&quot;00531808&quot;/&gt;&lt;wsp:rsid wsp:val=&quot;00532047&quot;/&gt;&lt;wsp:rsid wsp:val=&quot;005321BA&quot;/&gt;&lt;wsp:rsid wsp:val=&quot;005322BD&quot;/&gt;&lt;wsp:rsid wsp:val=&quot;00532425&quot;/&gt;&lt;wsp:rsid wsp:val=&quot;00532A1E&quot;/&gt;&lt;wsp:rsid wsp:val=&quot;00532B6B&quot;/&gt;&lt;wsp:rsid wsp:val=&quot;00532F44&quot;/&gt;&lt;wsp:rsid wsp:val=&quot;00532F73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332&quot;/&gt;&lt;wsp:rsid wsp:val=&quot;00535696&quot;/&gt;&lt;wsp:rsid wsp:val=&quot;005358AB&quot;/&gt;&lt;wsp:rsid wsp:val=&quot;00535A9C&quot;/&gt;&lt;wsp:rsid wsp:val=&quot;00535AE7&quot;/&gt;&lt;wsp:rsid wsp:val=&quot;00535E74&quot;/&gt;&lt;wsp:rsid wsp:val=&quot;00535F7A&quot;/&gt;&lt;wsp:rsid wsp:val=&quot;00535F8F&quot;/&gt;&lt;wsp:rsid wsp:val=&quot;00536765&quot;/&gt;&lt;wsp:rsid wsp:val=&quot;00536ECC&quot;/&gt;&lt;wsp:rsid wsp:val=&quot;0053714E&quot;/&gt;&lt;wsp:rsid wsp:val=&quot;00537348&quot;/&gt;&lt;wsp:rsid wsp:val=&quot;005375B4&quot;/&gt;&lt;wsp:rsid wsp:val=&quot;00537624&quot;/&gt;&lt;wsp:rsid wsp:val=&quot;005376D9&quot;/&gt;&lt;wsp:rsid wsp:val=&quot;00537CB6&quot;/&gt;&lt;wsp:rsid wsp:val=&quot;00537E7F&quot;/&gt;&lt;wsp:rsid wsp:val=&quot;00537E8D&quot;/&gt;&lt;wsp:rsid wsp:val=&quot;00537F50&quot;/&gt;&lt;wsp:rsid wsp:val=&quot;00540515&quot;/&gt;&lt;wsp:rsid wsp:val=&quot;00540760&quot;/&gt;&lt;wsp:rsid wsp:val=&quot;00540ADB&quot;/&gt;&lt;wsp:rsid wsp:val=&quot;00540B57&quot;/&gt;&lt;wsp:rsid wsp:val=&quot;00540C82&quot;/&gt;&lt;wsp:rsid wsp:val=&quot;005413A2&quot;/&gt;&lt;wsp:rsid wsp:val=&quot;00541785&quot;/&gt;&lt;wsp:rsid wsp:val=&quot;00541946&quot;/&gt;&lt;wsp:rsid wsp:val=&quot;00541950&quot;/&gt;&lt;wsp:rsid wsp:val=&quot;00541E5F&quot;/&gt;&lt;wsp:rsid wsp:val=&quot;00541FB6&quot;/&gt;&lt;wsp:rsid wsp:val=&quot;00542196&quot;/&gt;&lt;wsp:rsid wsp:val=&quot;005422F2&quot;/&gt;&lt;wsp:rsid wsp:val=&quot;0054242E&quot;/&gt;&lt;wsp:rsid wsp:val=&quot;005429E6&quot;/&gt;&lt;wsp:rsid wsp:val=&quot;005430A1&quot;/&gt;&lt;wsp:rsid wsp:val=&quot;0054339E&quot;/&gt;&lt;wsp:rsid wsp:val=&quot;0054345A&quot;/&gt;&lt;wsp:rsid wsp:val=&quot;005437F9&quot;/&gt;&lt;wsp:rsid wsp:val=&quot;00543A5F&quot;/&gt;&lt;wsp:rsid wsp:val=&quot;00543D0A&quot;/&gt;&lt;wsp:rsid wsp:val=&quot;00544289&quot;/&gt;&lt;wsp:rsid wsp:val=&quot;005443E8&quot;/&gt;&lt;wsp:rsid wsp:val=&quot;005446E0&quot;/&gt;&lt;wsp:rsid wsp:val=&quot;00544838&quot;/&gt;&lt;wsp:rsid wsp:val=&quot;00544A44&quot;/&gt;&lt;wsp:rsid wsp:val=&quot;00544A45&quot;/&gt;&lt;wsp:rsid wsp:val=&quot;005450AD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D56&quot;/&gt;&lt;wsp:rsid wsp:val=&quot;00545E8B&quot;/&gt;&lt;wsp:rsid wsp:val=&quot;00546203&quot;/&gt;&lt;wsp:rsid wsp:val=&quot;005462BB&quot;/&gt;&lt;wsp:rsid wsp:val=&quot;0054639F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428&quot;/&gt;&lt;wsp:rsid wsp:val=&quot;00551032&quot;/&gt;&lt;wsp:rsid wsp:val=&quot;00551490&quot;/&gt;&lt;wsp:rsid wsp:val=&quot;0055162F&quot;/&gt;&lt;wsp:rsid wsp:val=&quot;005517C0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246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B55&quot;/&gt;&lt;wsp:rsid wsp:val=&quot;00554B86&quot;/&gt;&lt;wsp:rsid wsp:val=&quot;00554C47&quot;/&gt;&lt;wsp:rsid wsp:val=&quot;00554D83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FEA&quot;/&gt;&lt;wsp:rsid wsp:val=&quot;0055638A&quot;/&gt;&lt;wsp:rsid wsp:val=&quot;00556534&quot;/&gt;&lt;wsp:rsid wsp:val=&quot;00556633&quot;/&gt;&lt;wsp:rsid wsp:val=&quot;005566BA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A28&quot;/&gt;&lt;wsp:rsid wsp:val=&quot;00557E10&quot;/&gt;&lt;wsp:rsid wsp:val=&quot;00557F84&quot;/&gt;&lt;wsp:rsid wsp:val=&quot;00557FBB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CB&quot;/&gt;&lt;wsp:rsid wsp:val=&quot;00560C19&quot;/&gt;&lt;wsp:rsid wsp:val=&quot;00560DFD&quot;/&gt;&lt;wsp:rsid wsp:val=&quot;00560EB6&quot;/&gt;&lt;wsp:rsid wsp:val=&quot;005612B1&quot;/&gt;&lt;wsp:rsid wsp:val=&quot;00561417&quot;/&gt;&lt;wsp:rsid wsp:val=&quot;00561BB4&quot;/&gt;&lt;wsp:rsid wsp:val=&quot;005620EC&quot;/&gt;&lt;wsp:rsid wsp:val=&quot;00562193&quot;/&gt;&lt;wsp:rsid wsp:val=&quot;00562354&quot;/&gt;&lt;wsp:rsid wsp:val=&quot;0056259F&quot;/&gt;&lt;wsp:rsid wsp:val=&quot;00562867&quot;/&gt;&lt;wsp:rsid wsp:val=&quot;005629DE&quot;/&gt;&lt;wsp:rsid wsp:val=&quot;00562AB2&quot;/&gt;&lt;wsp:rsid wsp:val=&quot;00562D68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571&quot;/&gt;&lt;wsp:rsid wsp:val=&quot;00564A4B&quot;/&gt;&lt;wsp:rsid wsp:val=&quot;00564C60&quot;/&gt;&lt;wsp:rsid wsp:val=&quot;00564DEC&quot;/&gt;&lt;wsp:rsid wsp:val=&quot;00564E9E&quot;/&gt;&lt;wsp:rsid wsp:val=&quot;00564E9F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D7&quot;/&gt;&lt;wsp:rsid wsp:val=&quot;00565EFC&quot;/&gt;&lt;wsp:rsid wsp:val=&quot;00566104&quot;/&gt;&lt;wsp:rsid wsp:val=&quot;005662A5&quot;/&gt;&lt;wsp:rsid wsp:val=&quot;0056661E&quot;/&gt;&lt;wsp:rsid wsp:val=&quot;005666A7&quot;/&gt;&lt;wsp:rsid wsp:val=&quot;00566792&quot;/&gt;&lt;wsp:rsid wsp:val=&quot;0056689B&quot;/&gt;&lt;wsp:rsid wsp:val=&quot;00566A8D&quot;/&gt;&lt;wsp:rsid wsp:val=&quot;00567317&quot;/&gt;&lt;wsp:rsid wsp:val=&quot;0056737B&quot;/&gt;&lt;wsp:rsid wsp:val=&quot;005674AD&quot;/&gt;&lt;wsp:rsid wsp:val=&quot;00567558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C2A&quot;/&gt;&lt;wsp:rsid wsp:val=&quot;00567FE1&quot;/&gt;&lt;wsp:rsid wsp:val=&quot;00570117&quot;/&gt;&lt;wsp:rsid wsp:val=&quot;005704A0&quot;/&gt;&lt;wsp:rsid wsp:val=&quot;00570573&quot;/&gt;&lt;wsp:rsid wsp:val=&quot;005705FA&quot;/&gt;&lt;wsp:rsid wsp:val=&quot;005707A6&quot;/&gt;&lt;wsp:rsid wsp:val=&quot;005707EF&quot;/&gt;&lt;wsp:rsid wsp:val=&quot;00570A62&quot;/&gt;&lt;wsp:rsid wsp:val=&quot;00571507&quot;/&gt;&lt;wsp:rsid wsp:val=&quot;00571565&quot;/&gt;&lt;wsp:rsid wsp:val=&quot;005719CF&quot;/&gt;&lt;wsp:rsid wsp:val=&quot;00571A5E&quot;/&gt;&lt;wsp:rsid wsp:val=&quot;00571C27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DD&quot;/&gt;&lt;wsp:rsid wsp:val=&quot;005736E0&quot;/&gt;&lt;wsp:rsid wsp:val=&quot;005737FC&quot;/&gt;&lt;wsp:rsid wsp:val=&quot;00573898&quot;/&gt;&lt;wsp:rsid wsp:val=&quot;00573AF3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833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9F0&quot;/&gt;&lt;wsp:rsid wsp:val=&quot;00576A64&quot;/&gt;&lt;wsp:rsid wsp:val=&quot;005771E6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85&quot;/&gt;&lt;wsp:rsid wsp:val=&quot;0058053C&quot;/&gt;&lt;wsp:rsid wsp:val=&quot;005806A4&quot;/&gt;&lt;wsp:rsid wsp:val=&quot;0058077F&quot;/&gt;&lt;wsp:rsid wsp:val=&quot;00580871&quot;/&gt;&lt;wsp:rsid wsp:val=&quot;005809CC&quot;/&gt;&lt;wsp:rsid wsp:val=&quot;00580AF4&quot;/&gt;&lt;wsp:rsid wsp:val=&quot;005811B1&quot;/&gt;&lt;wsp:rsid wsp:val=&quot;00581278&quot;/&gt;&lt;wsp:rsid wsp:val=&quot;005815DF&quot;/&gt;&lt;wsp:rsid wsp:val=&quot;00581D1B&quot;/&gt;&lt;wsp:rsid wsp:val=&quot;00581E5A&quot;/&gt;&lt;wsp:rsid wsp:val=&quot;00581F03&quot;/&gt;&lt;wsp:rsid wsp:val=&quot;00581F6B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A19&quot;/&gt;&lt;wsp:rsid wsp:val=&quot;00583A61&quot;/&gt;&lt;wsp:rsid wsp:val=&quot;00583FDD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9C3&quot;/&gt;&lt;wsp:rsid wsp:val=&quot;00584B65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FD&quot;/&gt;&lt;wsp:rsid wsp:val=&quot;005860DB&quot;/&gt;&lt;wsp:rsid wsp:val=&quot;005863EA&quot;/&gt;&lt;wsp:rsid wsp:val=&quot;00586666&quot;/&gt;&lt;wsp:rsid wsp:val=&quot;00586711&quot;/&gt;&lt;wsp:rsid wsp:val=&quot;00586760&quot;/&gt;&lt;wsp:rsid wsp:val=&quot;00586AE4&quot;/&gt;&lt;wsp:rsid wsp:val=&quot;00586F1D&quot;/&gt;&lt;wsp:rsid wsp:val=&quot;0058702B&quot;/&gt;&lt;wsp:rsid wsp:val=&quot;0058705E&quot;/&gt;&lt;wsp:rsid wsp:val=&quot;00587213&quot;/&gt;&lt;wsp:rsid wsp:val=&quot;00587885&quot;/&gt;&lt;wsp:rsid wsp:val=&quot;0058793F&quot;/&gt;&lt;wsp:rsid wsp:val=&quot;005879A2&quot;/&gt;&lt;wsp:rsid wsp:val=&quot;00587BC6&quot;/&gt;&lt;wsp:rsid wsp:val=&quot;00587C53&quot;/&gt;&lt;wsp:rsid wsp:val=&quot;00587C5D&quot;/&gt;&lt;wsp:rsid wsp:val=&quot;00587CCE&quot;/&gt;&lt;wsp:rsid wsp:val=&quot;00587D61&quot;/&gt;&lt;wsp:rsid wsp:val=&quot;00587DCA&quot;/&gt;&lt;wsp:rsid wsp:val=&quot;00590268&quot;/&gt;&lt;wsp:rsid wsp:val=&quot;005906CB&quot;/&gt;&lt;wsp:rsid wsp:val=&quot;00590854&quot;/&gt;&lt;wsp:rsid wsp:val=&quot;00590957&quot;/&gt;&lt;wsp:rsid wsp:val=&quot;00590AF3&quot;/&gt;&lt;wsp:rsid wsp:val=&quot;00590E14&quot;/&gt;&lt;wsp:rsid wsp:val=&quot;00590E98&quot;/&gt;&lt;wsp:rsid wsp:val=&quot;00591051&quot;/&gt;&lt;wsp:rsid wsp:val=&quot;005917D9&quot;/&gt;&lt;wsp:rsid wsp:val=&quot;00591922&quot;/&gt;&lt;wsp:rsid wsp:val=&quot;005919FF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315C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863&quot;/&gt;&lt;wsp:rsid wsp:val=&quot;005948D4&quot;/&gt;&lt;wsp:rsid wsp:val=&quot;00594BF9&quot;/&gt;&lt;wsp:rsid wsp:val=&quot;00594F58&quot;/&gt;&lt;wsp:rsid wsp:val=&quot;00594FCC&quot;/&gt;&lt;wsp:rsid wsp:val=&quot;00595010&quot;/&gt;&lt;wsp:rsid wsp:val=&quot;00595270&quot;/&gt;&lt;wsp:rsid wsp:val=&quot;005952F8&quot;/&gt;&lt;wsp:rsid wsp:val=&quot;00595722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B3&quot;/&gt;&lt;wsp:rsid wsp:val=&quot;005963F0&quot;/&gt;&lt;wsp:rsid wsp:val=&quot;0059653B&quot;/&gt;&lt;wsp:rsid wsp:val=&quot;0059661B&quot;/&gt;&lt;wsp:rsid wsp:val=&quot;0059685C&quot;/&gt;&lt;wsp:rsid wsp:val=&quot;00596C6B&quot;/&gt;&lt;wsp:rsid wsp:val=&quot;00596D23&quot;/&gt;&lt;wsp:rsid wsp:val=&quot;00596EB6&quot;/&gt;&lt;wsp:rsid wsp:val=&quot;00596EEF&quot;/&gt;&lt;wsp:rsid wsp:val=&quot;00596F18&quot;/&gt;&lt;wsp:rsid wsp:val=&quot;005974CE&quot;/&gt;&lt;wsp:rsid wsp:val=&quot;00597561&quot;/&gt;&lt;wsp:rsid wsp:val=&quot;00597722&quot;/&gt;&lt;wsp:rsid wsp:val=&quot;00597768&quot;/&gt;&lt;wsp:rsid wsp:val=&quot;005A00BD&quot;/&gt;&lt;wsp:rsid wsp:val=&quot;005A00BE&quot;/&gt;&lt;wsp:rsid wsp:val=&quot;005A01D0&quot;/&gt;&lt;wsp:rsid wsp:val=&quot;005A02BF&quot;/&gt;&lt;wsp:rsid wsp:val=&quot;005A0445&quot;/&gt;&lt;wsp:rsid wsp:val=&quot;005A0587&quot;/&gt;&lt;wsp:rsid wsp:val=&quot;005A09E2&quot;/&gt;&lt;wsp:rsid wsp:val=&quot;005A0C13&quot;/&gt;&lt;wsp:rsid wsp:val=&quot;005A0E08&quot;/&gt;&lt;wsp:rsid wsp:val=&quot;005A0E12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C8A&quot;/&gt;&lt;wsp:rsid wsp:val=&quot;005A1D6F&quot;/&gt;&lt;wsp:rsid wsp:val=&quot;005A1E2B&quot;/&gt;&lt;wsp:rsid wsp:val=&quot;005A1E96&quot;/&gt;&lt;wsp:rsid wsp:val=&quot;005A20C1&quot;/&gt;&lt;wsp:rsid wsp:val=&quot;005A22E8&quot;/&gt;&lt;wsp:rsid wsp:val=&quot;005A2343&quot;/&gt;&lt;wsp:rsid wsp:val=&quot;005A246C&quot;/&gt;&lt;wsp:rsid wsp:val=&quot;005A2BFF&quot;/&gt;&lt;wsp:rsid wsp:val=&quot;005A2DB3&quot;/&gt;&lt;wsp:rsid wsp:val=&quot;005A2F20&quot;/&gt;&lt;wsp:rsid wsp:val=&quot;005A2F94&quot;/&gt;&lt;wsp:rsid wsp:val=&quot;005A3153&quot;/&gt;&lt;wsp:rsid wsp:val=&quot;005A3405&quot;/&gt;&lt;wsp:rsid wsp:val=&quot;005A37F4&quot;/&gt;&lt;wsp:rsid wsp:val=&quot;005A38CD&quot;/&gt;&lt;wsp:rsid wsp:val=&quot;005A39A7&quot;/&gt;&lt;wsp:rsid wsp:val=&quot;005A3A45&quot;/&gt;&lt;wsp:rsid wsp:val=&quot;005A3CF2&quot;/&gt;&lt;wsp:rsid wsp:val=&quot;005A4244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EFB&quot;/&gt;&lt;wsp:rsid wsp:val=&quot;005A5276&quot;/&gt;&lt;wsp:rsid wsp:val=&quot;005A5425&quot;/&gt;&lt;wsp:rsid wsp:val=&quot;005A561B&quot;/&gt;&lt;wsp:rsid wsp:val=&quot;005A56DD&quot;/&gt;&lt;wsp:rsid wsp:val=&quot;005A56F8&quot;/&gt;&lt;wsp:rsid wsp:val=&quot;005A585B&quot;/&gt;&lt;wsp:rsid wsp:val=&quot;005A5A61&quot;/&gt;&lt;wsp:rsid wsp:val=&quot;005A5D15&quot;/&gt;&lt;wsp:rsid wsp:val=&quot;005A61A9&quot;/&gt;&lt;wsp:rsid wsp:val=&quot;005A64AB&quot;/&gt;&lt;wsp:rsid wsp:val=&quot;005A65DD&quot;/&gt;&lt;wsp:rsid wsp:val=&quot;005A688F&quot;/&gt;&lt;wsp:rsid wsp:val=&quot;005A6914&quot;/&gt;&lt;wsp:rsid wsp:val=&quot;005A6CE3&quot;/&gt;&lt;wsp:rsid wsp:val=&quot;005A71BE&quot;/&gt;&lt;wsp:rsid wsp:val=&quot;005A7356&quot;/&gt;&lt;wsp:rsid wsp:val=&quot;005A747B&quot;/&gt;&lt;wsp:rsid wsp:val=&quot;005A75D3&quot;/&gt;&lt;wsp:rsid wsp:val=&quot;005A7853&quot;/&gt;&lt;wsp:rsid wsp:val=&quot;005A7B47&quot;/&gt;&lt;wsp:rsid wsp:val=&quot;005A7F43&quot;/&gt;&lt;wsp:rsid wsp:val=&quot;005B01BF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E5&quot;/&gt;&lt;wsp:rsid wsp:val=&quot;005B315E&quot;/&gt;&lt;wsp:rsid wsp:val=&quot;005B3526&quot;/&gt;&lt;wsp:rsid wsp:val=&quot;005B35B4&quot;/&gt;&lt;wsp:rsid wsp:val=&quot;005B3728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DF&quot;/&gt;&lt;wsp:rsid wsp:val=&quot;005B5987&quot;/&gt;&lt;wsp:rsid wsp:val=&quot;005B5A5D&quot;/&gt;&lt;wsp:rsid wsp:val=&quot;005B5EFB&quot;/&gt;&lt;wsp:rsid wsp:val=&quot;005B5F4D&quot;/&gt;&lt;wsp:rsid wsp:val=&quot;005B6078&quot;/&gt;&lt;wsp:rsid wsp:val=&quot;005B60AC&quot;/&gt;&lt;wsp:rsid wsp:val=&quot;005B62ED&quot;/&gt;&lt;wsp:rsid wsp:val=&quot;005B655B&quot;/&gt;&lt;wsp:rsid wsp:val=&quot;005B678E&quot;/&gt;&lt;wsp:rsid wsp:val=&quot;005B6A91&quot;/&gt;&lt;wsp:rsid wsp:val=&quot;005B6C4D&quot;/&gt;&lt;wsp:rsid wsp:val=&quot;005B6EE2&quot;/&gt;&lt;wsp:rsid wsp:val=&quot;005B7485&quot;/&gt;&lt;wsp:rsid wsp:val=&quot;005B756E&quot;/&gt;&lt;wsp:rsid wsp:val=&quot;005B763B&quot;/&gt;&lt;wsp:rsid wsp:val=&quot;005B78CF&quot;/&gt;&lt;wsp:rsid wsp:val=&quot;005B79BA&quot;/&gt;&lt;wsp:rsid wsp:val=&quot;005B7A93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ED&quot;/&gt;&lt;wsp:rsid wsp:val=&quot;005C0BBC&quot;/&gt;&lt;wsp:rsid wsp:val=&quot;005C0F64&quot;/&gt;&lt;wsp:rsid wsp:val=&quot;005C13BB&quot;/&gt;&lt;wsp:rsid wsp:val=&quot;005C1651&quot;/&gt;&lt;wsp:rsid wsp:val=&quot;005C1A56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56A&quot;/&gt;&lt;wsp:rsid wsp:val=&quot;005C2757&quot;/&gt;&lt;wsp:rsid wsp:val=&quot;005C2876&quot;/&gt;&lt;wsp:rsid wsp:val=&quot;005C291D&quot;/&gt;&lt;wsp:rsid wsp:val=&quot;005C2C8F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9C7&quot;/&gt;&lt;wsp:rsid wsp:val=&quot;005C4B2F&quot;/&gt;&lt;wsp:rsid wsp:val=&quot;005C4DFC&quot;/&gt;&lt;wsp:rsid wsp:val=&quot;005C51A9&quot;/&gt;&lt;wsp:rsid wsp:val=&quot;005C51F3&quot;/&gt;&lt;wsp:rsid wsp:val=&quot;005C5302&quot;/&gt;&lt;wsp:rsid wsp:val=&quot;005C57D2&quot;/&gt;&lt;wsp:rsid wsp:val=&quot;005C58CE&quot;/&gt;&lt;wsp:rsid wsp:val=&quot;005C5AEF&quot;/&gt;&lt;wsp:rsid wsp:val=&quot;005C5ED5&quot;/&gt;&lt;wsp:rsid wsp:val=&quot;005C65FC&quot;/&gt;&lt;wsp:rsid wsp:val=&quot;005C6A5C&quot;/&gt;&lt;wsp:rsid wsp:val=&quot;005C6B2D&quot;/&gt;&lt;wsp:rsid wsp:val=&quot;005C6C1A&quot;/&gt;&lt;wsp:rsid wsp:val=&quot;005C6DFD&quot;/&gt;&lt;wsp:rsid wsp:val=&quot;005C71FD&quot;/&gt;&lt;wsp:rsid wsp:val=&quot;005C730C&quot;/&gt;&lt;wsp:rsid wsp:val=&quot;005C7863&quot;/&gt;&lt;wsp:rsid wsp:val=&quot;005C795E&quot;/&gt;&lt;wsp:rsid wsp:val=&quot;005C7A16&quot;/&gt;&lt;wsp:rsid wsp:val=&quot;005C7A64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336&quot;/&gt;&lt;wsp:rsid wsp:val=&quot;005D170B&quot;/&gt;&lt;wsp:rsid wsp:val=&quot;005D18DD&quot;/&gt;&lt;wsp:rsid wsp:val=&quot;005D1BBC&quot;/&gt;&lt;wsp:rsid wsp:val=&quot;005D1C11&quot;/&gt;&lt;wsp:rsid wsp:val=&quot;005D1E48&quot;/&gt;&lt;wsp:rsid wsp:val=&quot;005D1F10&quot;/&gt;&lt;wsp:rsid wsp:val=&quot;005D1FB4&quot;/&gt;&lt;wsp:rsid wsp:val=&quot;005D26DB&quot;/&gt;&lt;wsp:rsid wsp:val=&quot;005D2858&quot;/&gt;&lt;wsp:rsid wsp:val=&quot;005D2B36&quot;/&gt;&lt;wsp:rsid wsp:val=&quot;005D2E43&quot;/&gt;&lt;wsp:rsid wsp:val=&quot;005D2FAA&quot;/&gt;&lt;wsp:rsid wsp:val=&quot;005D30CA&quot;/&gt;&lt;wsp:rsid wsp:val=&quot;005D319C&quot;/&gt;&lt;wsp:rsid wsp:val=&quot;005D321B&quot;/&gt;&lt;wsp:rsid wsp:val=&quot;005D32F7&quot;/&gt;&lt;wsp:rsid wsp:val=&quot;005D3568&quot;/&gt;&lt;wsp:rsid wsp:val=&quot;005D367F&quot;/&gt;&lt;wsp:rsid wsp:val=&quot;005D3A0F&quot;/&gt;&lt;wsp:rsid wsp:val=&quot;005D3E1C&quot;/&gt;&lt;wsp:rsid wsp:val=&quot;005D4259&quot;/&gt;&lt;wsp:rsid wsp:val=&quot;005D43FE&quot;/&gt;&lt;wsp:rsid wsp:val=&quot;005D48A8&quot;/&gt;&lt;wsp:rsid wsp:val=&quot;005D48B3&quot;/&gt;&lt;wsp:rsid wsp:val=&quot;005D499E&quot;/&gt;&lt;wsp:rsid wsp:val=&quot;005D50AF&quot;/&gt;&lt;wsp:rsid wsp:val=&quot;005D5337&quot;/&gt;&lt;wsp:rsid wsp:val=&quot;005D57B0&quot;/&gt;&lt;wsp:rsid wsp:val=&quot;005D57F0&quot;/&gt;&lt;wsp:rsid wsp:val=&quot;005D5885&quot;/&gt;&lt;wsp:rsid wsp:val=&quot;005D5BE7&quot;/&gt;&lt;wsp:rsid wsp:val=&quot;005D5C76&quot;/&gt;&lt;wsp:rsid wsp:val=&quot;005D5C7C&quot;/&gt;&lt;wsp:rsid wsp:val=&quot;005D5CDD&quot;/&gt;&lt;wsp:rsid wsp:val=&quot;005D5F91&quot;/&gt;&lt;wsp:rsid wsp:val=&quot;005D61B7&quot;/&gt;&lt;wsp:rsid wsp:val=&quot;005D621B&quot;/&gt;&lt;wsp:rsid wsp:val=&quot;005D64FE&quot;/&gt;&lt;wsp:rsid wsp:val=&quot;005D67F5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9B2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602&quot;/&gt;&lt;wsp:rsid wsp:val=&quot;005E0897&quot;/&gt;&lt;wsp:rsid wsp:val=&quot;005E08AD&quot;/&gt;&lt;wsp:rsid wsp:val=&quot;005E0B7B&quot;/&gt;&lt;wsp:rsid wsp:val=&quot;005E0E5D&quot;/&gt;&lt;wsp:rsid wsp:val=&quot;005E0F6F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728&quot;/&gt;&lt;wsp:rsid wsp:val=&quot;005E3967&quot;/&gt;&lt;wsp:rsid wsp:val=&quot;005E3A39&quot;/&gt;&lt;wsp:rsid wsp:val=&quot;005E3BE4&quot;/&gt;&lt;wsp:rsid wsp:val=&quot;005E402E&quot;/&gt;&lt;wsp:rsid wsp:val=&quot;005E405D&quot;/&gt;&lt;wsp:rsid wsp:val=&quot;005E4181&quot;/&gt;&lt;wsp:rsid wsp:val=&quot;005E43D4&quot;/&gt;&lt;wsp:rsid wsp:val=&quot;005E444C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60B4&quot;/&gt;&lt;wsp:rsid wsp:val=&quot;005E62BD&quot;/&gt;&lt;wsp:rsid wsp:val=&quot;005E64C5&quot;/&gt;&lt;wsp:rsid wsp:val=&quot;005E674C&quot;/&gt;&lt;wsp:rsid wsp:val=&quot;005E6D96&quot;/&gt;&lt;wsp:rsid wsp:val=&quot;005E6EFC&quot;/&gt;&lt;wsp:rsid wsp:val=&quot;005E7765&quot;/&gt;&lt;wsp:rsid wsp:val=&quot;005E78C9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781&quot;/&gt;&lt;wsp:rsid wsp:val=&quot;005F1BA6&quot;/&gt;&lt;wsp:rsid wsp:val=&quot;005F1C32&quot;/&gt;&lt;wsp:rsid wsp:val=&quot;005F1DC5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B6D&quot;/&gt;&lt;wsp:rsid wsp:val=&quot;005F5B9F&quot;/&gt;&lt;wsp:rsid wsp:val=&quot;005F5D78&quot;/&gt;&lt;wsp:rsid wsp:val=&quot;005F5E70&quot;/&gt;&lt;wsp:rsid wsp:val=&quot;005F6082&quot;/&gt;&lt;wsp:rsid wsp:val=&quot;005F646B&quot;/&gt;&lt;wsp:rsid wsp:val=&quot;005F64AB&quot;/&gt;&lt;wsp:rsid wsp:val=&quot;005F66BB&quot;/&gt;&lt;wsp:rsid wsp:val=&quot;005F67B8&quot;/&gt;&lt;wsp:rsid wsp:val=&quot;005F6BB9&quot;/&gt;&lt;wsp:rsid wsp:val=&quot;005F6C3E&quot;/&gt;&lt;wsp:rsid wsp:val=&quot;005F6CC3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86E&quot;/&gt;&lt;wsp:rsid wsp:val=&quot;006010F3&quot;/&gt;&lt;wsp:rsid wsp:val=&quot;0060110A&quot;/&gt;&lt;wsp:rsid wsp:val=&quot;006013B2&quot;/&gt;&lt;wsp:rsid wsp:val=&quot;006013F2&quot;/&gt;&lt;wsp:rsid wsp:val=&quot;006019D2&quot;/&gt;&lt;wsp:rsid wsp:val=&quot;00601CA7&quot;/&gt;&lt;wsp:rsid wsp:val=&quot;00601D73&quot;/&gt;&lt;wsp:rsid wsp:val=&quot;00601DD0&quot;/&gt;&lt;wsp:rsid wsp:val=&quot;00602061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752&quot;/&gt;&lt;wsp:rsid wsp:val=&quot;00603E75&quot;/&gt;&lt;wsp:rsid wsp:val=&quot;0060482D&quot;/&gt;&lt;wsp:rsid wsp:val=&quot;00604CD0&quot;/&gt;&lt;wsp:rsid wsp:val=&quot;00604FC2&quot;/&gt;&lt;wsp:rsid wsp:val=&quot;006051C9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AD&quot;/&gt;&lt;wsp:rsid wsp:val=&quot;00607AF4&quot;/&gt;&lt;wsp:rsid wsp:val=&quot;00607BFF&quot;/&gt;&lt;wsp:rsid wsp:val=&quot;00607FD9&quot;/&gt;&lt;wsp:rsid wsp:val=&quot;00610051&quot;/&gt;&lt;wsp:rsid wsp:val=&quot;00610260&quot;/&gt;&lt;wsp:rsid wsp:val=&quot;006104F7&quot;/&gt;&lt;wsp:rsid wsp:val=&quot;00610536&quot;/&gt;&lt;wsp:rsid wsp:val=&quot;006105DC&quot;/&gt;&lt;wsp:rsid wsp:val=&quot;00610D14&quot;/&gt;&lt;wsp:rsid wsp:val=&quot;00610E7D&quot;/&gt;&lt;wsp:rsid wsp:val=&quot;0061110D&quot;/&gt;&lt;wsp:rsid wsp:val=&quot;006113FE&quot;/&gt;&lt;wsp:rsid wsp:val=&quot;00611A1B&quot;/&gt;&lt;wsp:rsid wsp:val=&quot;00612053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62A&quot;/&gt;&lt;wsp:rsid wsp:val=&quot;00613650&quot;/&gt;&lt;wsp:rsid wsp:val=&quot;006137F2&quot;/&gt;&lt;wsp:rsid wsp:val=&quot;00613E23&quot;/&gt;&lt;wsp:rsid wsp:val=&quot;00613E7F&quot;/&gt;&lt;wsp:rsid wsp:val=&quot;00613FC4&quot;/&gt;&lt;wsp:rsid wsp:val=&quot;006141CD&quot;/&gt;&lt;wsp:rsid wsp:val=&quot;00614259&quot;/&gt;&lt;wsp:rsid wsp:val=&quot;0061433B&quot;/&gt;&lt;wsp:rsid wsp:val=&quot;0061444B&quot;/&gt;&lt;wsp:rsid wsp:val=&quot;00614A05&quot;/&gt;&lt;wsp:rsid wsp:val=&quot;00614F8C&quot;/&gt;&lt;wsp:rsid wsp:val=&quot;0061538C&quot;/&gt;&lt;wsp:rsid wsp:val=&quot;00615A9A&quot;/&gt;&lt;wsp:rsid wsp:val=&quot;00615DD7&quot;/&gt;&lt;wsp:rsid wsp:val=&quot;00615F28&quot;/&gt;&lt;wsp:rsid wsp:val=&quot;00615FBB&quot;/&gt;&lt;wsp:rsid wsp:val=&quot;00615FCC&quot;/&gt;&lt;wsp:rsid wsp:val=&quot;006165E6&quot;/&gt;&lt;wsp:rsid wsp:val=&quot;0061684A&quot;/&gt;&lt;wsp:rsid wsp:val=&quot;00616949&quot;/&gt;&lt;wsp:rsid wsp:val=&quot;00616CAB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705&quot;/&gt;&lt;wsp:rsid wsp:val=&quot;0061780A&quot;/&gt;&lt;wsp:rsid wsp:val=&quot;006179F2&quot;/&gt;&lt;wsp:rsid wsp:val=&quot;006179F9&quot;/&gt;&lt;wsp:rsid wsp:val=&quot;00617CDB&quot;/&gt;&lt;wsp:rsid wsp:val=&quot;00617E5E&quot;/&gt;&lt;wsp:rsid wsp:val=&quot;0062004A&quot;/&gt;&lt;wsp:rsid wsp:val=&quot;00620174&quot;/&gt;&lt;wsp:rsid wsp:val=&quot;006207EF&quot;/&gt;&lt;wsp:rsid wsp:val=&quot;00620931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CDB&quot;/&gt;&lt;wsp:rsid wsp:val=&quot;00621DD2&quot;/&gt;&lt;wsp:rsid wsp:val=&quot;00621EB4&quot;/&gt;&lt;wsp:rsid wsp:val=&quot;00621FB3&quot;/&gt;&lt;wsp:rsid wsp:val=&quot;00621FD8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B31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90E&quot;/&gt;&lt;wsp:rsid wsp:val=&quot;00626AFD&quot;/&gt;&lt;wsp:rsid wsp:val=&quot;00626DBD&quot;/&gt;&lt;wsp:rsid wsp:val=&quot;00626E95&quot;/&gt;&lt;wsp:rsid wsp:val=&quot;0062742C&quot;/&gt;&lt;wsp:rsid wsp:val=&quot;00627629&quot;/&gt;&lt;wsp:rsid wsp:val=&quot;006277F5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AB3&quot;/&gt;&lt;wsp:rsid wsp:val=&quot;006316C2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AFC&quot;/&gt;&lt;wsp:rsid wsp:val=&quot;00632B17&quot;/&gt;&lt;wsp:rsid wsp:val=&quot;00632BD8&quot;/&gt;&lt;wsp:rsid wsp:val=&quot;00632F18&quot;/&gt;&lt;wsp:rsid wsp:val=&quot;006332E9&quot;/&gt;&lt;wsp:rsid wsp:val=&quot;006335E7&quot;/&gt;&lt;wsp:rsid wsp:val=&quot;006339DD&quot;/&gt;&lt;wsp:rsid wsp:val=&quot;00634309&quot;/&gt;&lt;wsp:rsid wsp:val=&quot;006344DD&quot;/&gt;&lt;wsp:rsid wsp:val=&quot;00634672&quot;/&gt;&lt;wsp:rsid wsp:val=&quot;00634736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7E&quot;/&gt;&lt;wsp:rsid wsp:val=&quot;006357C6&quot;/&gt;&lt;wsp:rsid wsp:val=&quot;006357D9&quot;/&gt;&lt;wsp:rsid wsp:val=&quot;00635A37&quot;/&gt;&lt;wsp:rsid wsp:val=&quot;00635AC2&quot;/&gt;&lt;wsp:rsid wsp:val=&quot;00635D00&quot;/&gt;&lt;wsp:rsid wsp:val=&quot;006365B6&quot;/&gt;&lt;wsp:rsid wsp:val=&quot;006369B2&quot;/&gt;&lt;wsp:rsid wsp:val=&quot;00636BFC&quot;/&gt;&lt;wsp:rsid wsp:val=&quot;00637038&quot;/&gt;&lt;wsp:rsid wsp:val=&quot;00637251&quot;/&gt;&lt;wsp:rsid wsp:val=&quot;006375DC&quot;/&gt;&lt;wsp:rsid wsp:val=&quot;0063763B&quot;/&gt;&lt;wsp:rsid wsp:val=&quot;006377A6&quot;/&gt;&lt;wsp:rsid wsp:val=&quot;00637BBB&quot;/&gt;&lt;wsp:rsid wsp:val=&quot;00637CE9&quot;/&gt;&lt;wsp:rsid wsp:val=&quot;00637EC3&quot;/&gt;&lt;wsp:rsid wsp:val=&quot;006400A9&quot;/&gt;&lt;wsp:rsid wsp:val=&quot;006404DB&quot;/&gt;&lt;wsp:rsid wsp:val=&quot;006407A5&quot;/&gt;&lt;wsp:rsid wsp:val=&quot;00640C94&quot;/&gt;&lt;wsp:rsid wsp:val=&quot;00640F3B&quot;/&gt;&lt;wsp:rsid wsp:val=&quot;00641313&quot;/&gt;&lt;wsp:rsid wsp:val=&quot;00641334&quot;/&gt;&lt;wsp:rsid wsp:val=&quot;006413B4&quot;/&gt;&lt;wsp:rsid wsp:val=&quot;00641424&quot;/&gt;&lt;wsp:rsid wsp:val=&quot;00641879&quot;/&gt;&lt;wsp:rsid wsp:val=&quot;0064191E&quot;/&gt;&lt;wsp:rsid wsp:val=&quot;0064193B&quot;/&gt;&lt;wsp:rsid wsp:val=&quot;00641A93&quot;/&gt;&lt;wsp:rsid wsp:val=&quot;00642166&quot;/&gt;&lt;wsp:rsid wsp:val=&quot;006421EE&quot;/&gt;&lt;wsp:rsid wsp:val=&quot;0064246A&quot;/&gt;&lt;wsp:rsid wsp:val=&quot;006425AC&quot;/&gt;&lt;wsp:rsid wsp:val=&quot;00642A19&quot;/&gt;&lt;wsp:rsid wsp:val=&quot;00642B3D&quot;/&gt;&lt;wsp:rsid wsp:val=&quot;00642B5B&quot;/&gt;&lt;wsp:rsid wsp:val=&quot;00642F10&quot;/&gt;&lt;wsp:rsid wsp:val=&quot;00642FD8&quot;/&gt;&lt;wsp:rsid wsp:val=&quot;00642FE2&quot;/&gt;&lt;wsp:rsid wsp:val=&quot;00643421&quot;/&gt;&lt;wsp:rsid wsp:val=&quot;006438E1&quot;/&gt;&lt;wsp:rsid wsp:val=&quot;006439D5&quot;/&gt;&lt;wsp:rsid wsp:val=&quot;006439FC&quot;/&gt;&lt;wsp:rsid wsp:val=&quot;00643A62&quot;/&gt;&lt;wsp:rsid wsp:val=&quot;00643D42&quot;/&gt;&lt;wsp:rsid wsp:val=&quot;00643D93&quot;/&gt;&lt;wsp:rsid wsp:val=&quot;00643DC7&quot;/&gt;&lt;wsp:rsid wsp:val=&quot;006440B9&quot;/&gt;&lt;wsp:rsid wsp:val=&quot;006441D6&quot;/&gt;&lt;wsp:rsid wsp:val=&quot;00644410&quot;/&gt;&lt;wsp:rsid wsp:val=&quot;0064448D&quot;/&gt;&lt;wsp:rsid wsp:val=&quot;00644795&quot;/&gt;&lt;wsp:rsid wsp:val=&quot;0064485D&quot;/&gt;&lt;wsp:rsid wsp:val=&quot;00644CAB&quot;/&gt;&lt;wsp:rsid wsp:val=&quot;00644DCE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61BB&quot;/&gt;&lt;wsp:rsid wsp:val=&quot;0064622C&quot;/&gt;&lt;wsp:rsid wsp:val=&quot;00646990&quot;/&gt;&lt;wsp:rsid wsp:val=&quot;00646AFF&quot;/&gt;&lt;wsp:rsid wsp:val=&quot;00646B4B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5A1&quot;/&gt;&lt;wsp:rsid wsp:val=&quot;00647723&quot;/&gt;&lt;wsp:rsid wsp:val=&quot;0064776E&quot;/&gt;&lt;wsp:rsid wsp:val=&quot;00647999&quot;/&gt;&lt;wsp:rsid wsp:val=&quot;00647EB1&quot;/&gt;&lt;wsp:rsid wsp:val=&quot;00650061&quot;/&gt;&lt;wsp:rsid wsp:val=&quot;00650604&quot;/&gt;&lt;wsp:rsid wsp:val=&quot;006506B8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C5D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5E8&quot;/&gt;&lt;wsp:rsid wsp:val=&quot;00653D73&quot;/&gt;&lt;wsp:rsid wsp:val=&quot;00654139&quot;/&gt;&lt;wsp:rsid wsp:val=&quot;00654538&quot;/&gt;&lt;wsp:rsid wsp:val=&quot;006545F1&quot;/&gt;&lt;wsp:rsid wsp:val=&quot;006546F5&quot;/&gt;&lt;wsp:rsid wsp:val=&quot;0065488E&quot;/&gt;&lt;wsp:rsid wsp:val=&quot;00654944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5B8&quot;/&gt;&lt;wsp:rsid wsp:val=&quot;006566C0&quot;/&gt;&lt;wsp:rsid wsp:val=&quot;006568B2&quot;/&gt;&lt;wsp:rsid wsp:val=&quot;00656B64&quot;/&gt;&lt;wsp:rsid wsp:val=&quot;00656CC6&quot;/&gt;&lt;wsp:rsid wsp:val=&quot;00656EC5&quot;/&gt;&lt;wsp:rsid wsp:val=&quot;006571DB&quot;/&gt;&lt;wsp:rsid wsp:val=&quot;0065733C&quot;/&gt;&lt;wsp:rsid wsp:val=&quot;00657482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2013&quot;/&gt;&lt;wsp:rsid wsp:val=&quot;006620C5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628&quot;/&gt;&lt;wsp:rsid wsp:val=&quot;00663673&quot;/&gt;&lt;wsp:rsid wsp:val=&quot;006639DE&quot;/&gt;&lt;wsp:rsid wsp:val=&quot;00663B0A&quot;/&gt;&lt;wsp:rsid wsp:val=&quot;00663BC6&quot;/&gt;&lt;wsp:rsid wsp:val=&quot;00663E5D&quot;/&gt;&lt;wsp:rsid wsp:val=&quot;00664159&quot;/&gt;&lt;wsp:rsid wsp:val=&quot;00664219&quot;/&gt;&lt;wsp:rsid wsp:val=&quot;00664232&quot;/&gt;&lt;wsp:rsid wsp:val=&quot;006649C2&quot;/&gt;&lt;wsp:rsid wsp:val=&quot;00664C68&quot;/&gt;&lt;wsp:rsid wsp:val=&quot;0066507F&quot;/&gt;&lt;wsp:rsid wsp:val=&quot;00665355&quot;/&gt;&lt;wsp:rsid wsp:val=&quot;0066554A&quot;/&gt;&lt;wsp:rsid wsp:val=&quot;006655B2&quot;/&gt;&lt;wsp:rsid wsp:val=&quot;006659B4&quot;/&gt;&lt;wsp:rsid wsp:val=&quot;00666273&quot;/&gt;&lt;wsp:rsid wsp:val=&quot;00666C7C&quot;/&gt;&lt;wsp:rsid wsp:val=&quot;00666DF3&quot;/&gt;&lt;wsp:rsid wsp:val=&quot;00666EFE&quot;/&gt;&lt;wsp:rsid wsp:val=&quot;00667471&quot;/&gt;&lt;wsp:rsid wsp:val=&quot;0066767E&quot;/&gt;&lt;wsp:rsid wsp:val=&quot;00667A22&quot;/&gt;&lt;wsp:rsid wsp:val=&quot;00667C9A&quot;/&gt;&lt;wsp:rsid wsp:val=&quot;00667ED2&quot;/&gt;&lt;wsp:rsid wsp:val=&quot;006700EF&quot;/&gt;&lt;wsp:rsid wsp:val=&quot;006702B1&quot;/&gt;&lt;wsp:rsid wsp:val=&quot;006706F8&quot;/&gt;&lt;wsp:rsid wsp:val=&quot;00670B00&quot;/&gt;&lt;wsp:rsid wsp:val=&quot;00670D35&quot;/&gt;&lt;wsp:rsid wsp:val=&quot;00671200&quot;/&gt;&lt;wsp:rsid wsp:val=&quot;00671351&quot;/&gt;&lt;wsp:rsid wsp:val=&quot;006714A1&quot;/&gt;&lt;wsp:rsid wsp:val=&quot;0067156A&quot;/&gt;&lt;wsp:rsid wsp:val=&quot;006715B8&quot;/&gt;&lt;wsp:rsid wsp:val=&quot;006717C6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30AB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EC3&quot;/&gt;&lt;wsp:rsid wsp:val=&quot;00673F75&quot;/&gt;&lt;wsp:rsid wsp:val=&quot;00674154&quot;/&gt;&lt;wsp:rsid wsp:val=&quot;00674537&quot;/&gt;&lt;wsp:rsid wsp:val=&quot;0067489C&quot;/&gt;&lt;wsp:rsid wsp:val=&quot;00674A9E&quot;/&gt;&lt;wsp:rsid wsp:val=&quot;00674C66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4CB&quot;/&gt;&lt;wsp:rsid wsp:val=&quot;0067793A&quot;/&gt;&lt;wsp:rsid wsp:val=&quot;00677968&quot;/&gt;&lt;wsp:rsid wsp:val=&quot;00677C6D&quot;/&gt;&lt;wsp:rsid wsp:val=&quot;00677DA5&quot;/&gt;&lt;wsp:rsid wsp:val=&quot;0068032F&quot;/&gt;&lt;wsp:rsid wsp:val=&quot;00680776&quot;/&gt;&lt;wsp:rsid wsp:val=&quot;00680BC3&quot;/&gt;&lt;wsp:rsid wsp:val=&quot;00680C14&quot;/&gt;&lt;wsp:rsid wsp:val=&quot;00680E74&quot;/&gt;&lt;wsp:rsid wsp:val=&quot;00680F74&quot;/&gt;&lt;wsp:rsid wsp:val=&quot;00681178&quot;/&gt;&lt;wsp:rsid wsp:val=&quot;00681789&quot;/&gt;&lt;wsp:rsid wsp:val=&quot;00681B12&quot;/&gt;&lt;wsp:rsid wsp:val=&quot;00681B71&quot;/&gt;&lt;wsp:rsid wsp:val=&quot;00681C32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2CF&quot;/&gt;&lt;wsp:rsid wsp:val=&quot;00682341&quot;/&gt;&lt;wsp:rsid wsp:val=&quot;006827E4&quot;/&gt;&lt;wsp:rsid wsp:val=&quot;00682A91&quot;/&gt;&lt;wsp:rsid wsp:val=&quot;00682BAB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9AF&quot;/&gt;&lt;wsp:rsid wsp:val=&quot;00683C9B&quot;/&gt;&lt;wsp:rsid wsp:val=&quot;00683D0F&quot;/&gt;&lt;wsp:rsid wsp:val=&quot;00683D2C&quot;/&gt;&lt;wsp:rsid wsp:val=&quot;0068404D&quot;/&gt;&lt;wsp:rsid wsp:val=&quot;006841D8&quot;/&gt;&lt;wsp:rsid wsp:val=&quot;006842D9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9F7&quot;/&gt;&lt;wsp:rsid wsp:val=&quot;00685E54&quot;/&gt;&lt;wsp:rsid wsp:val=&quot;00686230&quot;/&gt;&lt;wsp:rsid wsp:val=&quot;006862E7&quot;/&gt;&lt;wsp:rsid wsp:val=&quot;006864B9&quot;/&gt;&lt;wsp:rsid wsp:val=&quot;00686890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2AB&quot;/&gt;&lt;wsp:rsid wsp:val=&quot;006903F3&quot;/&gt;&lt;wsp:rsid wsp:val=&quot;00690448&quot;/&gt;&lt;wsp:rsid wsp:val=&quot;00690B9E&quot;/&gt;&lt;wsp:rsid wsp:val=&quot;00691245&quot;/&gt;&lt;wsp:rsid wsp:val=&quot;00691519&quot;/&gt;&lt;wsp:rsid wsp:val=&quot;00691635&quot;/&gt;&lt;wsp:rsid wsp:val=&quot;0069171B&quot;/&gt;&lt;wsp:rsid wsp:val=&quot;00691805&quot;/&gt;&lt;wsp:rsid wsp:val=&quot;00691A57&quot;/&gt;&lt;wsp:rsid wsp:val=&quot;00691C28&quot;/&gt;&lt;wsp:rsid wsp:val=&quot;00691C3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571&quot;/&gt;&lt;wsp:rsid wsp:val=&quot;006936C8&quot;/&gt;&lt;wsp:rsid wsp:val=&quot;00693917&quot;/&gt;&lt;wsp:rsid wsp:val=&quot;006939D3&quot;/&gt;&lt;wsp:rsid wsp:val=&quot;00693A3F&quot;/&gt;&lt;wsp:rsid wsp:val=&quot;0069407F&quot;/&gt;&lt;wsp:rsid wsp:val=&quot;006940DD&quot;/&gt;&lt;wsp:rsid wsp:val=&quot;006940FE&quot;/&gt;&lt;wsp:rsid wsp:val=&quot;0069413F&quot;/&gt;&lt;wsp:rsid wsp:val=&quot;0069425A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CB5&quot;/&gt;&lt;wsp:rsid wsp:val=&quot;00695CFB&quot;/&gt;&lt;wsp:rsid wsp:val=&quot;00695FB3&quot;/&gt;&lt;wsp:rsid wsp:val=&quot;00695FEF&quot;/&gt;&lt;wsp:rsid wsp:val=&quot;006960A8&quot;/&gt;&lt;wsp:rsid wsp:val=&quot;006966B6&quot;/&gt;&lt;wsp:rsid wsp:val=&quot;0069696B&quot;/&gt;&lt;wsp:rsid wsp:val=&quot;00696A28&quot;/&gt;&lt;wsp:rsid wsp:val=&quot;00696FC3&quot;/&gt;&lt;wsp:rsid wsp:val=&quot;00697187&quot;/&gt;&lt;wsp:rsid wsp:val=&quot;006972AB&quot;/&gt;&lt;wsp:rsid wsp:val=&quot;006974E3&quot;/&gt;&lt;wsp:rsid wsp:val=&quot;006979B7&quot;/&gt;&lt;wsp:rsid wsp:val=&quot;00697A03&quot;/&gt;&lt;wsp:rsid wsp:val=&quot;00697B98&quot;/&gt;&lt;wsp:rsid wsp:val=&quot;00697D79&quot;/&gt;&lt;wsp:rsid wsp:val=&quot;006A011C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469&quot;/&gt;&lt;wsp:rsid wsp:val=&quot;006A1524&quot;/&gt;&lt;wsp:rsid wsp:val=&quot;006A164F&quot;/&gt;&lt;wsp:rsid wsp:val=&quot;006A16F1&quot;/&gt;&lt;wsp:rsid wsp:val=&quot;006A1B1D&quot;/&gt;&lt;wsp:rsid wsp:val=&quot;006A1C32&quot;/&gt;&lt;wsp:rsid wsp:val=&quot;006A1C34&quot;/&gt;&lt;wsp:rsid wsp:val=&quot;006A1C60&quot;/&gt;&lt;wsp:rsid wsp:val=&quot;006A1C88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3E9&quot;/&gt;&lt;wsp:rsid wsp:val=&quot;006A33FF&quot;/&gt;&lt;wsp:rsid wsp:val=&quot;006A34F7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EB&quot;/&gt;&lt;wsp:rsid wsp:val=&quot;006A56BD&quot;/&gt;&lt;wsp:rsid wsp:val=&quot;006A56C1&quot;/&gt;&lt;wsp:rsid wsp:val=&quot;006A572C&quot;/&gt;&lt;wsp:rsid wsp:val=&quot;006A574D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A1B&quot;/&gt;&lt;wsp:rsid wsp:val=&quot;006A6A67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AA&quot;/&gt;&lt;wsp:rsid wsp:val=&quot;006B0818&quot;/&gt;&lt;wsp:rsid wsp:val=&quot;006B090B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BBD&quot;/&gt;&lt;wsp:rsid wsp:val=&quot;006B1F91&quot;/&gt;&lt;wsp:rsid wsp:val=&quot;006B218E&quot;/&gt;&lt;wsp:rsid wsp:val=&quot;006B2245&quot;/&gt;&lt;wsp:rsid wsp:val=&quot;006B23FF&quot;/&gt;&lt;wsp:rsid wsp:val=&quot;006B24A2&quot;/&gt;&lt;wsp:rsid wsp:val=&quot;006B2B10&quot;/&gt;&lt;wsp:rsid wsp:val=&quot;006B2B35&quot;/&gt;&lt;wsp:rsid wsp:val=&quot;006B3027&quot;/&gt;&lt;wsp:rsid wsp:val=&quot;006B31E6&quot;/&gt;&lt;wsp:rsid wsp:val=&quot;006B37E1&quot;/&gt;&lt;wsp:rsid wsp:val=&quot;006B3BFD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D24&quot;/&gt;&lt;wsp:rsid wsp:val=&quot;006B6E11&quot;/&gt;&lt;wsp:rsid wsp:val=&quot;006B706A&quot;/&gt;&lt;wsp:rsid wsp:val=&quot;006B7098&quot;/&gt;&lt;wsp:rsid wsp:val=&quot;006B730B&quot;/&gt;&lt;wsp:rsid wsp:val=&quot;006B7C95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22E0&quot;/&gt;&lt;wsp:rsid wsp:val=&quot;006C2528&quot;/&gt;&lt;wsp:rsid wsp:val=&quot;006C2AB6&quot;/&gt;&lt;wsp:rsid wsp:val=&quot;006C30F1&quot;/&gt;&lt;wsp:rsid wsp:val=&quot;006C31AE&quot;/&gt;&lt;wsp:rsid wsp:val=&quot;006C3456&quot;/&gt;&lt;wsp:rsid wsp:val=&quot;006C35E1&quot;/&gt;&lt;wsp:rsid wsp:val=&quot;006C37D4&quot;/&gt;&lt;wsp:rsid wsp:val=&quot;006C38BA&quot;/&gt;&lt;wsp:rsid wsp:val=&quot;006C392D&quot;/&gt;&lt;wsp:rsid wsp:val=&quot;006C3A3D&quot;/&gt;&lt;wsp:rsid wsp:val=&quot;006C3A58&quot;/&gt;&lt;wsp:rsid wsp:val=&quot;006C3CE5&quot;/&gt;&lt;wsp:rsid wsp:val=&quot;006C3F07&quot;/&gt;&lt;wsp:rsid wsp:val=&quot;006C4083&quot;/&gt;&lt;wsp:rsid wsp:val=&quot;006C413A&quot;/&gt;&lt;wsp:rsid wsp:val=&quot;006C417A&quot;/&gt;&lt;wsp:rsid wsp:val=&quot;006C41E5&quot;/&gt;&lt;wsp:rsid wsp:val=&quot;006C4299&quot;/&gt;&lt;wsp:rsid wsp:val=&quot;006C451B&quot;/&gt;&lt;wsp:rsid wsp:val=&quot;006C461B&quot;/&gt;&lt;wsp:rsid wsp:val=&quot;006C4765&quot;/&gt;&lt;wsp:rsid wsp:val=&quot;006C4831&quot;/&gt;&lt;wsp:rsid wsp:val=&quot;006C495F&quot;/&gt;&lt;wsp:rsid wsp:val=&quot;006C4B7A&quot;/&gt;&lt;wsp:rsid wsp:val=&quot;006C4E2A&quot;/&gt;&lt;wsp:rsid wsp:val=&quot;006C4F10&quot;/&gt;&lt;wsp:rsid wsp:val=&quot;006C4F9F&quot;/&gt;&lt;wsp:rsid wsp:val=&quot;006C4FBC&quot;/&gt;&lt;wsp:rsid wsp:val=&quot;006C51ED&quot;/&gt;&lt;wsp:rsid wsp:val=&quot;006C520C&quot;/&gt;&lt;wsp:rsid wsp:val=&quot;006C53D9&quot;/&gt;&lt;wsp:rsid wsp:val=&quot;006C564C&quot;/&gt;&lt;wsp:rsid wsp:val=&quot;006C5851&quot;/&gt;&lt;wsp:rsid wsp:val=&quot;006C58E5&quot;/&gt;&lt;wsp:rsid wsp:val=&quot;006C5D10&quot;/&gt;&lt;wsp:rsid wsp:val=&quot;006C5EAD&quot;/&gt;&lt;wsp:rsid wsp:val=&quot;006C5FD5&quot;/&gt;&lt;wsp:rsid wsp:val=&quot;006C626A&quot;/&gt;&lt;wsp:rsid wsp:val=&quot;006C64DF&quot;/&gt;&lt;wsp:rsid wsp:val=&quot;006C659F&quot;/&gt;&lt;wsp:rsid wsp:val=&quot;006C6AFA&quot;/&gt;&lt;wsp:rsid wsp:val=&quot;006C706A&quot;/&gt;&lt;wsp:rsid wsp:val=&quot;006C763F&quot;/&gt;&lt;wsp:rsid wsp:val=&quot;006C7959&quot;/&gt;&lt;wsp:rsid wsp:val=&quot;006C7B87&quot;/&gt;&lt;wsp:rsid wsp:val=&quot;006C7CBC&quot;/&gt;&lt;wsp:rsid wsp:val=&quot;006C7DD0&quot;/&gt;&lt;wsp:rsid wsp:val=&quot;006C7E7E&quot;/&gt;&lt;wsp:rsid wsp:val=&quot;006D0537&quot;/&gt;&lt;wsp:rsid wsp:val=&quot;006D0588&quot;/&gt;&lt;wsp:rsid wsp:val=&quot;006D0C58&quot;/&gt;&lt;wsp:rsid wsp:val=&quot;006D0F2E&quot;/&gt;&lt;wsp:rsid wsp:val=&quot;006D1222&quot;/&gt;&lt;wsp:rsid wsp:val=&quot;006D12B7&quot;/&gt;&lt;wsp:rsid wsp:val=&quot;006D136D&quot;/&gt;&lt;wsp:rsid wsp:val=&quot;006D1C7D&quot;/&gt;&lt;wsp:rsid wsp:val=&quot;006D2013&quot;/&gt;&lt;wsp:rsid wsp:val=&quot;006D213A&quot;/&gt;&lt;wsp:rsid wsp:val=&quot;006D25EA&quot;/&gt;&lt;wsp:rsid wsp:val=&quot;006D26F1&quot;/&gt;&lt;wsp:rsid wsp:val=&quot;006D26F3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855&quot;/&gt;&lt;wsp:rsid wsp:val=&quot;006D38F8&quot;/&gt;&lt;wsp:rsid wsp:val=&quot;006D3A16&quot;/&gt;&lt;wsp:rsid wsp:val=&quot;006D3A58&quot;/&gt;&lt;wsp:rsid wsp:val=&quot;006D3BE5&quot;/&gt;&lt;wsp:rsid wsp:val=&quot;006D3DED&quot;/&gt;&lt;wsp:rsid wsp:val=&quot;006D4081&quot;/&gt;&lt;wsp:rsid wsp:val=&quot;006D40A8&quot;/&gt;&lt;wsp:rsid wsp:val=&quot;006D4214&quot;/&gt;&lt;wsp:rsid wsp:val=&quot;006D42E3&quot;/&gt;&lt;wsp:rsid wsp:val=&quot;006D49A3&quot;/&gt;&lt;wsp:rsid wsp:val=&quot;006D4B66&quot;/&gt;&lt;wsp:rsid wsp:val=&quot;006D4E34&quot;/&gt;&lt;wsp:rsid wsp:val=&quot;006D4F3D&quot;/&gt;&lt;wsp:rsid wsp:val=&quot;006D5075&quot;/&gt;&lt;wsp:rsid wsp:val=&quot;006D5213&quot;/&gt;&lt;wsp:rsid wsp:val=&quot;006D5506&quot;/&gt;&lt;wsp:rsid wsp:val=&quot;006D5617&quot;/&gt;&lt;wsp:rsid wsp:val=&quot;006D5D21&quot;/&gt;&lt;wsp:rsid wsp:val=&quot;006D5DE5&quot;/&gt;&lt;wsp:rsid wsp:val=&quot;006D5E6C&quot;/&gt;&lt;wsp:rsid wsp:val=&quot;006D62C9&quot;/&gt;&lt;wsp:rsid wsp:val=&quot;006D634E&quot;/&gt;&lt;wsp:rsid wsp:val=&quot;006D645C&quot;/&gt;&lt;wsp:rsid wsp:val=&quot;006D6698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230&quot;/&gt;&lt;wsp:rsid wsp:val=&quot;006E1BAB&quot;/&gt;&lt;wsp:rsid wsp:val=&quot;006E1C8E&quot;/&gt;&lt;wsp:rsid wsp:val=&quot;006E1D02&quot;/&gt;&lt;wsp:rsid wsp:val=&quot;006E2030&quot;/&gt;&lt;wsp:rsid wsp:val=&quot;006E206D&quot;/&gt;&lt;wsp:rsid wsp:val=&quot;006E20F4&quot;/&gt;&lt;wsp:rsid wsp:val=&quot;006E2258&quot;/&gt;&lt;wsp:rsid wsp:val=&quot;006E2A91&quot;/&gt;&lt;wsp:rsid wsp:val=&quot;006E2E1F&quot;/&gt;&lt;wsp:rsid wsp:val=&quot;006E2E70&quot;/&gt;&lt;wsp:rsid wsp:val=&quot;006E31FA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FFF&quot;/&gt;&lt;wsp:rsid wsp:val=&quot;006E40C2&quot;/&gt;&lt;wsp:rsid wsp:val=&quot;006E42E2&quot;/&gt;&lt;wsp:rsid wsp:val=&quot;006E4AAA&quot;/&gt;&lt;wsp:rsid wsp:val=&quot;006E4B1A&quot;/&gt;&lt;wsp:rsid wsp:val=&quot;006E52D0&quot;/&gt;&lt;wsp:rsid wsp:val=&quot;006E5530&quot;/&gt;&lt;wsp:rsid wsp:val=&quot;006E57DA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DC2&quot;/&gt;&lt;wsp:rsid wsp:val=&quot;006E6E82&quot;/&gt;&lt;wsp:rsid wsp:val=&quot;006E7414&quot;/&gt;&lt;wsp:rsid wsp:val=&quot;006E75F9&quot;/&gt;&lt;wsp:rsid wsp:val=&quot;006E7666&quot;/&gt;&lt;wsp:rsid wsp:val=&quot;006E7936&quot;/&gt;&lt;wsp:rsid wsp:val=&quot;006E7A1A&quot;/&gt;&lt;wsp:rsid wsp:val=&quot;006E7B73&quot;/&gt;&lt;wsp:rsid wsp:val=&quot;006E7D4F&quot;/&gt;&lt;wsp:rsid wsp:val=&quot;006E7DDA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659&quot;/&gt;&lt;wsp:rsid wsp:val=&quot;006F1736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ACD&quot;/&gt;&lt;wsp:rsid wsp:val=&quot;006F2B54&quot;/&gt;&lt;wsp:rsid wsp:val=&quot;006F2C9E&quot;/&gt;&lt;wsp:rsid wsp:val=&quot;006F2D4D&quot;/&gt;&lt;wsp:rsid wsp:val=&quot;006F2F79&quot;/&gt;&lt;wsp:rsid wsp:val=&quot;006F32F8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6060&quot;/&gt;&lt;wsp:rsid wsp:val=&quot;006F6073&quot;/&gt;&lt;wsp:rsid wsp:val=&quot;006F61B7&quot;/&gt;&lt;wsp:rsid wsp:val=&quot;006F64A4&quot;/&gt;&lt;wsp:rsid wsp:val=&quot;006F6610&quot;/&gt;&lt;wsp:rsid wsp:val=&quot;006F6844&quot;/&gt;&lt;wsp:rsid wsp:val=&quot;006F68ED&quot;/&gt;&lt;wsp:rsid wsp:val=&quot;006F6CD5&quot;/&gt;&lt;wsp:rsid wsp:val=&quot;006F6ECC&quot;/&gt;&lt;wsp:rsid wsp:val=&quot;006F6FD3&quot;/&gt;&lt;wsp:rsid wsp:val=&quot;006F7020&quot;/&gt;&lt;wsp:rsid wsp:val=&quot;006F72AB&quot;/&gt;&lt;wsp:rsid wsp:val=&quot;006F7393&quot;/&gt;&lt;wsp:rsid wsp:val=&quot;006F742E&quot;/&gt;&lt;wsp:rsid wsp:val=&quot;006F76C2&quot;/&gt;&lt;wsp:rsid wsp:val=&quot;006F774F&quot;/&gt;&lt;wsp:rsid wsp:val=&quot;006F7889&quot;/&gt;&lt;wsp:rsid wsp:val=&quot;006F78A2&quot;/&gt;&lt;wsp:rsid wsp:val=&quot;006F7A88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64&quot;/&gt;&lt;wsp:rsid wsp:val=&quot;00700CAA&quot;/&gt;&lt;wsp:rsid wsp:val=&quot;00701020&quot;/&gt;&lt;wsp:rsid wsp:val=&quot;0070106C&quot;/&gt;&lt;wsp:rsid wsp:val=&quot;00701292&quot;/&gt;&lt;wsp:rsid wsp:val=&quot;00701409&quot;/&gt;&lt;wsp:rsid wsp:val=&quot;007014BE&quot;/&gt;&lt;wsp:rsid wsp:val=&quot;007015AB&quot;/&gt;&lt;wsp:rsid wsp:val=&quot;007018B7&quot;/&gt;&lt;wsp:rsid wsp:val=&quot;007018E3&quot;/&gt;&lt;wsp:rsid wsp:val=&quot;0070198E&quot;/&gt;&lt;wsp:rsid wsp:val=&quot;00701E29&quot;/&gt;&lt;wsp:rsid wsp:val=&quot;00701E9B&quot;/&gt;&lt;wsp:rsid wsp:val=&quot;00702772&quot;/&gt;&lt;wsp:rsid wsp:val=&quot;00702C9F&quot;/&gt;&lt;wsp:rsid wsp:val=&quot;00702F71&quot;/&gt;&lt;wsp:rsid wsp:val=&quot;00702F9E&quot;/&gt;&lt;wsp:rsid wsp:val=&quot;00702FCB&quot;/&gt;&lt;wsp:rsid wsp:val=&quot;00703274&quot;/&gt;&lt;wsp:rsid wsp:val=&quot;0070341A&quot;/&gt;&lt;wsp:rsid wsp:val=&quot;00703584&quot;/&gt;&lt;wsp:rsid wsp:val=&quot;00703C82&quot;/&gt;&lt;wsp:rsid wsp:val=&quot;007042EF&quot;/&gt;&lt;wsp:rsid wsp:val=&quot;00704356&quot;/&gt;&lt;wsp:rsid wsp:val=&quot;007043C4&quot;/&gt;&lt;wsp:rsid wsp:val=&quot;00704506&quot;/&gt;&lt;wsp:rsid wsp:val=&quot;00704D95&quot;/&gt;&lt;wsp:rsid wsp:val=&quot;00704DD9&quot;/&gt;&lt;wsp:rsid wsp:val=&quot;00704E52&quot;/&gt;&lt;wsp:rsid wsp:val=&quot;00705093&quot;/&gt;&lt;wsp:rsid wsp:val=&quot;007050FF&quot;/&gt;&lt;wsp:rsid wsp:val=&quot;00705140&quot;/&gt;&lt;wsp:rsid wsp:val=&quot;007051A5&quot;/&gt;&lt;wsp:rsid wsp:val=&quot;00705723&quot;/&gt;&lt;wsp:rsid wsp:val=&quot;00705795&quot;/&gt;&lt;wsp:rsid wsp:val=&quot;0070580D&quot;/&gt;&lt;wsp:rsid wsp:val=&quot;00705903&quot;/&gt;&lt;wsp:rsid wsp:val=&quot;007059CC&quot;/&gt;&lt;wsp:rsid wsp:val=&quot;00705A4A&quot;/&gt;&lt;wsp:rsid wsp:val=&quot;00705A8F&quot;/&gt;&lt;wsp:rsid wsp:val=&quot;00705F99&quot;/&gt;&lt;wsp:rsid wsp:val=&quot;00705FB7&quot;/&gt;&lt;wsp:rsid wsp:val=&quot;00706097&quot;/&gt;&lt;wsp:rsid wsp:val=&quot;00706594&quot;/&gt;&lt;wsp:rsid wsp:val=&quot;007067C2&quot;/&gt;&lt;wsp:rsid wsp:val=&quot;007068A6&quot;/&gt;&lt;wsp:rsid wsp:val=&quot;00706AC7&quot;/&gt;&lt;wsp:rsid wsp:val=&quot;00706D71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51D&quot;/&gt;&lt;wsp:rsid wsp:val=&quot;007108EE&quot;/&gt;&lt;wsp:rsid wsp:val=&quot;00710957&quot;/&gt;&lt;wsp:rsid wsp:val=&quot;00710B0A&quot;/&gt;&lt;wsp:rsid wsp:val=&quot;00710E74&quot;/&gt;&lt;wsp:rsid wsp:val=&quot;00710E76&quot;/&gt;&lt;wsp:rsid wsp:val=&quot;007111E3&quot;/&gt;&lt;wsp:rsid wsp:val=&quot;0071137D&quot;/&gt;&lt;wsp:rsid wsp:val=&quot;007113F8&quot;/&gt;&lt;wsp:rsid wsp:val=&quot;007117A5&quot;/&gt;&lt;wsp:rsid wsp:val=&quot;007118DF&quot;/&gt;&lt;wsp:rsid wsp:val=&quot;00711C8D&quot;/&gt;&lt;wsp:rsid wsp:val=&quot;00712128&quot;/&gt;&lt;wsp:rsid wsp:val=&quot;00712145&quot;/&gt;&lt;wsp:rsid wsp:val=&quot;0071229F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F31&quot;/&gt;&lt;wsp:rsid wsp:val=&quot;00714188&quot;/&gt;&lt;wsp:rsid wsp:val=&quot;00714296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538&quot;/&gt;&lt;wsp:rsid wsp:val=&quot;007156DE&quot;/&gt;&lt;wsp:rsid wsp:val=&quot;00715744&quot;/&gt;&lt;wsp:rsid wsp:val=&quot;00715AA3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730&quot;/&gt;&lt;wsp:rsid wsp:val=&quot;00716DB8&quot;/&gt;&lt;wsp:rsid wsp:val=&quot;0071736F&quot;/&gt;&lt;wsp:rsid wsp:val=&quot;007175F9&quot;/&gt;&lt;wsp:rsid wsp:val=&quot;00717662&quot;/&gt;&lt;wsp:rsid wsp:val=&quot;00717685&quot;/&gt;&lt;wsp:rsid wsp:val=&quot;00717789&quot;/&gt;&lt;wsp:rsid wsp:val=&quot;00717928&quot;/&gt;&lt;wsp:rsid wsp:val=&quot;00717D37&quot;/&gt;&lt;wsp:rsid wsp:val=&quot;00717EFE&quot;/&gt;&lt;wsp:rsid wsp:val=&quot;007201D1&quot;/&gt;&lt;wsp:rsid wsp:val=&quot;007208C9&quot;/&gt;&lt;wsp:rsid wsp:val=&quot;00720D27&quot;/&gt;&lt;wsp:rsid wsp:val=&quot;00720FE1&quot;/&gt;&lt;wsp:rsid wsp:val=&quot;00720FF2&quot;/&gt;&lt;wsp:rsid wsp:val=&quot;00721225&quot;/&gt;&lt;wsp:rsid wsp:val=&quot;00721595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477&quot;/&gt;&lt;wsp:rsid wsp:val=&quot;007225ED&quot;/&gt;&lt;wsp:rsid wsp:val=&quot;0072276B&quot;/&gt;&lt;wsp:rsid wsp:val=&quot;00722A7D&quot;/&gt;&lt;wsp:rsid wsp:val=&quot;00722CEB&quot;/&gt;&lt;wsp:rsid wsp:val=&quot;00722DE7&quot;/&gt;&lt;wsp:rsid wsp:val=&quot;007230BC&quot;/&gt;&lt;wsp:rsid wsp:val=&quot;0072325F&quot;/&gt;&lt;wsp:rsid wsp:val=&quot;0072345B&quot;/&gt;&lt;wsp:rsid wsp:val=&quot;00723627&quot;/&gt;&lt;wsp:rsid wsp:val=&quot;00723ABE&quot;/&gt;&lt;wsp:rsid wsp:val=&quot;00723FB5&quot;/&gt;&lt;wsp:rsid wsp:val=&quot;00723FD4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7E&quot;/&gt;&lt;wsp:rsid wsp:val=&quot;007252F6&quot;/&gt;&lt;wsp:rsid wsp:val=&quot;007253D7&quot;/&gt;&lt;wsp:rsid wsp:val=&quot;00725908&quot;/&gt;&lt;wsp:rsid wsp:val=&quot;00725A9B&quot;/&gt;&lt;wsp:rsid wsp:val=&quot;00725E72&quot;/&gt;&lt;wsp:rsid wsp:val=&quot;00726048&quot;/&gt;&lt;wsp:rsid wsp:val=&quot;00726172&quot;/&gt;&lt;wsp:rsid wsp:val=&quot;0072657B&quot;/&gt;&lt;wsp:rsid wsp:val=&quot;00726636&quot;/&gt;&lt;wsp:rsid wsp:val=&quot;0072677F&quot;/&gt;&lt;wsp:rsid wsp:val=&quot;00726DAA&quot;/&gt;&lt;wsp:rsid wsp:val=&quot;00727294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2141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311D&quot;/&gt;&lt;wsp:rsid wsp:val=&quot;007331CF&quot;/&gt;&lt;wsp:rsid wsp:val=&quot;00733615&quot;/&gt;&lt;wsp:rsid wsp:val=&quot;00733731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99F&quot;/&gt;&lt;wsp:rsid wsp:val=&quot;00734DDB&quot;/&gt;&lt;wsp:rsid wsp:val=&quot;00734FC2&quot;/&gt;&lt;wsp:rsid wsp:val=&quot;00735998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68A&quot;/&gt;&lt;wsp:rsid wsp:val=&quot;0073768D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5A2&quot;/&gt;&lt;wsp:rsid wsp:val=&quot;0074082B&quot;/&gt;&lt;wsp:rsid wsp:val=&quot;00740BA9&quot;/&gt;&lt;wsp:rsid wsp:val=&quot;0074106A&quot;/&gt;&lt;wsp:rsid wsp:val=&quot;007410EC&quot;/&gt;&lt;wsp:rsid wsp:val=&quot;007411C7&quot;/&gt;&lt;wsp:rsid wsp:val=&quot;0074164C&quot;/&gt;&lt;wsp:rsid wsp:val=&quot;0074167B&quot;/&gt;&lt;wsp:rsid wsp:val=&quot;007417C7&quot;/&gt;&lt;wsp:rsid wsp:val=&quot;00741893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68&quot;/&gt;&lt;wsp:rsid wsp:val=&quot;00742D1D&quot;/&gt;&lt;wsp:rsid wsp:val=&quot;00742E74&quot;/&gt;&lt;wsp:rsid wsp:val=&quot;00743030&quot;/&gt;&lt;wsp:rsid wsp:val=&quot;007435EA&quot;/&gt;&lt;wsp:rsid wsp:val=&quot;00743672&quot;/&gt;&lt;wsp:rsid wsp:val=&quot;007436EA&quot;/&gt;&lt;wsp:rsid wsp:val=&quot;00743B10&quot;/&gt;&lt;wsp:rsid wsp:val=&quot;00743E19&quot;/&gt;&lt;wsp:rsid wsp:val=&quot;00743E5D&quot;/&gt;&lt;wsp:rsid wsp:val=&quot;00743EDF&quot;/&gt;&lt;wsp:rsid wsp:val=&quot;0074414F&quot;/&gt;&lt;wsp:rsid wsp:val=&quot;00744321&quot;/&gt;&lt;wsp:rsid wsp:val=&quot;00744714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F9F&quot;/&gt;&lt;wsp:rsid wsp:val=&quot;00745585&quot;/&gt;&lt;wsp:rsid wsp:val=&quot;00745668&quot;/&gt;&lt;wsp:rsid wsp:val=&quot;0074583D&quot;/&gt;&lt;wsp:rsid wsp:val=&quot;00745B16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B3D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E71&quot;/&gt;&lt;wsp:rsid wsp:val=&quot;0075117C&quot;/&gt;&lt;wsp:rsid wsp:val=&quot;007511A6&quot;/&gt;&lt;wsp:rsid wsp:val=&quot;00751438&quot;/&gt;&lt;wsp:rsid wsp:val=&quot;00751599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613&quot;/&gt;&lt;wsp:rsid wsp:val=&quot;0075280E&quot;/&gt;&lt;wsp:rsid wsp:val=&quot;00752CD9&quot;/&gt;&lt;wsp:rsid wsp:val=&quot;00752F22&quot;/&gt;&lt;wsp:rsid wsp:val=&quot;007530F8&quot;/&gt;&lt;wsp:rsid wsp:val=&quot;00753121&quot;/&gt;&lt;wsp:rsid wsp:val=&quot;007533D7&quot;/&gt;&lt;wsp:rsid wsp:val=&quot;00753551&quot;/&gt;&lt;wsp:rsid wsp:val=&quot;007538F9&quot;/&gt;&lt;wsp:rsid wsp:val=&quot;007539DD&quot;/&gt;&lt;wsp:rsid wsp:val=&quot;00753AB3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446&quot;/&gt;&lt;wsp:rsid wsp:val=&quot;0075445B&quot;/&gt;&lt;wsp:rsid wsp:val=&quot;00754929&quot;/&gt;&lt;wsp:rsid wsp:val=&quot;0075495C&quot;/&gt;&lt;wsp:rsid wsp:val=&quot;007552F7&quot;/&gt;&lt;wsp:rsid wsp:val=&quot;007554CB&quot;/&gt;&lt;wsp:rsid wsp:val=&quot;007554D3&quot;/&gt;&lt;wsp:rsid wsp:val=&quot;007557C9&quot;/&gt;&lt;wsp:rsid wsp:val=&quot;00755831&quot;/&gt;&lt;wsp:rsid wsp:val=&quot;00755F36&quot;/&gt;&lt;wsp:rsid wsp:val=&quot;007560BC&quot;/&gt;&lt;wsp:rsid wsp:val=&quot;0075626B&quot;/&gt;&lt;wsp:rsid wsp:val=&quot;007565A3&quot;/&gt;&lt;wsp:rsid wsp:val=&quot;00756873&quot;/&gt;&lt;wsp:rsid wsp:val=&quot;00756960&quot;/&gt;&lt;wsp:rsid wsp:val=&quot;00756BAC&quot;/&gt;&lt;wsp:rsid wsp:val=&quot;00756BB9&quot;/&gt;&lt;wsp:rsid wsp:val=&quot;00756F02&quot;/&gt;&lt;wsp:rsid wsp:val=&quot;00756FB3&quot;/&gt;&lt;wsp:rsid wsp:val=&quot;00757126&quot;/&gt;&lt;wsp:rsid wsp:val=&quot;0075713C&quot;/&gt;&lt;wsp:rsid wsp:val=&quot;00757684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7A2&quot;/&gt;&lt;wsp:rsid wsp:val=&quot;00760994&quot;/&gt;&lt;wsp:rsid wsp:val=&quot;00760FCC&quot;/&gt;&lt;wsp:rsid wsp:val=&quot;007616F9&quot;/&gt;&lt;wsp:rsid wsp:val=&quot;00761925&quot;/&gt;&lt;wsp:rsid wsp:val=&quot;00761C1D&quot;/&gt;&lt;wsp:rsid wsp:val=&quot;00761F1E&quot;/&gt;&lt;wsp:rsid wsp:val=&quot;00761FFE&quot;/&gt;&lt;wsp:rsid wsp:val=&quot;00762369&quot;/&gt;&lt;wsp:rsid wsp:val=&quot;0076291D&quot;/&gt;&lt;wsp:rsid wsp:val=&quot;00762A11&quot;/&gt;&lt;wsp:rsid wsp:val=&quot;00762C1B&quot;/&gt;&lt;wsp:rsid wsp:val=&quot;00762E92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E76&quot;/&gt;&lt;wsp:rsid wsp:val=&quot;00763FA9&quot;/&gt;&lt;wsp:rsid wsp:val=&quot;00764188&quot;/&gt;&lt;wsp:rsid wsp:val=&quot;0076440D&quot;/&gt;&lt;wsp:rsid wsp:val=&quot;0076445F&quot;/&gt;&lt;wsp:rsid wsp:val=&quot;007645BC&quot;/&gt;&lt;wsp:rsid wsp:val=&quot;007648B0&quot;/&gt;&lt;wsp:rsid wsp:val=&quot;00764DEF&quot;/&gt;&lt;wsp:rsid wsp:val=&quot;00765201&quot;/&gt;&lt;wsp:rsid wsp:val=&quot;00765479&quot;/&gt;&lt;wsp:rsid wsp:val=&quot;007659B0&quot;/&gt;&lt;wsp:rsid wsp:val=&quot;00765A4E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D3A&quot;/&gt;&lt;wsp:rsid wsp:val=&quot;00766E30&quot;/&gt;&lt;wsp:rsid wsp:val=&quot;00766F65&quot;/&gt;&lt;wsp:rsid wsp:val=&quot;007671AE&quot;/&gt;&lt;wsp:rsid wsp:val=&quot;00767260&quot;/&gt;&lt;wsp:rsid wsp:val=&quot;007673C2&quot;/&gt;&lt;wsp:rsid wsp:val=&quot;00767762&quot;/&gt;&lt;wsp:rsid wsp:val=&quot;007677C4&quot;/&gt;&lt;wsp:rsid wsp:val=&quot;00767A42&quot;/&gt;&lt;wsp:rsid wsp:val=&quot;00767DE5&quot;/&gt;&lt;wsp:rsid wsp:val=&quot;00767E68&quot;/&gt;&lt;wsp:rsid wsp:val=&quot;00767F9B&quot;/&gt;&lt;wsp:rsid wsp:val=&quot;0077019D&quot;/&gt;&lt;wsp:rsid wsp:val=&quot;007702AA&quot;/&gt;&lt;wsp:rsid wsp:val=&quot;00770608&quot;/&gt;&lt;wsp:rsid wsp:val=&quot;0077061A&quot;/&gt;&lt;wsp:rsid wsp:val=&quot;00770676&quot;/&gt;&lt;wsp:rsid wsp:val=&quot;0077074A&quot;/&gt;&lt;wsp:rsid wsp:val=&quot;007708B3&quot;/&gt;&lt;wsp:rsid wsp:val=&quot;00770B40&quot;/&gt;&lt;wsp:rsid wsp:val=&quot;00770B86&quot;/&gt;&lt;wsp:rsid wsp:val=&quot;00770C9C&quot;/&gt;&lt;wsp:rsid wsp:val=&quot;00771080&quot;/&gt;&lt;wsp:rsid wsp:val=&quot;00771365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1E4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CE7&quot;/&gt;&lt;wsp:rsid wsp:val=&quot;00773FE5&quot;/&gt;&lt;wsp:rsid wsp:val=&quot;00774054&quot;/&gt;&lt;wsp:rsid wsp:val=&quot;007741BA&quot;/&gt;&lt;wsp:rsid wsp:val=&quot;00774460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865&quot;/&gt;&lt;wsp:rsid wsp:val=&quot;00775AE6&quot;/&gt;&lt;wsp:rsid wsp:val=&quot;00775B26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DD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DF6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DC&quot;/&gt;&lt;wsp:rsid wsp:val=&quot;007807D0&quot;/&gt;&lt;wsp:rsid wsp:val=&quot;0078087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75&quot;/&gt;&lt;wsp:rsid wsp:val=&quot;00781815&quot;/&gt;&lt;wsp:rsid wsp:val=&quot;00781C09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407&quot;/&gt;&lt;wsp:rsid wsp:val=&quot;00784563&quot;/&gt;&lt;wsp:rsid wsp:val=&quot;00784AEC&quot;/&gt;&lt;wsp:rsid wsp:val=&quot;00784B10&quot;/&gt;&lt;wsp:rsid wsp:val=&quot;00784B83&quot;/&gt;&lt;wsp:rsid wsp:val=&quot;00784BCE&quot;/&gt;&lt;wsp:rsid wsp:val=&quot;00784C27&quot;/&gt;&lt;wsp:rsid wsp:val=&quot;00784CB5&quot;/&gt;&lt;wsp:rsid wsp:val=&quot;00784E1E&quot;/&gt;&lt;wsp:rsid wsp:val=&quot;00784EBC&quot;/&gt;&lt;wsp:rsid wsp:val=&quot;0078508E&quot;/&gt;&lt;wsp:rsid wsp:val=&quot;00785387&quot;/&gt;&lt;wsp:rsid wsp:val=&quot;00785AAE&quot;/&gt;&lt;wsp:rsid wsp:val=&quot;00785B2C&quot;/&gt;&lt;wsp:rsid wsp:val=&quot;00785B7C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864&quot;/&gt;&lt;wsp:rsid wsp:val=&quot;0078698F&quot;/&gt;&lt;wsp:rsid wsp:val=&quot;00786A87&quot;/&gt;&lt;wsp:rsid wsp:val=&quot;00786B5D&quot;/&gt;&lt;wsp:rsid wsp:val=&quot;00787024&quot;/&gt;&lt;wsp:rsid wsp:val=&quot;0078727D&quot;/&gt;&lt;wsp:rsid wsp:val=&quot;00787342&quot;/&gt;&lt;wsp:rsid wsp:val=&quot;007876CA&quot;/&gt;&lt;wsp:rsid wsp:val=&quot;007877DE&quot;/&gt;&lt;wsp:rsid wsp:val=&quot;007878D9&quot;/&gt;&lt;wsp:rsid wsp:val=&quot;00787E20&quot;/&gt;&lt;wsp:rsid wsp:val=&quot;00787E33&quot;/&gt;&lt;wsp:rsid wsp:val=&quot;00787F1D&quot;/&gt;&lt;wsp:rsid wsp:val=&quot;00790237&quot;/&gt;&lt;wsp:rsid wsp:val=&quot;0079035E&quot;/&gt;&lt;wsp:rsid wsp:val=&quot;0079072A&quot;/&gt;&lt;wsp:rsid wsp:val=&quot;00790732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639&quot;/&gt;&lt;wsp:rsid wsp:val=&quot;00791780&quot;/&gt;&lt;wsp:rsid wsp:val=&quot;00791BF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BF8&quot;/&gt;&lt;wsp:rsid wsp:val=&quot;00792EFD&quot;/&gt;&lt;wsp:rsid wsp:val=&quot;00792F1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630&quot;/&gt;&lt;wsp:rsid wsp:val=&quot;007946BA&quot;/&gt;&lt;wsp:rsid wsp:val=&quot;007947B2&quot;/&gt;&lt;wsp:rsid wsp:val=&quot;00794CB0&quot;/&gt;&lt;wsp:rsid wsp:val=&quot;00794D03&quot;/&gt;&lt;wsp:rsid wsp:val=&quot;00794F7B&quot;/&gt;&lt;wsp:rsid wsp:val=&quot;0079532A&quot;/&gt;&lt;wsp:rsid wsp:val=&quot;00795504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E3&quot;/&gt;&lt;wsp:rsid wsp:val=&quot;0079671E&quot;/&gt;&lt;wsp:rsid wsp:val=&quot;00796B64&quot;/&gt;&lt;wsp:rsid wsp:val=&quot;00796CD4&quot;/&gt;&lt;wsp:rsid wsp:val=&quot;007974EE&quot;/&gt;&lt;wsp:rsid wsp:val=&quot;0079753C&quot;/&gt;&lt;wsp:rsid wsp:val=&quot;00797570&quot;/&gt;&lt;wsp:rsid wsp:val=&quot;0079785B&quot;/&gt;&lt;wsp:rsid wsp:val=&quot;00797AF9&quot;/&gt;&lt;wsp:rsid wsp:val=&quot;00797B87&quot;/&gt;&lt;wsp:rsid wsp:val=&quot;00797EC1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08&quot;/&gt;&lt;wsp:rsid wsp:val=&quot;007A2997&quot;/&gt;&lt;wsp:rsid wsp:val=&quot;007A2D82&quot;/&gt;&lt;wsp:rsid wsp:val=&quot;007A2E8D&quot;/&gt;&lt;wsp:rsid wsp:val=&quot;007A2F8D&quot;/&gt;&lt;wsp:rsid wsp:val=&quot;007A300D&quot;/&gt;&lt;wsp:rsid wsp:val=&quot;007A3173&quot;/&gt;&lt;wsp:rsid wsp:val=&quot;007A335E&quot;/&gt;&lt;wsp:rsid wsp:val=&quot;007A34A5&quot;/&gt;&lt;wsp:rsid wsp:val=&quot;007A354A&quot;/&gt;&lt;wsp:rsid wsp:val=&quot;007A3B04&quot;/&gt;&lt;wsp:rsid wsp:val=&quot;007A3D3E&quot;/&gt;&lt;wsp:rsid wsp:val=&quot;007A3D6D&quot;/&gt;&lt;wsp:rsid wsp:val=&quot;007A4377&quot;/&gt;&lt;wsp:rsid wsp:val=&quot;007A45EC&quot;/&gt;&lt;wsp:rsid wsp:val=&quot;007A45FE&quot;/&gt;&lt;wsp:rsid wsp:val=&quot;007A4911&quot;/&gt;&lt;wsp:rsid wsp:val=&quot;007A4ADF&quot;/&gt;&lt;wsp:rsid wsp:val=&quot;007A5C48&quot;/&gt;&lt;wsp:rsid wsp:val=&quot;007A5C49&quot;/&gt;&lt;wsp:rsid wsp:val=&quot;007A5F95&quot;/&gt;&lt;wsp:rsid wsp:val=&quot;007A60F6&quot;/&gt;&lt;wsp:rsid wsp:val=&quot;007A635B&quot;/&gt;&lt;wsp:rsid wsp:val=&quot;007A652B&quot;/&gt;&lt;wsp:rsid wsp:val=&quot;007A67A4&quot;/&gt;&lt;wsp:rsid wsp:val=&quot;007A67AE&quot;/&gt;&lt;wsp:rsid wsp:val=&quot;007A67DB&quot;/&gt;&lt;wsp:rsid wsp:val=&quot;007A6C0A&quot;/&gt;&lt;wsp:rsid wsp:val=&quot;007A6C27&quot;/&gt;&lt;wsp:rsid wsp:val=&quot;007A6DE1&quot;/&gt;&lt;wsp:rsid wsp:val=&quot;007A6E12&quot;/&gt;&lt;wsp:rsid wsp:val=&quot;007A6F00&quot;/&gt;&lt;wsp:rsid wsp:val=&quot;007A7030&quot;/&gt;&lt;wsp:rsid wsp:val=&quot;007A70F7&quot;/&gt;&lt;wsp:rsid wsp:val=&quot;007A72DB&quot;/&gt;&lt;wsp:rsid wsp:val=&quot;007A739B&quot;/&gt;&lt;wsp:rsid wsp:val=&quot;007A7D04&quot;/&gt;&lt;wsp:rsid wsp:val=&quot;007A7F42&quot;/&gt;&lt;wsp:rsid wsp:val=&quot;007B0099&quot;/&gt;&lt;wsp:rsid wsp:val=&quot;007B03A6&quot;/&gt;&lt;wsp:rsid wsp:val=&quot;007B03DD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B51&quot;/&gt;&lt;wsp:rsid wsp:val=&quot;007B1CA3&quot;/&gt;&lt;wsp:rsid wsp:val=&quot;007B1D1F&quot;/&gt;&lt;wsp:rsid wsp:val=&quot;007B25F3&quot;/&gt;&lt;wsp:rsid wsp:val=&quot;007B2CC6&quot;/&gt;&lt;wsp:rsid wsp:val=&quot;007B2E4C&quot;/&gt;&lt;wsp:rsid wsp:val=&quot;007B2F2E&quot;/&gt;&lt;wsp:rsid wsp:val=&quot;007B321B&quot;/&gt;&lt;wsp:rsid wsp:val=&quot;007B3266&quot;/&gt;&lt;wsp:rsid wsp:val=&quot;007B372A&quot;/&gt;&lt;wsp:rsid wsp:val=&quot;007B3BFB&quot;/&gt;&lt;wsp:rsid wsp:val=&quot;007B3D13&quot;/&gt;&lt;wsp:rsid wsp:val=&quot;007B3D91&quot;/&gt;&lt;wsp:rsid wsp:val=&quot;007B407C&quot;/&gt;&lt;wsp:rsid wsp:val=&quot;007B412F&quot;/&gt;&lt;wsp:rsid wsp:val=&quot;007B41C3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DE6&quot;/&gt;&lt;wsp:rsid wsp:val=&quot;007B60E8&quot;/&gt;&lt;wsp:rsid wsp:val=&quot;007B6237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3AB&quot;/&gt;&lt;wsp:rsid wsp:val=&quot;007B7459&quot;/&gt;&lt;wsp:rsid wsp:val=&quot;007B74F5&quot;/&gt;&lt;wsp:rsid wsp:val=&quot;007B75FE&quot;/&gt;&lt;wsp:rsid wsp:val=&quot;007B7EBC&quot;/&gt;&lt;wsp:rsid wsp:val=&quot;007B7ED2&quot;/&gt;&lt;wsp:rsid wsp:val=&quot;007C05BC&quot;/&gt;&lt;wsp:rsid wsp:val=&quot;007C061C&quot;/&gt;&lt;wsp:rsid wsp:val=&quot;007C0817&quot;/&gt;&lt;wsp:rsid wsp:val=&quot;007C0848&quot;/&gt;&lt;wsp:rsid wsp:val=&quot;007C08F5&quot;/&gt;&lt;wsp:rsid wsp:val=&quot;007C0F3C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D3A&quot;/&gt;&lt;wsp:rsid wsp:val=&quot;007C1E20&quot;/&gt;&lt;wsp:rsid wsp:val=&quot;007C1EC0&quot;/&gt;&lt;wsp:rsid wsp:val=&quot;007C2190&quot;/&gt;&lt;wsp:rsid wsp:val=&quot;007C2652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9D0&quot;/&gt;&lt;wsp:rsid wsp:val=&quot;007C4A77&quot;/&gt;&lt;wsp:rsid wsp:val=&quot;007C4ECE&quot;/&gt;&lt;wsp:rsid wsp:val=&quot;007C4EFE&quot;/&gt;&lt;wsp:rsid wsp:val=&quot;007C518A&quot;/&gt;&lt;wsp:rsid wsp:val=&quot;007C545A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EA3&quot;/&gt;&lt;wsp:rsid wsp:val=&quot;007D20E3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583&quot;/&gt;&lt;wsp:rsid wsp:val=&quot;007D3729&quot;/&gt;&lt;wsp:rsid wsp:val=&quot;007D385F&quot;/&gt;&lt;wsp:rsid wsp:val=&quot;007D3B53&quot;/&gt;&lt;wsp:rsid wsp:val=&quot;007D3D22&quot;/&gt;&lt;wsp:rsid wsp:val=&quot;007D3F1E&quot;/&gt;&lt;wsp:rsid wsp:val=&quot;007D42EF&quot;/&gt;&lt;wsp:rsid wsp:val=&quot;007D456B&quot;/&gt;&lt;wsp:rsid wsp:val=&quot;007D49D7&quot;/&gt;&lt;wsp:rsid wsp:val=&quot;007D4AD7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610B&quot;/&gt;&lt;wsp:rsid wsp:val=&quot;007D62A6&quot;/&gt;&lt;wsp:rsid wsp:val=&quot;007D636F&quot;/&gt;&lt;wsp:rsid wsp:val=&quot;007D6804&quot;/&gt;&lt;wsp:rsid wsp:val=&quot;007D75B4&quot;/&gt;&lt;wsp:rsid wsp:val=&quot;007D7937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57F&quot;/&gt;&lt;wsp:rsid wsp:val=&quot;007E1628&quot;/&gt;&lt;wsp:rsid wsp:val=&quot;007E1BB6&quot;/&gt;&lt;wsp:rsid wsp:val=&quot;007E1D1D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2EF4&quot;/&gt;&lt;wsp:rsid wsp:val=&quot;007E3006&quot;/&gt;&lt;wsp:rsid wsp:val=&quot;007E33CA&quot;/&gt;&lt;wsp:rsid wsp:val=&quot;007E3435&quot;/&gt;&lt;wsp:rsid wsp:val=&quot;007E3885&quot;/&gt;&lt;wsp:rsid wsp:val=&quot;007E3974&quot;/&gt;&lt;wsp:rsid wsp:val=&quot;007E3B61&quot;/&gt;&lt;wsp:rsid wsp:val=&quot;007E3E0B&quot;/&gt;&lt;wsp:rsid wsp:val=&quot;007E3FCF&quot;/&gt;&lt;wsp:rsid wsp:val=&quot;007E46C0&quot;/&gt;&lt;wsp:rsid wsp:val=&quot;007E508E&quot;/&gt;&lt;wsp:rsid wsp:val=&quot;007E50A8&quot;/&gt;&lt;wsp:rsid wsp:val=&quot;007E5151&quot;/&gt;&lt;wsp:rsid wsp:val=&quot;007E517A&quot;/&gt;&lt;wsp:rsid wsp:val=&quot;007E5265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B47&quot;/&gt;&lt;wsp:rsid wsp:val=&quot;007E5CCC&quot;/&gt;&lt;wsp:rsid wsp:val=&quot;007E5F2E&quot;/&gt;&lt;wsp:rsid wsp:val=&quot;007E623B&quot;/&gt;&lt;wsp:rsid wsp:val=&quot;007E6587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6D5&quot;/&gt;&lt;wsp:rsid wsp:val=&quot;007E7A3F&quot;/&gt;&lt;wsp:rsid wsp:val=&quot;007E7AC3&quot;/&gt;&lt;wsp:rsid wsp:val=&quot;007E7CF2&quot;/&gt;&lt;wsp:rsid wsp:val=&quot;007F0324&quot;/&gt;&lt;wsp:rsid wsp:val=&quot;007F04C6&quot;/&gt;&lt;wsp:rsid wsp:val=&quot;007F086A&quot;/&gt;&lt;wsp:rsid wsp:val=&quot;007F0C49&quot;/&gt;&lt;wsp:rsid wsp:val=&quot;007F1A8D&quot;/&gt;&lt;wsp:rsid wsp:val=&quot;007F1BE1&quot;/&gt;&lt;wsp:rsid wsp:val=&quot;007F1C11&quot;/&gt;&lt;wsp:rsid wsp:val=&quot;007F1D62&quot;/&gt;&lt;wsp:rsid wsp:val=&quot;007F1D7B&quot;/&gt;&lt;wsp:rsid wsp:val=&quot;007F23FB&quot;/&gt;&lt;wsp:rsid wsp:val=&quot;007F24E0&quot;/&gt;&lt;wsp:rsid wsp:val=&quot;007F2544&quot;/&gt;&lt;wsp:rsid wsp:val=&quot;007F25AB&quot;/&gt;&lt;wsp:rsid wsp:val=&quot;007F278C&quot;/&gt;&lt;wsp:rsid wsp:val=&quot;007F2804&quot;/&gt;&lt;wsp:rsid wsp:val=&quot;007F287A&quot;/&gt;&lt;wsp:rsid wsp:val=&quot;007F2D8A&quot;/&gt;&lt;wsp:rsid wsp:val=&quot;007F33B4&quot;/&gt;&lt;wsp:rsid wsp:val=&quot;007F340B&quot;/&gt;&lt;wsp:rsid wsp:val=&quot;007F35F2&quot;/&gt;&lt;wsp:rsid wsp:val=&quot;007F39D0&quot;/&gt;&lt;wsp:rsid wsp:val=&quot;007F3B8D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6C2&quot;/&gt;&lt;wsp:rsid wsp:val=&quot;007F474C&quot;/&gt;&lt;wsp:rsid wsp:val=&quot;007F4862&quot;/&gt;&lt;wsp:rsid wsp:val=&quot;007F4BBD&quot;/&gt;&lt;wsp:rsid wsp:val=&quot;007F4C99&quot;/&gt;&lt;wsp:rsid wsp:val=&quot;007F4FC5&quot;/&gt;&lt;wsp:rsid wsp:val=&quot;007F52CF&quot;/&gt;&lt;wsp:rsid wsp:val=&quot;007F5EC6&quot;/&gt;&lt;wsp:rsid wsp:val=&quot;007F600A&quot;/&gt;&lt;wsp:rsid wsp:val=&quot;007F6266&quot;/&gt;&lt;wsp:rsid wsp:val=&quot;007F65B5&quot;/&gt;&lt;wsp:rsid wsp:val=&quot;007F68A6&quot;/&gt;&lt;wsp:rsid wsp:val=&quot;007F69C0&quot;/&gt;&lt;wsp:rsid wsp:val=&quot;007F6A12&quot;/&gt;&lt;wsp:rsid wsp:val=&quot;007F6DCA&quot;/&gt;&lt;wsp:rsid wsp:val=&quot;007F7307&quot;/&gt;&lt;wsp:rsid wsp:val=&quot;007F7595&quot;/&gt;&lt;wsp:rsid wsp:val=&quot;007F7728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81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F86&quot;/&gt;&lt;wsp:rsid wsp:val=&quot;008021FA&quot;/&gt;&lt;wsp:rsid wsp:val=&quot;008021FB&quot;/&gt;&lt;wsp:rsid wsp:val=&quot;0080226F&quot;/&gt;&lt;wsp:rsid wsp:val=&quot;00802308&quot;/&gt;&lt;wsp:rsid wsp:val=&quot;00802460&quot;/&gt;&lt;wsp:rsid wsp:val=&quot;0080284E&quot;/&gt;&lt;wsp:rsid wsp:val=&quot;00802B2D&quot;/&gt;&lt;wsp:rsid wsp:val=&quot;00802D5A&quot;/&gt;&lt;wsp:rsid wsp:val=&quot;00802D68&quot;/&gt;&lt;wsp:rsid wsp:val=&quot;008034C4&quot;/&gt;&lt;wsp:rsid wsp:val=&quot;0080355B&quot;/&gt;&lt;wsp:rsid wsp:val=&quot;008035C5&quot;/&gt;&lt;wsp:rsid wsp:val=&quot;008039BA&quot;/&gt;&lt;wsp:rsid wsp:val=&quot;00803BBC&quot;/&gt;&lt;wsp:rsid wsp:val=&quot;00803C05&quot;/&gt;&lt;wsp:rsid wsp:val=&quot;00803D34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5308&quot;/&gt;&lt;wsp:rsid wsp:val=&quot;008053FC&quot;/&gt;&lt;wsp:rsid wsp:val=&quot;0080599D&quot;/&gt;&lt;wsp:rsid wsp:val=&quot;00805A31&quot;/&gt;&lt;wsp:rsid wsp:val=&quot;00805BA2&quot;/&gt;&lt;wsp:rsid wsp:val=&quot;00805CC7&quot;/&gt;&lt;wsp:rsid wsp:val=&quot;00805D1D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A67&quot;/&gt;&lt;wsp:rsid wsp:val=&quot;00807AA6&quot;/&gt;&lt;wsp:rsid wsp:val=&quot;00807BBF&quot;/&gt;&lt;wsp:rsid wsp:val=&quot;00807C46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E9C&quot;/&gt;&lt;wsp:rsid wsp:val=&quot;00811F26&quot;/&gt;&lt;wsp:rsid wsp:val=&quot;00811FB7&quot;/&gt;&lt;wsp:rsid wsp:val=&quot;00812006&quot;/&gt;&lt;wsp:rsid wsp:val=&quot;008120B0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159&quot;/&gt;&lt;wsp:rsid wsp:val=&quot;008133D3&quot;/&gt;&lt;wsp:rsid wsp:val=&quot;008138D4&quot;/&gt;&lt;wsp:rsid wsp:val=&quot;00813B5F&quot;/&gt;&lt;wsp:rsid wsp:val=&quot;00813CC1&quot;/&gt;&lt;wsp:rsid wsp:val=&quot;00814203&quot;/&gt;&lt;wsp:rsid wsp:val=&quot;0081442E&quot;/&gt;&lt;wsp:rsid wsp:val=&quot;008144DD&quot;/&gt;&lt;wsp:rsid wsp:val=&quot;00814831&quot;/&gt;&lt;wsp:rsid wsp:val=&quot;008149D9&quot;/&gt;&lt;wsp:rsid wsp:val=&quot;00815074&quot;/&gt;&lt;wsp:rsid wsp:val=&quot;00815097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570&quot;/&gt;&lt;wsp:rsid wsp:val=&quot;00817816&quot;/&gt;&lt;wsp:rsid wsp:val=&quot;00817BE3&quot;/&gt;&lt;wsp:rsid wsp:val=&quot;008200BF&quot;/&gt;&lt;wsp:rsid wsp:val=&quot;008201D6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93&quot;/&gt;&lt;wsp:rsid wsp:val=&quot;008211A8&quot;/&gt;&lt;wsp:rsid wsp:val=&quot;0082126F&quot;/&gt;&lt;wsp:rsid wsp:val=&quot;0082135D&quot;/&gt;&lt;wsp:rsid wsp:val=&quot;00821564&quot;/&gt;&lt;wsp:rsid wsp:val=&quot;008216DE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CA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D&quot;/&gt;&lt;wsp:rsid wsp:val=&quot;00823A91&quot;/&gt;&lt;wsp:rsid wsp:val=&quot;00823BEB&quot;/&gt;&lt;wsp:rsid wsp:val=&quot;00823CED&quot;/&gt;&lt;wsp:rsid wsp:val=&quot;00824054&quot;/&gt;&lt;wsp:rsid wsp:val=&quot;0082427E&quot;/&gt;&lt;wsp:rsid wsp:val=&quot;0082427F&quot;/&gt;&lt;wsp:rsid wsp:val=&quot;00824B94&quot;/&gt;&lt;wsp:rsid wsp:val=&quot;00824CA2&quot;/&gt;&lt;wsp:rsid wsp:val=&quot;0082500D&quot;/&gt;&lt;wsp:rsid wsp:val=&quot;0082511A&quot;/&gt;&lt;wsp:rsid wsp:val=&quot;00825298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848&quot;/&gt;&lt;wsp:rsid wsp:val=&quot;008268A2&quot;/&gt;&lt;wsp:rsid wsp:val=&quot;008268DC&quot;/&gt;&lt;wsp:rsid wsp:val=&quot;00826B01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94A&quot;/&gt;&lt;wsp:rsid wsp:val=&quot;00827A40&quot;/&gt;&lt;wsp:rsid wsp:val=&quot;00827BC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CD&quot;/&gt;&lt;wsp:rsid wsp:val=&quot;008308D5&quot;/&gt;&lt;wsp:rsid wsp:val=&quot;00830FB1&quot;/&gt;&lt;wsp:rsid wsp:val=&quot;00831172&quot;/&gt;&lt;wsp:rsid wsp:val=&quot;008314EB&quot;/&gt;&lt;wsp:rsid wsp:val=&quot;00831588&quot;/&gt;&lt;wsp:rsid wsp:val=&quot;0083159B&quot;/&gt;&lt;wsp:rsid wsp:val=&quot;00831648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306F&quot;/&gt;&lt;wsp:rsid wsp:val=&quot;008335B5&quot;/&gt;&lt;wsp:rsid wsp:val=&quot;008335DF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71A&quot;/&gt;&lt;wsp:rsid wsp:val=&quot;0083578A&quot;/&gt;&lt;wsp:rsid wsp:val=&quot;00835885&quot;/&gt;&lt;wsp:rsid wsp:val=&quot;0083590E&quot;/&gt;&lt;wsp:rsid wsp:val=&quot;00835C63&quot;/&gt;&lt;wsp:rsid wsp:val=&quot;00835E10&quot;/&gt;&lt;wsp:rsid wsp:val=&quot;00835FBE&quot;/&gt;&lt;wsp:rsid wsp:val=&quot;00836477&quot;/&gt;&lt;wsp:rsid wsp:val=&quot;00836482&quot;/&gt;&lt;wsp:rsid wsp:val=&quot;008367F7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852&quot;/&gt;&lt;wsp:rsid wsp:val=&quot;00837BCA&quot;/&gt;&lt;wsp:rsid wsp:val=&quot;00840129&quot;/&gt;&lt;wsp:rsid wsp:val=&quot;00840271&quot;/&gt;&lt;wsp:rsid wsp:val=&quot;00840770&quot;/&gt;&lt;wsp:rsid wsp:val=&quot;00840BDD&quot;/&gt;&lt;wsp:rsid wsp:val=&quot;00840C07&quot;/&gt;&lt;wsp:rsid wsp:val=&quot;00841471&quot;/&gt;&lt;wsp:rsid wsp:val=&quot;00841556&quot;/&gt;&lt;wsp:rsid wsp:val=&quot;00841C55&quot;/&gt;&lt;wsp:rsid wsp:val=&quot;008424A0&quot;/&gt;&lt;wsp:rsid wsp:val=&quot;0084251D&quot;/&gt;&lt;wsp:rsid wsp:val=&quot;00842897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40F&quot;/&gt;&lt;wsp:rsid wsp:val=&quot;008464BD&quot;/&gt;&lt;wsp:rsid wsp:val=&quot;00846977&quot;/&gt;&lt;wsp:rsid wsp:val=&quot;00846DAE&quot;/&gt;&lt;wsp:rsid wsp:val=&quot;00846E1B&quot;/&gt;&lt;wsp:rsid wsp:val=&quot;0084717B&quot;/&gt;&lt;wsp:rsid wsp:val=&quot;008471EB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913&quot;/&gt;&lt;wsp:rsid wsp:val=&quot;008509B3&quot;/&gt;&lt;wsp:rsid wsp:val=&quot;00850C43&quot;/&gt;&lt;wsp:rsid wsp:val=&quot;00850C7F&quot;/&gt;&lt;wsp:rsid wsp:val=&quot;00850E47&quot;/&gt;&lt;wsp:rsid wsp:val=&quot;008512EC&quot;/&gt;&lt;wsp:rsid wsp:val=&quot;00851434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20AA&quot;/&gt;&lt;wsp:rsid wsp:val=&quot;008525EE&quot;/&gt;&lt;wsp:rsid wsp:val=&quot;00852696&quot;/&gt;&lt;wsp:rsid wsp:val=&quot;008527E6&quot;/&gt;&lt;wsp:rsid wsp:val=&quot;0085297C&quot;/&gt;&lt;wsp:rsid wsp:val=&quot;00852A9A&quot;/&gt;&lt;wsp:rsid wsp:val=&quot;00852C1A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9&quot;/&gt;&lt;wsp:rsid wsp:val=&quot;00853C2F&quot;/&gt;&lt;wsp:rsid wsp:val=&quot;00853D2C&quot;/&gt;&lt;wsp:rsid wsp:val=&quot;00853E3C&quot;/&gt;&lt;wsp:rsid wsp:val=&quot;00853FA2&quot;/&gt;&lt;wsp:rsid wsp:val=&quot;0085443E&quot;/&gt;&lt;wsp:rsid wsp:val=&quot;0085449A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529A&quot;/&gt;&lt;wsp:rsid wsp:val=&quot;00855416&quot;/&gt;&lt;wsp:rsid wsp:val=&quot;0085559D&quot;/&gt;&lt;wsp:rsid wsp:val=&quot;00855616&quot;/&gt;&lt;wsp:rsid wsp:val=&quot;008556E4&quot;/&gt;&lt;wsp:rsid wsp:val=&quot;00855833&quot;/&gt;&lt;wsp:rsid wsp:val=&quot;00855BDB&quot;/&gt;&lt;wsp:rsid wsp:val=&quot;00855CA5&quot;/&gt;&lt;wsp:rsid wsp:val=&quot;00855D36&quot;/&gt;&lt;wsp:rsid wsp:val=&quot;00855EB5&quot;/&gt;&lt;wsp:rsid wsp:val=&quot;008560E3&quot;/&gt;&lt;wsp:rsid wsp:val=&quot;00856192&quot;/&gt;&lt;wsp:rsid wsp:val=&quot;00856DF2&quot;/&gt;&lt;wsp:rsid wsp:val=&quot;00857199&quot;/&gt;&lt;wsp:rsid wsp:val=&quot;008573D9&quot;/&gt;&lt;wsp:rsid wsp:val=&quot;00857850&quot;/&gt;&lt;wsp:rsid wsp:val=&quot;008578E1&quot;/&gt;&lt;wsp:rsid wsp:val=&quot;00857BDC&quot;/&gt;&lt;wsp:rsid wsp:val=&quot;0086027A&quot;/&gt;&lt;wsp:rsid wsp:val=&quot;00860562&quot;/&gt;&lt;wsp:rsid wsp:val=&quot;008606F6&quot;/&gt;&lt;wsp:rsid wsp:val=&quot;00860B16&quot;/&gt;&lt;wsp:rsid wsp:val=&quot;008611DE&quot;/&gt;&lt;wsp:rsid wsp:val=&quot;008615B8&quot;/&gt;&lt;wsp:rsid wsp:val=&quot;00861666&quot;/&gt;&lt;wsp:rsid wsp:val=&quot;00861718&quot;/&gt;&lt;wsp:rsid wsp:val=&quot;008617A8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A&quot;/&gt;&lt;wsp:rsid wsp:val=&quot;008622B0&quot;/&gt;&lt;wsp:rsid wsp:val=&quot;00862402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7C5&quot;/&gt;&lt;wsp:rsid wsp:val=&quot;00864FF2&quot;/&gt;&lt;wsp:rsid wsp:val=&quot;008650FE&quot;/&gt;&lt;wsp:rsid wsp:val=&quot;0086544A&quot;/&gt;&lt;wsp:rsid wsp:val=&quot;00865636&quot;/&gt;&lt;wsp:rsid wsp:val=&quot;0086574F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D25&quot;/&gt;&lt;wsp:rsid wsp:val=&quot;00866F25&quot;/&gt;&lt;wsp:rsid wsp:val=&quot;00867037&quot;/&gt;&lt;wsp:rsid wsp:val=&quot;008670AD&quot;/&gt;&lt;wsp:rsid wsp:val=&quot;00867174&quot;/&gt;&lt;wsp:rsid wsp:val=&quot;008673E6&quot;/&gt;&lt;wsp:rsid wsp:val=&quot;0086750F&quot;/&gt;&lt;wsp:rsid wsp:val=&quot;0086759C&quot;/&gt;&lt;wsp:rsid wsp:val=&quot;0086777F&quot;/&gt;&lt;wsp:rsid wsp:val=&quot;0086793E&quot;/&gt;&lt;wsp:rsid wsp:val=&quot;00867984&quot;/&gt;&lt;wsp:rsid wsp:val=&quot;008679D7&quot;/&gt;&lt;wsp:rsid wsp:val=&quot;00867B59&quot;/&gt;&lt;wsp:rsid wsp:val=&quot;00867DF7&quot;/&gt;&lt;wsp:rsid wsp:val=&quot;00867E63&quot;/&gt;&lt;wsp:rsid wsp:val=&quot;00867E71&quot;/&gt;&lt;wsp:rsid wsp:val=&quot;008704B9&quot;/&gt;&lt;wsp:rsid wsp:val=&quot;008707E7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7E9&quot;/&gt;&lt;wsp:rsid wsp:val=&quot;008719C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F17&quot;/&gt;&lt;wsp:rsid wsp:val=&quot;0087532A&quot;/&gt;&lt;wsp:rsid wsp:val=&quot;008754E5&quot;/&gt;&lt;wsp:rsid wsp:val=&quot;00875680&quot;/&gt;&lt;wsp:rsid wsp:val=&quot;0087597D&quot;/&gt;&lt;wsp:rsid wsp:val=&quot;008759D7&quot;/&gt;&lt;wsp:rsid wsp:val=&quot;00875A6D&quot;/&gt;&lt;wsp:rsid wsp:val=&quot;00875AFA&quot;/&gt;&lt;wsp:rsid wsp:val=&quot;00875BBB&quot;/&gt;&lt;wsp:rsid wsp:val=&quot;00875CB3&quot;/&gt;&lt;wsp:rsid wsp:val=&quot;00875DD0&quot;/&gt;&lt;wsp:rsid wsp:val=&quot;00875DFC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F64&quot;/&gt;&lt;wsp:rsid wsp:val=&quot;00877FF3&quot;/&gt;&lt;wsp:rsid wsp:val=&quot;00880075&quot;/&gt;&lt;wsp:rsid wsp:val=&quot;00880311&quot;/&gt;&lt;wsp:rsid wsp:val=&quot;008807C6&quot;/&gt;&lt;wsp:rsid wsp:val=&quot;008808D8&quot;/&gt;&lt;wsp:rsid wsp:val=&quot;00880AA6&quot;/&gt;&lt;wsp:rsid wsp:val=&quot;00880D93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ACD&quot;/&gt;&lt;wsp:rsid wsp:val=&quot;00881C5C&quot;/&gt;&lt;wsp:rsid wsp:val=&quot;00881CCC&quot;/&gt;&lt;wsp:rsid wsp:val=&quot;00881ECE&quot;/&gt;&lt;wsp:rsid wsp:val=&quot;0088232E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F0&quot;/&gt;&lt;wsp:rsid wsp:val=&quot;008839B4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6F2&quot;/&gt;&lt;wsp:rsid wsp:val=&quot;00885B63&quot;/&gt;&lt;wsp:rsid wsp:val=&quot;00885BD1&quot;/&gt;&lt;wsp:rsid wsp:val=&quot;00885F4C&quot;/&gt;&lt;wsp:rsid wsp:val=&quot;0088670B&quot;/&gt;&lt;wsp:rsid wsp:val=&quot;00886AD3&quot;/&gt;&lt;wsp:rsid wsp:val=&quot;00886E55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90196&quot;/&gt;&lt;wsp:rsid wsp:val=&quot;0089058A&quot;/&gt;&lt;wsp:rsid wsp:val=&quot;0089080B&quot;/&gt;&lt;wsp:rsid wsp:val=&quot;00890B01&quot;/&gt;&lt;wsp:rsid wsp:val=&quot;00890B4D&quot;/&gt;&lt;wsp:rsid wsp:val=&quot;00890CED&quot;/&gt;&lt;wsp:rsid wsp:val=&quot;00890D0D&quot;/&gt;&lt;wsp:rsid wsp:val=&quot;00890F3C&quot;/&gt;&lt;wsp:rsid wsp:val=&quot;00890F57&quot;/&gt;&lt;wsp:rsid wsp:val=&quot;0089167A&quot;/&gt;&lt;wsp:rsid wsp:val=&quot;00891740&quot;/&gt;&lt;wsp:rsid wsp:val=&quot;00891755&quot;/&gt;&lt;wsp:rsid wsp:val=&quot;00891833&quot;/&gt;&lt;wsp:rsid wsp:val=&quot;00891C34&quot;/&gt;&lt;wsp:rsid wsp:val=&quot;00891E63&quot;/&gt;&lt;wsp:rsid wsp:val=&quot;00891EF2&quot;/&gt;&lt;wsp:rsid wsp:val=&quot;0089218F&quot;/&gt;&lt;wsp:rsid wsp:val=&quot;008922D9&quot;/&gt;&lt;wsp:rsid wsp:val=&quot;00892719&quot;/&gt;&lt;wsp:rsid wsp:val=&quot;00892758&quot;/&gt;&lt;wsp:rsid wsp:val=&quot;00892847&quot;/&gt;&lt;wsp:rsid wsp:val=&quot;0089289E&quot;/&gt;&lt;wsp:rsid wsp:val=&quot;00892B86&quot;/&gt;&lt;wsp:rsid wsp:val=&quot;00892F5C&quot;/&gt;&lt;wsp:rsid wsp:val=&quot;0089303E&quot;/&gt;&lt;wsp:rsid wsp:val=&quot;0089309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A76&quot;/&gt;&lt;wsp:rsid wsp:val=&quot;00893B94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6F6&quot;/&gt;&lt;wsp:rsid wsp:val=&quot;008948E6&quot;/&gt;&lt;wsp:rsid wsp:val=&quot;00894993&quot;/&gt;&lt;wsp:rsid wsp:val=&quot;00894DD5&quot;/&gt;&lt;wsp:rsid wsp:val=&quot;00895037&quot;/&gt;&lt;wsp:rsid wsp:val=&quot;00895568&quot;/&gt;&lt;wsp:rsid wsp:val=&quot;00895717&quot;/&gt;&lt;wsp:rsid wsp:val=&quot;00895878&quot;/&gt;&lt;wsp:rsid wsp:val=&quot;00895D3F&quot;/&gt;&lt;wsp:rsid wsp:val=&quot;00895DC9&quot;/&gt;&lt;wsp:rsid wsp:val=&quot;00895E7F&quot;/&gt;&lt;wsp:rsid wsp:val=&quot;00896651&quot;/&gt;&lt;wsp:rsid wsp:val=&quot;00896916&quot;/&gt;&lt;wsp:rsid wsp:val=&quot;00896DAE&quot;/&gt;&lt;wsp:rsid wsp:val=&quot;00896EF4&quot;/&gt;&lt;wsp:rsid wsp:val=&quot;0089720D&quot;/&gt;&lt;wsp:rsid wsp:val=&quot;00897269&quot;/&gt;&lt;wsp:rsid wsp:val=&quot;008977B8&quot;/&gt;&lt;wsp:rsid wsp:val=&quot;00897AB7&quot;/&gt;&lt;wsp:rsid wsp:val=&quot;00897AD9&quot;/&gt;&lt;wsp:rsid wsp:val=&quot;00897B8E&quot;/&gt;&lt;wsp:rsid wsp:val=&quot;00897C7F&quot;/&gt;&lt;wsp:rsid wsp:val=&quot;00897E96&quot;/&gt;&lt;wsp:rsid wsp:val=&quot;008A016D&quot;/&gt;&lt;wsp:rsid wsp:val=&quot;008A020E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456&quot;/&gt;&lt;wsp:rsid wsp:val=&quot;008A190C&quot;/&gt;&lt;wsp:rsid wsp:val=&quot;008A1A86&quot;/&gt;&lt;wsp:rsid wsp:val=&quot;008A1E38&quot;/&gt;&lt;wsp:rsid wsp:val=&quot;008A206B&quot;/&gt;&lt;wsp:rsid wsp:val=&quot;008A2086&quot;/&gt;&lt;wsp:rsid wsp:val=&quot;008A20AF&quot;/&gt;&lt;wsp:rsid wsp:val=&quot;008A22D5&quot;/&gt;&lt;wsp:rsid wsp:val=&quot;008A2457&quot;/&gt;&lt;wsp:rsid wsp:val=&quot;008A257F&quot;/&gt;&lt;wsp:rsid wsp:val=&quot;008A25C6&quot;/&gt;&lt;wsp:rsid wsp:val=&quot;008A2A8F&quot;/&gt;&lt;wsp:rsid wsp:val=&quot;008A2D39&quot;/&gt;&lt;wsp:rsid wsp:val=&quot;008A2D98&quot;/&gt;&lt;wsp:rsid wsp:val=&quot;008A2E6C&quot;/&gt;&lt;wsp:rsid wsp:val=&quot;008A2FA3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F21&quot;/&gt;&lt;wsp:rsid wsp:val=&quot;008A3FE2&quot;/&gt;&lt;wsp:rsid wsp:val=&quot;008A46DE&quot;/&gt;&lt;wsp:rsid wsp:val=&quot;008A4A34&quot;/&gt;&lt;wsp:rsid wsp:val=&quot;008A4CDD&quot;/&gt;&lt;wsp:rsid wsp:val=&quot;008A502C&quot;/&gt;&lt;wsp:rsid wsp:val=&quot;008A51C1&quot;/&gt;&lt;wsp:rsid wsp:val=&quot;008A5479&quot;/&gt;&lt;wsp:rsid wsp:val=&quot;008A591E&quot;/&gt;&lt;wsp:rsid wsp:val=&quot;008A5BE6&quot;/&gt;&lt;wsp:rsid wsp:val=&quot;008A5DD1&quot;/&gt;&lt;wsp:rsid wsp:val=&quot;008A5E89&quot;/&gt;&lt;wsp:rsid wsp:val=&quot;008A61C5&quot;/&gt;&lt;wsp:rsid wsp:val=&quot;008A64C7&quot;/&gt;&lt;wsp:rsid wsp:val=&quot;008A6B03&quot;/&gt;&lt;wsp:rsid wsp:val=&quot;008A6B65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1213&quot;/&gt;&lt;wsp:rsid wsp:val=&quot;008B14B2&quot;/&gt;&lt;wsp:rsid wsp:val=&quot;008B159F&quot;/&gt;&lt;wsp:rsid wsp:val=&quot;008B16CE&quot;/&gt;&lt;wsp:rsid wsp:val=&quot;008B199C&quot;/&gt;&lt;wsp:rsid wsp:val=&quot;008B1A9C&quot;/&gt;&lt;wsp:rsid wsp:val=&quot;008B1CE1&quot;/&gt;&lt;wsp:rsid wsp:val=&quot;008B1E8B&quot;/&gt;&lt;wsp:rsid wsp:val=&quot;008B243A&quot;/&gt;&lt;wsp:rsid wsp:val=&quot;008B2445&quot;/&gt;&lt;wsp:rsid wsp:val=&quot;008B25FC&quot;/&gt;&lt;wsp:rsid wsp:val=&quot;008B26CE&quot;/&gt;&lt;wsp:rsid wsp:val=&quot;008B2711&quot;/&gt;&lt;wsp:rsid wsp:val=&quot;008B27D6&quot;/&gt;&lt;wsp:rsid wsp:val=&quot;008B2DB1&quot;/&gt;&lt;wsp:rsid wsp:val=&quot;008B3041&quot;/&gt;&lt;wsp:rsid wsp:val=&quot;008B307D&quot;/&gt;&lt;wsp:rsid wsp:val=&quot;008B3540&quot;/&gt;&lt;wsp:rsid wsp:val=&quot;008B3550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F77&quot;/&gt;&lt;wsp:rsid wsp:val=&quot;008B4FB2&quot;/&gt;&lt;wsp:rsid wsp:val=&quot;008B55D3&quot;/&gt;&lt;wsp:rsid wsp:val=&quot;008B56DB&quot;/&gt;&lt;wsp:rsid wsp:val=&quot;008B5D3B&quot;/&gt;&lt;wsp:rsid wsp:val=&quot;008B5F31&quot;/&gt;&lt;wsp:rsid wsp:val=&quot;008B60A7&quot;/&gt;&lt;wsp:rsid wsp:val=&quot;008B73D2&quot;/&gt;&lt;wsp:rsid wsp:val=&quot;008B7595&quot;/&gt;&lt;wsp:rsid wsp:val=&quot;008B772D&quot;/&gt;&lt;wsp:rsid wsp:val=&quot;008B7D86&quot;/&gt;&lt;wsp:rsid wsp:val=&quot;008B7E27&quot;/&gt;&lt;wsp:rsid wsp:val=&quot;008B7E34&quot;/&gt;&lt;wsp:rsid wsp:val=&quot;008C010C&quot;/&gt;&lt;wsp:rsid wsp:val=&quot;008C0255&quot;/&gt;&lt;wsp:rsid wsp:val=&quot;008C0B4F&quot;/&gt;&lt;wsp:rsid wsp:val=&quot;008C0EE4&quot;/&gt;&lt;wsp:rsid wsp:val=&quot;008C0F7D&quot;/&gt;&lt;wsp:rsid wsp:val=&quot;008C149D&quot;/&gt;&lt;wsp:rsid wsp:val=&quot;008C14A9&quot;/&gt;&lt;wsp:rsid wsp:val=&quot;008C1533&quot;/&gt;&lt;wsp:rsid wsp:val=&quot;008C1724&quot;/&gt;&lt;wsp:rsid wsp:val=&quot;008C188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FBF&quot;/&gt;&lt;wsp:rsid wsp:val=&quot;008C3360&quot;/&gt;&lt;wsp:rsid wsp:val=&quot;008C3E24&quot;/&gt;&lt;wsp:rsid wsp:val=&quot;008C3E4F&quot;/&gt;&lt;wsp:rsid wsp:val=&quot;008C40BB&quot;/&gt;&lt;wsp:rsid wsp:val=&quot;008C45E8&quot;/&gt;&lt;wsp:rsid wsp:val=&quot;008C4757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8CD&quot;/&gt;&lt;wsp:rsid wsp:val=&quot;008C5A00&quot;/&gt;&lt;wsp:rsid wsp:val=&quot;008C5CD0&quot;/&gt;&lt;wsp:rsid wsp:val=&quot;008C5D8F&quot;/&gt;&lt;wsp:rsid wsp:val=&quot;008C5E20&quot;/&gt;&lt;wsp:rsid wsp:val=&quot;008C60E1&quot;/&gt;&lt;wsp:rsid wsp:val=&quot;008C6224&quot;/&gt;&lt;wsp:rsid wsp:val=&quot;008C6612&quot;/&gt;&lt;wsp:rsid wsp:val=&quot;008C6806&quot;/&gt;&lt;wsp:rsid wsp:val=&quot;008C68D7&quot;/&gt;&lt;wsp:rsid wsp:val=&quot;008C6907&quot;/&gt;&lt;wsp:rsid wsp:val=&quot;008C6E5D&quot;/&gt;&lt;wsp:rsid wsp:val=&quot;008C6EC4&quot;/&gt;&lt;wsp:rsid wsp:val=&quot;008C71CE&quot;/&gt;&lt;wsp:rsid wsp:val=&quot;008C74B4&quot;/&gt;&lt;wsp:rsid wsp:val=&quot;008C767E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91F&quot;/&gt;&lt;wsp:rsid wsp:val=&quot;008D29F0&quot;/&gt;&lt;wsp:rsid wsp:val=&quot;008D2A28&quot;/&gt;&lt;wsp:rsid wsp:val=&quot;008D2C15&quot;/&gt;&lt;wsp:rsid wsp:val=&quot;008D2E0B&quot;/&gt;&lt;wsp:rsid wsp:val=&quot;008D2FA4&quot;/&gt;&lt;wsp:rsid wsp:val=&quot;008D32C3&quot;/&gt;&lt;wsp:rsid wsp:val=&quot;008D34CB&quot;/&gt;&lt;wsp:rsid wsp:val=&quot;008D3AE0&quot;/&gt;&lt;wsp:rsid wsp:val=&quot;008D3E2C&quot;/&gt;&lt;wsp:rsid wsp:val=&quot;008D42B4&quot;/&gt;&lt;wsp:rsid wsp:val=&quot;008D4359&quot;/&gt;&lt;wsp:rsid wsp:val=&quot;008D4811&quot;/&gt;&lt;wsp:rsid wsp:val=&quot;008D48CD&quot;/&gt;&lt;wsp:rsid wsp:val=&quot;008D4948&quot;/&gt;&lt;wsp:rsid wsp:val=&quot;008D4D3E&quot;/&gt;&lt;wsp:rsid wsp:val=&quot;008D4ECA&quot;/&gt;&lt;wsp:rsid wsp:val=&quot;008D51C4&quot;/&gt;&lt;wsp:rsid wsp:val=&quot;008D5220&quot;/&gt;&lt;wsp:rsid wsp:val=&quot;008D5348&quot;/&gt;&lt;wsp:rsid wsp:val=&quot;008D53BC&quot;/&gt;&lt;wsp:rsid wsp:val=&quot;008D54C0&quot;/&gt;&lt;wsp:rsid wsp:val=&quot;008D579E&quot;/&gt;&lt;wsp:rsid wsp:val=&quot;008D5849&quot;/&gt;&lt;wsp:rsid wsp:val=&quot;008D59D4&quot;/&gt;&lt;wsp:rsid wsp:val=&quot;008D689F&quot;/&gt;&lt;wsp:rsid wsp:val=&quot;008D6BB8&quot;/&gt;&lt;wsp:rsid wsp:val=&quot;008D6F45&quot;/&gt;&lt;wsp:rsid wsp:val=&quot;008D70A5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F62&quot;/&gt;&lt;wsp:rsid wsp:val=&quot;008E028B&quot;/&gt;&lt;wsp:rsid wsp:val=&quot;008E02D2&quot;/&gt;&lt;wsp:rsid wsp:val=&quot;008E0911&quot;/&gt;&lt;wsp:rsid wsp:val=&quot;008E0A19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D93&quot;/&gt;&lt;wsp:rsid wsp:val=&quot;008E1F12&quot;/&gt;&lt;wsp:rsid wsp:val=&quot;008E1F99&quot;/&gt;&lt;wsp:rsid wsp:val=&quot;008E20BD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9B&quot;/&gt;&lt;wsp:rsid wsp:val=&quot;008E34FA&quot;/&gt;&lt;wsp:rsid wsp:val=&quot;008E35C9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DF1&quot;/&gt;&lt;wsp:rsid wsp:val=&quot;008E547F&quot;/&gt;&lt;wsp:rsid wsp:val=&quot;008E5666&quot;/&gt;&lt;wsp:rsid wsp:val=&quot;008E56FD&quot;/&gt;&lt;wsp:rsid wsp:val=&quot;008E5F30&quot;/&gt;&lt;wsp:rsid wsp:val=&quot;008E623F&quot;/&gt;&lt;wsp:rsid wsp:val=&quot;008E624A&quot;/&gt;&lt;wsp:rsid wsp:val=&quot;008E6317&quot;/&gt;&lt;wsp:rsid wsp:val=&quot;008E6489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BA3&quot;/&gt;&lt;wsp:rsid wsp:val=&quot;008F0F8E&quot;/&gt;&lt;wsp:rsid wsp:val=&quot;008F104B&quot;/&gt;&lt;wsp:rsid wsp:val=&quot;008F10BB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F1&quot;/&gt;&lt;wsp:rsid wsp:val=&quot;008F1554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3BB&quot;/&gt;&lt;wsp:rsid wsp:val=&quot;008F24D2&quot;/&gt;&lt;wsp:rsid wsp:val=&quot;008F26B5&quot;/&gt;&lt;wsp:rsid wsp:val=&quot;008F2763&quot;/&gt;&lt;wsp:rsid wsp:val=&quot;008F27A0&quot;/&gt;&lt;wsp:rsid wsp:val=&quot;008F29C1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4F&quot;/&gt;&lt;wsp:rsid wsp:val=&quot;008F41C8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AD1&quot;/&gt;&lt;wsp:rsid wsp:val=&quot;008F5D42&quot;/&gt;&lt;wsp:rsid wsp:val=&quot;008F5E16&quot;/&gt;&lt;wsp:rsid wsp:val=&quot;008F60BB&quot;/&gt;&lt;wsp:rsid wsp:val=&quot;008F65A0&quot;/&gt;&lt;wsp:rsid wsp:val=&quot;008F6C69&quot;/&gt;&lt;wsp:rsid wsp:val=&quot;008F6EA6&quot;/&gt;&lt;wsp:rsid wsp:val=&quot;008F72BC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6F3&quot;/&gt;&lt;wsp:rsid wsp:val=&quot;009009A1&quot;/&gt;&lt;wsp:rsid wsp:val=&quot;009009B7&quot;/&gt;&lt;wsp:rsid wsp:val=&quot;00900E08&quot;/&gt;&lt;wsp:rsid wsp:val=&quot;00901135&quot;/&gt;&lt;wsp:rsid wsp:val=&quot;009017E0&quot;/&gt;&lt;wsp:rsid wsp:val=&quot;00901823&quot;/&gt;&lt;wsp:rsid wsp:val=&quot;009018C6&quot;/&gt;&lt;wsp:rsid wsp:val=&quot;0090190B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803&quot;/&gt;&lt;wsp:rsid wsp:val=&quot;00902BFD&quot;/&gt;&lt;wsp:rsid wsp:val=&quot;00902EB4&quot;/&gt;&lt;wsp:rsid wsp:val=&quot;00903047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CD6&quot;/&gt;&lt;wsp:rsid wsp:val=&quot;00904E0C&quot;/&gt;&lt;wsp:rsid wsp:val=&quot;00904EA6&quot;/&gt;&lt;wsp:rsid wsp:val=&quot;00904F49&quot;/&gt;&lt;wsp:rsid wsp:val=&quot;00904F74&quot;/&gt;&lt;wsp:rsid wsp:val=&quot;0090516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13B&quot;/&gt;&lt;wsp:rsid wsp:val=&quot;0090643C&quot;/&gt;&lt;wsp:rsid wsp:val=&quot;009066F7&quot;/&gt;&lt;wsp:rsid wsp:val=&quot;009069A3&quot;/&gt;&lt;wsp:rsid wsp:val=&quot;00906A90&quot;/&gt;&lt;wsp:rsid wsp:val=&quot;00906AB3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D1&quot;/&gt;&lt;wsp:rsid wsp:val=&quot;00907C33&quot;/&gt;&lt;wsp:rsid wsp:val=&quot;00907CAB&quot;/&gt;&lt;wsp:rsid wsp:val=&quot;00907D4F&quot;/&gt;&lt;wsp:rsid wsp:val=&quot;009107AC&quot;/&gt;&lt;wsp:rsid wsp:val=&quot;00910810&quot;/&gt;&lt;wsp:rsid wsp:val=&quot;00910DC1&quot;/&gt;&lt;wsp:rsid wsp:val=&quot;00910DE4&quot;/&gt;&lt;wsp:rsid wsp:val=&quot;00910FE7&quot;/&gt;&lt;wsp:rsid wsp:val=&quot;009110E6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F7&quot;/&gt;&lt;wsp:rsid wsp:val=&quot;00912AC3&quot;/&gt;&lt;wsp:rsid wsp:val=&quot;00913049&quot;/&gt;&lt;wsp:rsid wsp:val=&quot;0091306B&quot;/&gt;&lt;wsp:rsid wsp:val=&quot;0091323B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578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2F0&quot;/&gt;&lt;wsp:rsid wsp:val=&quot;00917450&quot;/&gt;&lt;wsp:rsid wsp:val=&quot;00917696&quot;/&gt;&lt;wsp:rsid wsp:val=&quot;009178DC&quot;/&gt;&lt;wsp:rsid wsp:val=&quot;0091796C&quot;/&gt;&lt;wsp:rsid wsp:val=&quot;0091796D&quot;/&gt;&lt;wsp:rsid wsp:val=&quot;00917A66&quot;/&gt;&lt;wsp:rsid wsp:val=&quot;00917D13&quot;/&gt;&lt;wsp:rsid wsp:val=&quot;00917F00&quot;/&gt;&lt;wsp:rsid wsp:val=&quot;009202A5&quot;/&gt;&lt;wsp:rsid wsp:val=&quot;00920AA0&quot;/&gt;&lt;wsp:rsid wsp:val=&quot;00920CC9&quot;/&gt;&lt;wsp:rsid wsp:val=&quot;009213E6&quot;/&gt;&lt;wsp:rsid wsp:val=&quot;00921482&quot;/&gt;&lt;wsp:rsid wsp:val=&quot;00921DB2&quot;/&gt;&lt;wsp:rsid wsp:val=&quot;00921DF4&quot;/&gt;&lt;wsp:rsid wsp:val=&quot;0092215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77F&quot;/&gt;&lt;wsp:rsid wsp:val=&quot;00923827&quot;/&gt;&lt;wsp:rsid wsp:val=&quot;00923CA7&quot;/&gt;&lt;wsp:rsid wsp:val=&quot;00923FBF&quot;/&gt;&lt;wsp:rsid wsp:val=&quot;0092433B&quot;/&gt;&lt;wsp:rsid wsp:val=&quot;00924789&quot;/&gt;&lt;wsp:rsid wsp:val=&quot;00924B9C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78E&quot;/&gt;&lt;wsp:rsid wsp:val=&quot;009259B8&quot;/&gt;&lt;wsp:rsid wsp:val=&quot;00925E44&quot;/&gt;&lt;wsp:rsid wsp:val=&quot;009260F5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185&quot;/&gt;&lt;wsp:rsid wsp:val=&quot;0093124B&quot;/&gt;&lt;wsp:rsid wsp:val=&quot;0093143A&quot;/&gt;&lt;wsp:rsid wsp:val=&quot;00931659&quot;/&gt;&lt;wsp:rsid wsp:val=&quot;00931A7D&quot;/&gt;&lt;wsp:rsid wsp:val=&quot;00931BCA&quot;/&gt;&lt;wsp:rsid wsp:val=&quot;00931C72&quot;/&gt;&lt;wsp:rsid wsp:val=&quot;00931FFF&quot;/&gt;&lt;wsp:rsid wsp:val=&quot;00932136&quot;/&gt;&lt;wsp:rsid wsp:val=&quot;0093232B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215&quot;/&gt;&lt;wsp:rsid wsp:val=&quot;009342B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5F3&quot;/&gt;&lt;wsp:rsid wsp:val=&quot;009359E8&quot;/&gt;&lt;wsp:rsid wsp:val=&quot;00935A33&quot;/&gt;&lt;wsp:rsid wsp:val=&quot;00935AE2&quot;/&gt;&lt;wsp:rsid wsp:val=&quot;00935BDF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F0E&quot;/&gt;&lt;wsp:rsid wsp:val=&quot;00940219&quot;/&gt;&lt;wsp:rsid wsp:val=&quot;009405FC&quot;/&gt;&lt;wsp:rsid wsp:val=&quot;00940CB7&quot;/&gt;&lt;wsp:rsid wsp:val=&quot;00940E1B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E43&quot;/&gt;&lt;wsp:rsid wsp:val=&quot;00942112&quot;/&gt;&lt;wsp:rsid wsp:val=&quot;009421C5&quot;/&gt;&lt;wsp:rsid wsp:val=&quot;009421F7&quot;/&gt;&lt;wsp:rsid wsp:val=&quot;009423F1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B1&quot;/&gt;&lt;wsp:rsid wsp:val=&quot;00942FC7&quot;/&gt;&lt;wsp:rsid wsp:val=&quot;00943170&quot;/&gt;&lt;wsp:rsid wsp:val=&quot;0094317C&quot;/&gt;&lt;wsp:rsid wsp:val=&quot;009437A3&quot;/&gt;&lt;wsp:rsid wsp:val=&quot;009437FD&quot;/&gt;&lt;wsp:rsid wsp:val=&quot;00943BA3&quot;/&gt;&lt;wsp:rsid wsp:val=&quot;00943E04&quot;/&gt;&lt;wsp:rsid wsp:val=&quot;00943E29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FA&quot;/&gt;&lt;wsp:rsid wsp:val=&quot;0094566B&quot;/&gt;&lt;wsp:rsid wsp:val=&quot;0094599D&quot;/&gt;&lt;wsp:rsid wsp:val=&quot;00945A92&quot;/&gt;&lt;wsp:rsid wsp:val=&quot;00945B14&quot;/&gt;&lt;wsp:rsid wsp:val=&quot;00945CA4&quot;/&gt;&lt;wsp:rsid wsp:val=&quot;00945F89&quot;/&gt;&lt;wsp:rsid wsp:val=&quot;009462EA&quot;/&gt;&lt;wsp:rsid wsp:val=&quot;009468D0&quot;/&gt;&lt;wsp:rsid wsp:val=&quot;00947187&quot;/&gt;&lt;wsp:rsid wsp:val=&quot;009477F5&quot;/&gt;&lt;wsp:rsid wsp:val=&quot;009479FB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13&quot;/&gt;&lt;wsp:rsid wsp:val=&quot;00950F47&quot;/&gt;&lt;wsp:rsid wsp:val=&quot;0095197B&quot;/&gt;&lt;wsp:rsid wsp:val=&quot;00951F15&quot;/&gt;&lt;wsp:rsid wsp:val=&quot;00952208&quot;/&gt;&lt;wsp:rsid wsp:val=&quot;009525E0&quot;/&gt;&lt;wsp:rsid wsp:val=&quot;0095265C&quot;/&gt;&lt;wsp:rsid wsp:val=&quot;00952FC3&quot;/&gt;&lt;wsp:rsid wsp:val=&quot;009535A5&quot;/&gt;&lt;wsp:rsid wsp:val=&quot;009538F2&quot;/&gt;&lt;wsp:rsid wsp:val=&quot;00953A1A&quot;/&gt;&lt;wsp:rsid wsp:val=&quot;00953AE7&quot;/&gt;&lt;wsp:rsid wsp:val=&quot;00953BF8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7F7&quot;/&gt;&lt;wsp:rsid wsp:val=&quot;00957950&quot;/&gt;&lt;wsp:rsid wsp:val=&quot;0095796F&quot;/&gt;&lt;wsp:rsid wsp:val=&quot;00957AB3&quot;/&gt;&lt;wsp:rsid wsp:val=&quot;00957CF5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14&quot;/&gt;&lt;wsp:rsid wsp:val=&quot;00961B8F&quot;/&gt;&lt;wsp:rsid wsp:val=&quot;00961C7D&quot;/&gt;&lt;wsp:rsid wsp:val=&quot;00961D9C&quot;/&gt;&lt;wsp:rsid wsp:val=&quot;009620D8&quot;/&gt;&lt;wsp:rsid wsp:val=&quot;009624F8&quot;/&gt;&lt;wsp:rsid wsp:val=&quot;0096259D&quot;/&gt;&lt;wsp:rsid wsp:val=&quot;009625A8&quot;/&gt;&lt;wsp:rsid wsp:val=&quot;009625E7&quot;/&gt;&lt;wsp:rsid wsp:val=&quot;009629D7&quot;/&gt;&lt;wsp:rsid wsp:val=&quot;00962A9E&quot;/&gt;&lt;wsp:rsid wsp:val=&quot;00962ABE&quot;/&gt;&lt;wsp:rsid wsp:val=&quot;00962AFC&quot;/&gt;&lt;wsp:rsid wsp:val=&quot;00962B8A&quot;/&gt;&lt;wsp:rsid wsp:val=&quot;00962CD5&quot;/&gt;&lt;wsp:rsid wsp:val=&quot;00963529&quot;/&gt;&lt;wsp:rsid wsp:val=&quot;00963716&quot;/&gt;&lt;wsp:rsid wsp:val=&quot;00963769&quot;/&gt;&lt;wsp:rsid wsp:val=&quot;0096382D&quot;/&gt;&lt;wsp:rsid wsp:val=&quot;00963C52&quot;/&gt;&lt;wsp:rsid wsp:val=&quot;00963E07&quot;/&gt;&lt;wsp:rsid wsp:val=&quot;00963FF2&quot;/&gt;&lt;wsp:rsid wsp:val=&quot;0096401E&quot;/&gt;&lt;wsp:rsid wsp:val=&quot;00964097&quot;/&gt;&lt;wsp:rsid wsp:val=&quot;009640E7&quot;/&gt;&lt;wsp:rsid wsp:val=&quot;0096435C&quot;/&gt;&lt;wsp:rsid wsp:val=&quot;009643DA&quot;/&gt;&lt;wsp:rsid wsp:val=&quot;009644A0&quot;/&gt;&lt;wsp:rsid wsp:val=&quot;00964801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C50&quot;/&gt;&lt;wsp:rsid wsp:val=&quot;00965DB4&quot;/&gt;&lt;wsp:rsid wsp:val=&quot;00965E34&quot;/&gt;&lt;wsp:rsid wsp:val=&quot;009662D5&quot;/&gt;&lt;wsp:rsid wsp:val=&quot;00966346&quot;/&gt;&lt;wsp:rsid wsp:val=&quot;00966944&quot;/&gt;&lt;wsp:rsid wsp:val=&quot;00966D31&quot;/&gt;&lt;wsp:rsid wsp:val=&quot;00966E61&quot;/&gt;&lt;wsp:rsid wsp:val=&quot;00966F25&quot;/&gt;&lt;wsp:rsid wsp:val=&quot;009674F2&quot;/&gt;&lt;wsp:rsid wsp:val=&quot;00967981&quot;/&gt;&lt;wsp:rsid wsp:val=&quot;009679EF&quot;/&gt;&lt;wsp:rsid wsp:val=&quot;00967BB9&quot;/&gt;&lt;wsp:rsid wsp:val=&quot;00967DA1&quot;/&gt;&lt;wsp:rsid wsp:val=&quot;009700A3&quot;/&gt;&lt;wsp:rsid wsp:val=&quot;00970166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F3E&quot;/&gt;&lt;wsp:rsid wsp:val=&quot;0097252C&quot;/&gt;&lt;wsp:rsid wsp:val=&quot;00972A9C&quot;/&gt;&lt;wsp:rsid wsp:val=&quot;00972CA3&quot;/&gt;&lt;wsp:rsid wsp:val=&quot;00972CB6&quot;/&gt;&lt;wsp:rsid wsp:val=&quot;00972E8E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CDD&quot;/&gt;&lt;wsp:rsid wsp:val=&quot;00973D5F&quot;/&gt;&lt;wsp:rsid wsp:val=&quot;00973EBA&quot;/&gt;&lt;wsp:rsid wsp:val=&quot;00973F34&quot;/&gt;&lt;wsp:rsid wsp:val=&quot;00973F60&quot;/&gt;&lt;wsp:rsid wsp:val=&quot;0097450F&quot;/&gt;&lt;wsp:rsid wsp:val=&quot;00974667&quot;/&gt;&lt;wsp:rsid wsp:val=&quot;009746D4&quot;/&gt;&lt;wsp:rsid wsp:val=&quot;00974A48&quot;/&gt;&lt;wsp:rsid wsp:val=&quot;00974E23&quot;/&gt;&lt;wsp:rsid wsp:val=&quot;00974FC8&quot;/&gt;&lt;wsp:rsid wsp:val=&quot;00974FEB&quot;/&gt;&lt;wsp:rsid wsp:val=&quot;00975357&quot;/&gt;&lt;wsp:rsid wsp:val=&quot;0097553D&quot;/&gt;&lt;wsp:rsid wsp:val=&quot;00975855&quot;/&gt;&lt;wsp:rsid wsp:val=&quot;009758E6&quot;/&gt;&lt;wsp:rsid wsp:val=&quot;00975E5C&quot;/&gt;&lt;wsp:rsid wsp:val=&quot;00976175&quot;/&gt;&lt;wsp:rsid wsp:val=&quot;00976244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5ED&quot;/&gt;&lt;wsp:rsid wsp:val=&quot;00977775&quot;/&gt;&lt;wsp:rsid wsp:val=&quot;00977848&quot;/&gt;&lt;wsp:rsid wsp:val=&quot;009779EE&quot;/&gt;&lt;wsp:rsid wsp:val=&quot;00977A42&quot;/&gt;&lt;wsp:rsid wsp:val=&quot;00977AD6&quot;/&gt;&lt;wsp:rsid wsp:val=&quot;00977BC2&quot;/&gt;&lt;wsp:rsid wsp:val=&quot;00977BED&quot;/&gt;&lt;wsp:rsid wsp:val=&quot;009804B9&quot;/&gt;&lt;wsp:rsid wsp:val=&quot;00980521&quot;/&gt;&lt;wsp:rsid wsp:val=&quot;00980523&quot;/&gt;&lt;wsp:rsid wsp:val=&quot;009807D5&quot;/&gt;&lt;wsp:rsid wsp:val=&quot;00980805&quot;/&gt;&lt;wsp:rsid wsp:val=&quot;009808F2&quot;/&gt;&lt;wsp:rsid wsp:val=&quot;00980B41&quot;/&gt;&lt;wsp:rsid wsp:val=&quot;00980BB9&quot;/&gt;&lt;wsp:rsid wsp:val=&quot;00980CA8&quot;/&gt;&lt;wsp:rsid wsp:val=&quot;00980E4B&quot;/&gt;&lt;wsp:rsid wsp:val=&quot;00980FC1&quot;/&gt;&lt;wsp:rsid wsp:val=&quot;00981645&quot;/&gt;&lt;wsp:rsid wsp:val=&quot;009816BA&quot;/&gt;&lt;wsp:rsid wsp:val=&quot;009817F2&quot;/&gt;&lt;wsp:rsid wsp:val=&quot;00981A06&quot;/&gt;&lt;wsp:rsid wsp:val=&quot;00981BCF&quot;/&gt;&lt;wsp:rsid wsp:val=&quot;00981D0B&quot;/&gt;&lt;wsp:rsid wsp:val=&quot;00982167&quot;/&gt;&lt;wsp:rsid wsp:val=&quot;009822CF&quot;/&gt;&lt;wsp:rsid wsp:val=&quot;0098254A&quot;/&gt;&lt;wsp:rsid wsp:val=&quot;00982A75&quot;/&gt;&lt;wsp:rsid wsp:val=&quot;00982B28&quot;/&gt;&lt;wsp:rsid wsp:val=&quot;00983439&quot;/&gt;&lt;wsp:rsid wsp:val=&quot;00983632&quot;/&gt;&lt;wsp:rsid wsp:val=&quot;00983842&quot;/&gt;&lt;wsp:rsid wsp:val=&quot;0098391B&quot;/&gt;&lt;wsp:rsid wsp:val=&quot;00983B79&quot;/&gt;&lt;wsp:rsid wsp:val=&quot;00983B81&quot;/&gt;&lt;wsp:rsid wsp:val=&quot;00983DBA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915&quot;/&gt;&lt;wsp:rsid wsp:val=&quot;00985AEA&quot;/&gt;&lt;wsp:rsid wsp:val=&quot;00985D5E&quot;/&gt;&lt;wsp:rsid wsp:val=&quot;00985E0A&quot;/&gt;&lt;wsp:rsid wsp:val=&quot;00985EB2&quot;/&gt;&lt;wsp:rsid wsp:val=&quot;00986064&quot;/&gt;&lt;wsp:rsid wsp:val=&quot;00986519&quot;/&gt;&lt;wsp:rsid wsp:val=&quot;0098662E&quot;/&gt;&lt;wsp:rsid wsp:val=&quot;00986727&quot;/&gt;&lt;wsp:rsid wsp:val=&quot;009868BE&quot;/&gt;&lt;wsp:rsid wsp:val=&quot;009869EB&quot;/&gt;&lt;wsp:rsid wsp:val=&quot;00986A3F&quot;/&gt;&lt;wsp:rsid wsp:val=&quot;00986B24&quot;/&gt;&lt;wsp:rsid wsp:val=&quot;00986C69&quot;/&gt;&lt;wsp:rsid wsp:val=&quot;00986E79&quot;/&gt;&lt;wsp:rsid wsp:val=&quot;00986E95&quot;/&gt;&lt;wsp:rsid wsp:val=&quot;00986FF7&quot;/&gt;&lt;wsp:rsid wsp:val=&quot;00987500&quot;/&gt;&lt;wsp:rsid wsp:val=&quot;009877D2&quot;/&gt;&lt;wsp:rsid wsp:val=&quot;009879C3&quot;/&gt;&lt;wsp:rsid wsp:val=&quot;00987D41&quot;/&gt;&lt;wsp:rsid wsp:val=&quot;00990033&quot;/&gt;&lt;wsp:rsid wsp:val=&quot;009900A4&quot;/&gt;&lt;wsp:rsid wsp:val=&quot;0099039B&quot;/&gt;&lt;wsp:rsid wsp:val=&quot;009904C6&quot;/&gt;&lt;wsp:rsid wsp:val=&quot;00990659&quot;/&gt;&lt;wsp:rsid wsp:val=&quot;009908EA&quot;/&gt;&lt;wsp:rsid wsp:val=&quot;00990C1A&quot;/&gt;&lt;wsp:rsid wsp:val=&quot;00991050&quot;/&gt;&lt;wsp:rsid wsp:val=&quot;00991196&quot;/&gt;&lt;wsp:rsid wsp:val=&quot;0099128C&quot;/&gt;&lt;wsp:rsid wsp:val=&quot;00991503&quot;/&gt;&lt;wsp:rsid wsp:val=&quot;0099157F&quot;/&gt;&lt;wsp:rsid wsp:val=&quot;0099160E&quot;/&gt;&lt;wsp:rsid wsp:val=&quot;009918D8&quot;/&gt;&lt;wsp:rsid wsp:val=&quot;00992335&quot;/&gt;&lt;wsp:rsid wsp:val=&quot;009923F0&quot;/&gt;&lt;wsp:rsid wsp:val=&quot;00992755&quot;/&gt;&lt;wsp:rsid wsp:val=&quot;00992906&quot;/&gt;&lt;wsp:rsid wsp:val=&quot;0099292B&quot;/&gt;&lt;wsp:rsid wsp:val=&quot;009929F4&quot;/&gt;&lt;wsp:rsid wsp:val=&quot;00992AE6&quot;/&gt;&lt;wsp:rsid wsp:val=&quot;00992C55&quot;/&gt;&lt;wsp:rsid wsp:val=&quot;00992CD5&quot;/&gt;&lt;wsp:rsid wsp:val=&quot;00992FE5&quot;/&gt;&lt;wsp:rsid wsp:val=&quot;00993249&quot;/&gt;&lt;wsp:rsid wsp:val=&quot;00993874&quot;/&gt;&lt;wsp:rsid wsp:val=&quot;009938B3&quot;/&gt;&lt;wsp:rsid wsp:val=&quot;00993AE8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545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1F3&quot;/&gt;&lt;wsp:rsid wsp:val=&quot;0099627C&quot;/&gt;&lt;wsp:rsid wsp:val=&quot;0099654D&quot;/&gt;&lt;wsp:rsid wsp:val=&quot;00996C31&quot;/&gt;&lt;wsp:rsid wsp:val=&quot;00996E0A&quot;/&gt;&lt;wsp:rsid wsp:val=&quot;00996FB1&quot;/&gt;&lt;wsp:rsid wsp:val=&quot;00997304&quot;/&gt;&lt;wsp:rsid wsp:val=&quot;009973C9&quot;/&gt;&lt;wsp:rsid wsp:val=&quot;009974D8&quot;/&gt;&lt;wsp:rsid wsp:val=&quot;0099751D&quot;/&gt;&lt;wsp:rsid wsp:val=&quot;00997674&quot;/&gt;&lt;wsp:rsid wsp:val=&quot;00997699&quot;/&gt;&lt;wsp:rsid wsp:val=&quot;0099792A&quot;/&gt;&lt;wsp:rsid wsp:val=&quot;00997A6C&quot;/&gt;&lt;wsp:rsid wsp:val=&quot;00997AC8&quot;/&gt;&lt;wsp:rsid wsp:val=&quot;00997BA6&quot;/&gt;&lt;wsp:rsid wsp:val=&quot;00997DA8&quot;/&gt;&lt;wsp:rsid wsp:val=&quot;00997E56&quot;/&gt;&lt;wsp:rsid wsp:val=&quot;009A0259&quot;/&gt;&lt;wsp:rsid wsp:val=&quot;009A0292&quot;/&gt;&lt;wsp:rsid wsp:val=&quot;009A0635&quot;/&gt;&lt;wsp:rsid wsp:val=&quot;009A0652&quot;/&gt;&lt;wsp:rsid wsp:val=&quot;009A0653&quot;/&gt;&lt;wsp:rsid wsp:val=&quot;009A0B90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A21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A40&quot;/&gt;&lt;wsp:rsid wsp:val=&quot;009A3BAD&quot;/&gt;&lt;wsp:rsid wsp:val=&quot;009A3C31&quot;/&gt;&lt;wsp:rsid wsp:val=&quot;009A3C38&quot;/&gt;&lt;wsp:rsid wsp:val=&quot;009A3E37&quot;/&gt;&lt;wsp:rsid wsp:val=&quot;009A3E7B&quot;/&gt;&lt;wsp:rsid wsp:val=&quot;009A41EB&quot;/&gt;&lt;wsp:rsid wsp:val=&quot;009A4243&quot;/&gt;&lt;wsp:rsid wsp:val=&quot;009A42B0&quot;/&gt;&lt;wsp:rsid wsp:val=&quot;009A42D5&quot;/&gt;&lt;wsp:rsid wsp:val=&quot;009A43C4&quot;/&gt;&lt;wsp:rsid wsp:val=&quot;009A45E8&quot;/&gt;&lt;wsp:rsid wsp:val=&quot;009A48E3&quot;/&gt;&lt;wsp:rsid wsp:val=&quot;009A4AAB&quot;/&gt;&lt;wsp:rsid wsp:val=&quot;009A4AF7&quot;/&gt;&lt;wsp:rsid wsp:val=&quot;009A4E01&quot;/&gt;&lt;wsp:rsid wsp:val=&quot;009A4F2A&quot;/&gt;&lt;wsp:rsid wsp:val=&quot;009A4F2E&quot;/&gt;&lt;wsp:rsid wsp:val=&quot;009A500B&quot;/&gt;&lt;wsp:rsid wsp:val=&quot;009A5176&quot;/&gt;&lt;wsp:rsid wsp:val=&quot;009A518E&quot;/&gt;&lt;wsp:rsid wsp:val=&quot;009A5526&quot;/&gt;&lt;wsp:rsid wsp:val=&quot;009A557F&quot;/&gt;&lt;wsp:rsid wsp:val=&quot;009A55D1&quot;/&gt;&lt;wsp:rsid wsp:val=&quot;009A57C3&quot;/&gt;&lt;wsp:rsid wsp:val=&quot;009A5A96&quot;/&gt;&lt;wsp:rsid wsp:val=&quot;009A5C3F&quot;/&gt;&lt;wsp:rsid wsp:val=&quot;009A5D36&quot;/&gt;&lt;wsp:rsid wsp:val=&quot;009A5DD1&quot;/&gt;&lt;wsp:rsid wsp:val=&quot;009A5EBB&quot;/&gt;&lt;wsp:rsid wsp:val=&quot;009A6008&quot;/&gt;&lt;wsp:rsid wsp:val=&quot;009A6017&quot;/&gt;&lt;wsp:rsid wsp:val=&quot;009A610C&quot;/&gt;&lt;wsp:rsid wsp:val=&quot;009A6542&quot;/&gt;&lt;wsp:rsid wsp:val=&quot;009A6C1C&quot;/&gt;&lt;wsp:rsid wsp:val=&quot;009A6E38&quot;/&gt;&lt;wsp:rsid wsp:val=&quot;009A6E6F&quot;/&gt;&lt;wsp:rsid wsp:val=&quot;009A6EA5&quot;/&gt;&lt;wsp:rsid wsp:val=&quot;009A70BE&quot;/&gt;&lt;wsp:rsid wsp:val=&quot;009A70EB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84&quot;/&gt;&lt;wsp:rsid wsp:val=&quot;009B1307&quot;/&gt;&lt;wsp:rsid wsp:val=&quot;009B1373&quot;/&gt;&lt;wsp:rsid wsp:val=&quot;009B142E&quot;/&gt;&lt;wsp:rsid wsp:val=&quot;009B162F&quot;/&gt;&lt;wsp:rsid wsp:val=&quot;009B16B1&quot;/&gt;&lt;wsp:rsid wsp:val=&quot;009B1883&quot;/&gt;&lt;wsp:rsid wsp:val=&quot;009B1FB9&quot;/&gt;&lt;wsp:rsid wsp:val=&quot;009B1FDE&quot;/&gt;&lt;wsp:rsid wsp:val=&quot;009B20EF&quot;/&gt;&lt;wsp:rsid wsp:val=&quot;009B2106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F8&quot;/&gt;&lt;wsp:rsid wsp:val=&quot;009B39CE&quot;/&gt;&lt;wsp:rsid wsp:val=&quot;009B3ABB&quot;/&gt;&lt;wsp:rsid wsp:val=&quot;009B3D6E&quot;/&gt;&lt;wsp:rsid wsp:val=&quot;009B4183&quot;/&gt;&lt;wsp:rsid wsp:val=&quot;009B44B2&quot;/&gt;&lt;wsp:rsid wsp:val=&quot;009B472C&quot;/&gt;&lt;wsp:rsid wsp:val=&quot;009B4B7A&quot;/&gt;&lt;wsp:rsid wsp:val=&quot;009B50FB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6ED&quot;/&gt;&lt;wsp:rsid wsp:val=&quot;009B6C6D&quot;/&gt;&lt;wsp:rsid wsp:val=&quot;009B6E32&quot;/&gt;&lt;wsp:rsid wsp:val=&quot;009B71AF&quot;/&gt;&lt;wsp:rsid wsp:val=&quot;009B7201&quot;/&gt;&lt;wsp:rsid wsp:val=&quot;009B7436&quot;/&gt;&lt;wsp:rsid wsp:val=&quot;009B74FD&quot;/&gt;&lt;wsp:rsid wsp:val=&quot;009B7648&quot;/&gt;&lt;wsp:rsid wsp:val=&quot;009C00E6&quot;/&gt;&lt;wsp:rsid wsp:val=&quot;009C031C&quot;/&gt;&lt;wsp:rsid wsp:val=&quot;009C0428&quot;/&gt;&lt;wsp:rsid wsp:val=&quot;009C0530&quot;/&gt;&lt;wsp:rsid wsp:val=&quot;009C0EF7&quot;/&gt;&lt;wsp:rsid wsp:val=&quot;009C1326&quot;/&gt;&lt;wsp:rsid wsp:val=&quot;009C1417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73B&quot;/&gt;&lt;wsp:rsid wsp:val=&quot;009C32B7&quot;/&gt;&lt;wsp:rsid wsp:val=&quot;009C32E4&quot;/&gt;&lt;wsp:rsid wsp:val=&quot;009C39D6&quot;/&gt;&lt;wsp:rsid wsp:val=&quot;009C3E92&quot;/&gt;&lt;wsp:rsid wsp:val=&quot;009C4138&quot;/&gt;&lt;wsp:rsid wsp:val=&quot;009C4418&quot;/&gt;&lt;wsp:rsid wsp:val=&quot;009C4500&quot;/&gt;&lt;wsp:rsid wsp:val=&quot;009C4627&quot;/&gt;&lt;wsp:rsid wsp:val=&quot;009C47EE&quot;/&gt;&lt;wsp:rsid wsp:val=&quot;009C4830&quot;/&gt;&lt;wsp:rsid wsp:val=&quot;009C484D&quot;/&gt;&lt;wsp:rsid wsp:val=&quot;009C4D3E&quot;/&gt;&lt;wsp:rsid wsp:val=&quot;009C4F13&quot;/&gt;&lt;wsp:rsid wsp:val=&quot;009C4FC8&quot;/&gt;&lt;wsp:rsid wsp:val=&quot;009C505E&quot;/&gt;&lt;wsp:rsid wsp:val=&quot;009C5198&quot;/&gt;&lt;wsp:rsid wsp:val=&quot;009C5359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39C&quot;/&gt;&lt;wsp:rsid wsp:val=&quot;009C6437&quot;/&gt;&lt;wsp:rsid wsp:val=&quot;009C64C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475&quot;/&gt;&lt;wsp:rsid wsp:val=&quot;009C7770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5D&quot;/&gt;&lt;wsp:rsid wsp:val=&quot;009D0386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8EC&quot;/&gt;&lt;wsp:rsid wsp:val=&quot;009D19AB&quot;/&gt;&lt;wsp:rsid wsp:val=&quot;009D1A33&quot;/&gt;&lt;wsp:rsid wsp:val=&quot;009D1B99&quot;/&gt;&lt;wsp:rsid wsp:val=&quot;009D1BAC&quot;/&gt;&lt;wsp:rsid wsp:val=&quot;009D1D68&quot;/&gt;&lt;wsp:rsid wsp:val=&quot;009D1E49&quot;/&gt;&lt;wsp:rsid wsp:val=&quot;009D205F&quot;/&gt;&lt;wsp:rsid wsp:val=&quot;009D2550&quot;/&gt;&lt;wsp:rsid wsp:val=&quot;009D2712&quot;/&gt;&lt;wsp:rsid wsp:val=&quot;009D2834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A12&quot;/&gt;&lt;wsp:rsid wsp:val=&quot;009D3A44&quot;/&gt;&lt;wsp:rsid wsp:val=&quot;009D3A78&quot;/&gt;&lt;wsp:rsid wsp:val=&quot;009D3BC6&quot;/&gt;&lt;wsp:rsid wsp:val=&quot;009D3C07&quot;/&gt;&lt;wsp:rsid wsp:val=&quot;009D3E29&quot;/&gt;&lt;wsp:rsid wsp:val=&quot;009D42D4&quot;/&gt;&lt;wsp:rsid wsp:val=&quot;009D44B0&quot;/&gt;&lt;wsp:rsid wsp:val=&quot;009D47BA&quot;/&gt;&lt;wsp:rsid wsp:val=&quot;009D4808&quot;/&gt;&lt;wsp:rsid wsp:val=&quot;009D49BC&quot;/&gt;&lt;wsp:rsid wsp:val=&quot;009D4F8A&quot;/&gt;&lt;wsp:rsid wsp:val=&quot;009D50D9&quot;/&gt;&lt;wsp:rsid wsp:val=&quot;009D5570&quot;/&gt;&lt;wsp:rsid wsp:val=&quot;009D5C87&quot;/&gt;&lt;wsp:rsid wsp:val=&quot;009D5CB6&quot;/&gt;&lt;wsp:rsid wsp:val=&quot;009D5EAE&quot;/&gt;&lt;wsp:rsid wsp:val=&quot;009D5EEC&quot;/&gt;&lt;wsp:rsid wsp:val=&quot;009D617B&quot;/&gt;&lt;wsp:rsid wsp:val=&quot;009D6424&quot;/&gt;&lt;wsp:rsid wsp:val=&quot;009D6893&quot;/&gt;&lt;wsp:rsid wsp:val=&quot;009D6BE4&quot;/&gt;&lt;wsp:rsid wsp:val=&quot;009D6D3F&quot;/&gt;&lt;wsp:rsid wsp:val=&quot;009D6D59&quot;/&gt;&lt;wsp:rsid wsp:val=&quot;009D6F9A&quot;/&gt;&lt;wsp:rsid wsp:val=&quot;009D6FCD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AC8&quot;/&gt;&lt;wsp:rsid wsp:val=&quot;009D7BF9&quot;/&gt;&lt;wsp:rsid wsp:val=&quot;009D7D7D&quot;/&gt;&lt;wsp:rsid wsp:val=&quot;009D7F2C&quot;/&gt;&lt;wsp:rsid wsp:val=&quot;009D7F52&quot;/&gt;&lt;wsp:rsid wsp:val=&quot;009D7FDB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10D1&quot;/&gt;&lt;wsp:rsid wsp:val=&quot;009E16E9&quot;/&gt;&lt;wsp:rsid wsp:val=&quot;009E1781&quot;/&gt;&lt;wsp:rsid wsp:val=&quot;009E1A32&quot;/&gt;&lt;wsp:rsid wsp:val=&quot;009E1A41&quot;/&gt;&lt;wsp:rsid wsp:val=&quot;009E1BB6&quot;/&gt;&lt;wsp:rsid wsp:val=&quot;009E1D86&quot;/&gt;&lt;wsp:rsid wsp:val=&quot;009E1F23&quot;/&gt;&lt;wsp:rsid wsp:val=&quot;009E1F6F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F&quot;/&gt;&lt;wsp:rsid wsp:val=&quot;009E7AA8&quot;/&gt;&lt;wsp:rsid wsp:val=&quot;009E7ADE&quot;/&gt;&lt;wsp:rsid wsp:val=&quot;009E7D07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3D0&quot;/&gt;&lt;wsp:rsid wsp:val=&quot;009F15E7&quot;/&gt;&lt;wsp:rsid wsp:val=&quot;009F1889&quot;/&gt;&lt;wsp:rsid wsp:val=&quot;009F1992&quot;/&gt;&lt;wsp:rsid wsp:val=&quot;009F1B6A&quot;/&gt;&lt;wsp:rsid wsp:val=&quot;009F1DF0&quot;/&gt;&lt;wsp:rsid wsp:val=&quot;009F1F72&quot;/&gt;&lt;wsp:rsid wsp:val=&quot;009F22D8&quot;/&gt;&lt;wsp:rsid wsp:val=&quot;009F233E&quot;/&gt;&lt;wsp:rsid wsp:val=&quot;009F2430&quot;/&gt;&lt;wsp:rsid wsp:val=&quot;009F253B&quot;/&gt;&lt;wsp:rsid wsp:val=&quot;009F2937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B8&quot;/&gt;&lt;wsp:rsid wsp:val=&quot;009F302D&quot;/&gt;&lt;wsp:rsid wsp:val=&quot;009F324B&quot;/&gt;&lt;wsp:rsid wsp:val=&quot;009F355E&quot;/&gt;&lt;wsp:rsid wsp:val=&quot;009F3979&quot;/&gt;&lt;wsp:rsid wsp:val=&quot;009F3AA4&quot;/&gt;&lt;wsp:rsid wsp:val=&quot;009F3CB1&quot;/&gt;&lt;wsp:rsid wsp:val=&quot;009F3D69&quot;/&gt;&lt;wsp:rsid wsp:val=&quot;009F3E47&quot;/&gt;&lt;wsp:rsid wsp:val=&quot;009F40E6&quot;/&gt;&lt;wsp:rsid wsp:val=&quot;009F421D&quot;/&gt;&lt;wsp:rsid wsp:val=&quot;009F4244&quot;/&gt;&lt;wsp:rsid wsp:val=&quot;009F433D&quot;/&gt;&lt;wsp:rsid wsp:val=&quot;009F47DB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896&quot;/&gt;&lt;wsp:rsid wsp:val=&quot;009F6898&quot;/&gt;&lt;wsp:rsid wsp:val=&quot;009F68C7&quot;/&gt;&lt;wsp:rsid wsp:val=&quot;009F6B3F&quot;/&gt;&lt;wsp:rsid wsp:val=&quot;009F6DAA&quot;/&gt;&lt;wsp:rsid wsp:val=&quot;009F7094&quot;/&gt;&lt;wsp:rsid wsp:val=&quot;009F72B4&quot;/&gt;&lt;wsp:rsid wsp:val=&quot;009F7834&quot;/&gt;&lt;wsp:rsid wsp:val=&quot;009F7AFA&quot;/&gt;&lt;wsp:rsid wsp:val=&quot;00A000D2&quot;/&gt;&lt;wsp:rsid wsp:val=&quot;00A00239&quot;/&gt;&lt;wsp:rsid wsp:val=&quot;00A00253&quot;/&gt;&lt;wsp:rsid wsp:val=&quot;00A004B4&quot;/&gt;&lt;wsp:rsid wsp:val=&quot;00A005AE&quot;/&gt;&lt;wsp:rsid wsp:val=&quot;00A00BC0&quot;/&gt;&lt;wsp:rsid wsp:val=&quot;00A00C08&quot;/&gt;&lt;wsp:rsid wsp:val=&quot;00A00ECC&quot;/&gt;&lt;wsp:rsid wsp:val=&quot;00A012E9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719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C03&quot;/&gt;&lt;wsp:rsid wsp:val=&quot;00A04C15&quot;/&gt;&lt;wsp:rsid wsp:val=&quot;00A04F24&quot;/&gt;&lt;wsp:rsid wsp:val=&quot;00A0505A&quot;/&gt;&lt;wsp:rsid wsp:val=&quot;00A052E8&quot;/&gt;&lt;wsp:rsid wsp:val=&quot;00A053A3&quot;/&gt;&lt;wsp:rsid wsp:val=&quot;00A059A2&quot;/&gt;&lt;wsp:rsid wsp:val=&quot;00A05D49&quot;/&gt;&lt;wsp:rsid wsp:val=&quot;00A061BD&quot;/&gt;&lt;wsp:rsid wsp:val=&quot;00A06324&quot;/&gt;&lt;wsp:rsid wsp:val=&quot;00A063A0&quot;/&gt;&lt;wsp:rsid wsp:val=&quot;00A06890&quot;/&gt;&lt;wsp:rsid wsp:val=&quot;00A06938&quot;/&gt;&lt;wsp:rsid wsp:val=&quot;00A06C7F&quot;/&gt;&lt;wsp:rsid wsp:val=&quot;00A06DCC&quot;/&gt;&lt;wsp:rsid wsp:val=&quot;00A07177&quot;/&gt;&lt;wsp:rsid wsp:val=&quot;00A07236&quot;/&gt;&lt;wsp:rsid wsp:val=&quot;00A0743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734&quot;/&gt;&lt;wsp:rsid wsp:val=&quot;00A11BD7&quot;/&gt;&lt;wsp:rsid wsp:val=&quot;00A11C03&quot;/&gt;&lt;wsp:rsid wsp:val=&quot;00A11E3B&quot;/&gt;&lt;wsp:rsid wsp:val=&quot;00A122C2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C&quot;/&gt;&lt;wsp:rsid wsp:val=&quot;00A14194&quot;/&gt;&lt;wsp:rsid wsp:val=&quot;00A141FF&quot;/&gt;&lt;wsp:rsid wsp:val=&quot;00A144CE&quot;/&gt;&lt;wsp:rsid wsp:val=&quot;00A14777&quot;/&gt;&lt;wsp:rsid wsp:val=&quot;00A14A30&quot;/&gt;&lt;wsp:rsid wsp:val=&quot;00A14A3C&quot;/&gt;&lt;wsp:rsid wsp:val=&quot;00A15010&quot;/&gt;&lt;wsp:rsid wsp:val=&quot;00A15042&quot;/&gt;&lt;wsp:rsid wsp:val=&quot;00A157EF&quot;/&gt;&lt;wsp:rsid wsp:val=&quot;00A15874&quot;/&gt;&lt;wsp:rsid wsp:val=&quot;00A158EE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40D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357&quot;/&gt;&lt;wsp:rsid wsp:val=&quot;00A174D2&quot;/&gt;&lt;wsp:rsid wsp:val=&quot;00A177D5&quot;/&gt;&lt;wsp:rsid wsp:val=&quot;00A1789D&quot;/&gt;&lt;wsp:rsid wsp:val=&quot;00A17A8F&quot;/&gt;&lt;wsp:rsid wsp:val=&quot;00A17C09&quot;/&gt;&lt;wsp:rsid wsp:val=&quot;00A17CFC&quot;/&gt;&lt;wsp:rsid wsp:val=&quot;00A17E79&quot;/&gt;&lt;wsp:rsid wsp:val=&quot;00A17FC2&quot;/&gt;&lt;wsp:rsid wsp:val=&quot;00A17FD3&quot;/&gt;&lt;wsp:rsid wsp:val=&quot;00A201DB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D9&quot;/&gt;&lt;wsp:rsid wsp:val=&quot;00A2142C&quot;/&gt;&lt;wsp:rsid wsp:val=&quot;00A21533&quot;/&gt;&lt;wsp:rsid wsp:val=&quot;00A217F2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906&quot;/&gt;&lt;wsp:rsid wsp:val=&quot;00A22BB4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CAC&quot;/&gt;&lt;wsp:rsid wsp:val=&quot;00A23FD5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628&quot;/&gt;&lt;wsp:rsid wsp:val=&quot;00A247E5&quot;/&gt;&lt;wsp:rsid wsp:val=&quot;00A24838&quot;/&gt;&lt;wsp:rsid wsp:val=&quot;00A24AAE&quot;/&gt;&lt;wsp:rsid wsp:val=&quot;00A24CBD&quot;/&gt;&lt;wsp:rsid wsp:val=&quot;00A25078&quot;/&gt;&lt;wsp:rsid wsp:val=&quot;00A2535A&quot;/&gt;&lt;wsp:rsid wsp:val=&quot;00A2537D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768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301AA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961&quot;/&gt;&lt;wsp:rsid wsp:val=&quot;00A30D46&quot;/&gt;&lt;wsp:rsid wsp:val=&quot;00A30E08&quot;/&gt;&lt;wsp:rsid wsp:val=&quot;00A312DE&quot;/&gt;&lt;wsp:rsid wsp:val=&quot;00A31544&quot;/&gt;&lt;wsp:rsid wsp:val=&quot;00A31D86&quot;/&gt;&lt;wsp:rsid wsp:val=&quot;00A31EA1&quot;/&gt;&lt;wsp:rsid wsp:val=&quot;00A3224E&quot;/&gt;&lt;wsp:rsid wsp:val=&quot;00A32620&quot;/&gt;&lt;wsp:rsid wsp:val=&quot;00A329A5&quot;/&gt;&lt;wsp:rsid wsp:val=&quot;00A32A8B&quot;/&gt;&lt;wsp:rsid wsp:val=&quot;00A32AB3&quot;/&gt;&lt;wsp:rsid wsp:val=&quot;00A32D51&quot;/&gt;&lt;wsp:rsid wsp:val=&quot;00A33593&quot;/&gt;&lt;wsp:rsid wsp:val=&quot;00A33BEB&quot;/&gt;&lt;wsp:rsid wsp:val=&quot;00A34131&quot;/&gt;&lt;wsp:rsid wsp:val=&quot;00A34212&quot;/&gt;&lt;wsp:rsid wsp:val=&quot;00A3424F&quot;/&gt;&lt;wsp:rsid wsp:val=&quot;00A342AF&quot;/&gt;&lt;wsp:rsid wsp:val=&quot;00A342DE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D1&quot;/&gt;&lt;wsp:rsid wsp:val=&quot;00A35928&quot;/&gt;&lt;wsp:rsid wsp:val=&quot;00A359F6&quot;/&gt;&lt;wsp:rsid wsp:val=&quot;00A35C45&quot;/&gt;&lt;wsp:rsid wsp:val=&quot;00A35E8F&quot;/&gt;&lt;wsp:rsid wsp:val=&quot;00A363A7&quot;/&gt;&lt;wsp:rsid wsp:val=&quot;00A3681E&quot;/&gt;&lt;wsp:rsid wsp:val=&quot;00A3688D&quot;/&gt;&lt;wsp:rsid wsp:val=&quot;00A36A52&quot;/&gt;&lt;wsp:rsid wsp:val=&quot;00A36D0B&quot;/&gt;&lt;wsp:rsid wsp:val=&quot;00A37028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92&quot;/&gt;&lt;wsp:rsid wsp:val=&quot;00A37FB2&quot;/&gt;&lt;wsp:rsid wsp:val=&quot;00A40335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1130&quot;/&gt;&lt;wsp:rsid wsp:val=&quot;00A412DA&quot;/&gt;&lt;wsp:rsid wsp:val=&quot;00A41453&quot;/&gt;&lt;wsp:rsid wsp:val=&quot;00A416DE&quot;/&gt;&lt;wsp:rsid wsp:val=&quot;00A4193C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87F&quot;/&gt;&lt;wsp:rsid wsp:val=&quot;00A429BA&quot;/&gt;&lt;wsp:rsid wsp:val=&quot;00A42A9E&quot;/&gt;&lt;wsp:rsid wsp:val=&quot;00A42BBF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9D1&quot;/&gt;&lt;wsp:rsid wsp:val=&quot;00A44E28&quot;/&gt;&lt;wsp:rsid wsp:val=&quot;00A45437&quot;/&gt;&lt;wsp:rsid wsp:val=&quot;00A4579C&quot;/&gt;&lt;wsp:rsid wsp:val=&quot;00A45A92&quot;/&gt;&lt;wsp:rsid wsp:val=&quot;00A45D56&quot;/&gt;&lt;wsp:rsid wsp:val=&quot;00A45F24&quot;/&gt;&lt;wsp:rsid wsp:val=&quot;00A4660F&quot;/&gt;&lt;wsp:rsid wsp:val=&quot;00A46838&quot;/&gt;&lt;wsp:rsid wsp:val=&quot;00A46B9E&quot;/&gt;&lt;wsp:rsid wsp:val=&quot;00A46C7B&quot;/&gt;&lt;wsp:rsid wsp:val=&quot;00A46E31&quot;/&gt;&lt;wsp:rsid wsp:val=&quot;00A46ED6&quot;/&gt;&lt;wsp:rsid wsp:val=&quot;00A4720A&quot;/&gt;&lt;wsp:rsid wsp:val=&quot;00A47391&quot;/&gt;&lt;wsp:rsid wsp:val=&quot;00A4753B&quot;/&gt;&lt;wsp:rsid wsp:val=&quot;00A4756B&quot;/&gt;&lt;wsp:rsid wsp:val=&quot;00A477F1&quot;/&gt;&lt;wsp:rsid wsp:val=&quot;00A478AC&quot;/&gt;&lt;wsp:rsid wsp:val=&quot;00A47ADD&quot;/&gt;&lt;wsp:rsid wsp:val=&quot;00A50033&quot;/&gt;&lt;wsp:rsid wsp:val=&quot;00A50175&quot;/&gt;&lt;wsp:rsid wsp:val=&quot;00A504D3&quot;/&gt;&lt;wsp:rsid wsp:val=&quot;00A505B0&quot;/&gt;&lt;wsp:rsid wsp:val=&quot;00A508FB&quot;/&gt;&lt;wsp:rsid wsp:val=&quot;00A50C5A&quot;/&gt;&lt;wsp:rsid wsp:val=&quot;00A50D63&quot;/&gt;&lt;wsp:rsid wsp:val=&quot;00A511C5&quot;/&gt;&lt;wsp:rsid wsp:val=&quot;00A511FD&quot;/&gt;&lt;wsp:rsid wsp:val=&quot;00A51510&quot;/&gt;&lt;wsp:rsid wsp:val=&quot;00A51592&quot;/&gt;&lt;wsp:rsid wsp:val=&quot;00A517E8&quot;/&gt;&lt;wsp:rsid wsp:val=&quot;00A5196B&quot;/&gt;&lt;wsp:rsid wsp:val=&quot;00A519CA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929&quot;/&gt;&lt;wsp:rsid wsp:val=&quot;00A52CE2&quot;/&gt;&lt;wsp:rsid wsp:val=&quot;00A52D5F&quot;/&gt;&lt;wsp:rsid wsp:val=&quot;00A52E03&quot;/&gt;&lt;wsp:rsid wsp:val=&quot;00A52FDC&quot;/&gt;&lt;wsp:rsid wsp:val=&quot;00A536E3&quot;/&gt;&lt;wsp:rsid wsp:val=&quot;00A5373C&quot;/&gt;&lt;wsp:rsid wsp:val=&quot;00A53797&quot;/&gt;&lt;wsp:rsid wsp:val=&quot;00A5388E&quot;/&gt;&lt;wsp:rsid wsp:val=&quot;00A538D4&quot;/&gt;&lt;wsp:rsid wsp:val=&quot;00A53BC6&quot;/&gt;&lt;wsp:rsid wsp:val=&quot;00A53F79&quot;/&gt;&lt;wsp:rsid wsp:val=&quot;00A542F3&quot;/&gt;&lt;wsp:rsid wsp:val=&quot;00A5446C&quot;/&gt;&lt;wsp:rsid wsp:val=&quot;00A54717&quot;/&gt;&lt;wsp:rsid wsp:val=&quot;00A54AC2&quot;/&gt;&lt;wsp:rsid wsp:val=&quot;00A54C5E&quot;/&gt;&lt;wsp:rsid wsp:val=&quot;00A54FC1&quot;/&gt;&lt;wsp:rsid wsp:val=&quot;00A55163&quot;/&gt;&lt;wsp:rsid wsp:val=&quot;00A55169&quot;/&gt;&lt;wsp:rsid wsp:val=&quot;00A553DB&quot;/&gt;&lt;wsp:rsid wsp:val=&quot;00A5553A&quot;/&gt;&lt;wsp:rsid wsp:val=&quot;00A5559C&quot;/&gt;&lt;wsp:rsid wsp:val=&quot;00A555F6&quot;/&gt;&lt;wsp:rsid wsp:val=&quot;00A55926&quot;/&gt;&lt;wsp:rsid wsp:val=&quot;00A559C9&quot;/&gt;&lt;wsp:rsid wsp:val=&quot;00A55A4D&quot;/&gt;&lt;wsp:rsid wsp:val=&quot;00A55B6D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71A&quot;/&gt;&lt;wsp:rsid wsp:val=&quot;00A60749&quot;/&gt;&lt;wsp:rsid wsp:val=&quot;00A60C30&quot;/&gt;&lt;wsp:rsid wsp:val=&quot;00A60E02&quot;/&gt;&lt;wsp:rsid wsp:val=&quot;00A61246&quot;/&gt;&lt;wsp:rsid wsp:val=&quot;00A61622&quot;/&gt;&lt;wsp:rsid wsp:val=&quot;00A617D3&quot;/&gt;&lt;wsp:rsid wsp:val=&quot;00A61A95&quot;/&gt;&lt;wsp:rsid wsp:val=&quot;00A61B0D&quot;/&gt;&lt;wsp:rsid wsp:val=&quot;00A61B7A&quot;/&gt;&lt;wsp:rsid wsp:val=&quot;00A61D50&quot;/&gt;&lt;wsp:rsid wsp:val=&quot;00A61DC2&quot;/&gt;&lt;wsp:rsid wsp:val=&quot;00A62466&quot;/&gt;&lt;wsp:rsid wsp:val=&quot;00A6247D&quot;/&gt;&lt;wsp:rsid wsp:val=&quot;00A627C6&quot;/&gt;&lt;wsp:rsid wsp:val=&quot;00A629AA&quot;/&gt;&lt;wsp:rsid wsp:val=&quot;00A62A13&quot;/&gt;&lt;wsp:rsid wsp:val=&quot;00A6308C&quot;/&gt;&lt;wsp:rsid wsp:val=&quot;00A633F5&quot;/&gt;&lt;wsp:rsid wsp:val=&quot;00A634A0&quot;/&gt;&lt;wsp:rsid wsp:val=&quot;00A6358A&quot;/&gt;&lt;wsp:rsid wsp:val=&quot;00A63AFC&quot;/&gt;&lt;wsp:rsid wsp:val=&quot;00A63CC4&quot;/&gt;&lt;wsp:rsid wsp:val=&quot;00A63D54&quot;/&gt;&lt;wsp:rsid wsp:val=&quot;00A643F6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5145&quot;/&gt;&lt;wsp:rsid wsp:val=&quot;00A6519E&quot;/&gt;&lt;wsp:rsid wsp:val=&quot;00A65347&quot;/&gt;&lt;wsp:rsid wsp:val=&quot;00A6536E&quot;/&gt;&lt;wsp:rsid wsp:val=&quot;00A655C6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D71&quot;/&gt;&lt;wsp:rsid wsp:val=&quot;00A67112&quot;/&gt;&lt;wsp:rsid wsp:val=&quot;00A671DA&quot;/&gt;&lt;wsp:rsid wsp:val=&quot;00A67326&quot;/&gt;&lt;wsp:rsid wsp:val=&quot;00A6752C&quot;/&gt;&lt;wsp:rsid wsp:val=&quot;00A678EC&quot;/&gt;&lt;wsp:rsid wsp:val=&quot;00A679FF&quot;/&gt;&lt;wsp:rsid wsp:val=&quot;00A67A63&quot;/&gt;&lt;wsp:rsid wsp:val=&quot;00A67D8D&quot;/&gt;&lt;wsp:rsid wsp:val=&quot;00A70248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363&quot;/&gt;&lt;wsp:rsid wsp:val=&quot;00A72784&quot;/&gt;&lt;wsp:rsid wsp:val=&quot;00A72A3C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A3&quot;/&gt;&lt;wsp:rsid wsp:val=&quot;00A73BF9&quot;/&gt;&lt;wsp:rsid wsp:val=&quot;00A7409F&quot;/&gt;&lt;wsp:rsid wsp:val=&quot;00A74160&quot;/&gt;&lt;wsp:rsid wsp:val=&quot;00A741A3&quot;/&gt;&lt;wsp:rsid wsp:val=&quot;00A741A8&quot;/&gt;&lt;wsp:rsid wsp:val=&quot;00A741D1&quot;/&gt;&lt;wsp:rsid wsp:val=&quot;00A7425A&quot;/&gt;&lt;wsp:rsid wsp:val=&quot;00A742AE&quot;/&gt;&lt;wsp:rsid wsp:val=&quot;00A7445B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D5&quot;/&gt;&lt;wsp:rsid wsp:val=&quot;00A74E78&quot;/&gt;&lt;wsp:rsid wsp:val=&quot;00A74FC3&quot;/&gt;&lt;wsp:rsid wsp:val=&quot;00A7509B&quot;/&gt;&lt;wsp:rsid wsp:val=&quot;00A75903&quot;/&gt;&lt;wsp:rsid wsp:val=&quot;00A75AA0&quot;/&gt;&lt;wsp:rsid wsp:val=&quot;00A75B87&quot;/&gt;&lt;wsp:rsid wsp:val=&quot;00A769F6&quot;/&gt;&lt;wsp:rsid wsp:val=&quot;00A76EF7&quot;/&gt;&lt;wsp:rsid wsp:val=&quot;00A77020&quot;/&gt;&lt;wsp:rsid wsp:val=&quot;00A77402&quot;/&gt;&lt;wsp:rsid wsp:val=&quot;00A77752&quot;/&gt;&lt;wsp:rsid wsp:val=&quot;00A77BAB&quot;/&gt;&lt;wsp:rsid wsp:val=&quot;00A8001E&quot;/&gt;&lt;wsp:rsid wsp:val=&quot;00A8022B&quot;/&gt;&lt;wsp:rsid wsp:val=&quot;00A80334&quot;/&gt;&lt;wsp:rsid wsp:val=&quot;00A8065C&quot;/&gt;&lt;wsp:rsid wsp:val=&quot;00A808EF&quot;/&gt;&lt;wsp:rsid wsp:val=&quot;00A80928&quot;/&gt;&lt;wsp:rsid wsp:val=&quot;00A80C18&quot;/&gt;&lt;wsp:rsid wsp:val=&quot;00A80E68&quot;/&gt;&lt;wsp:rsid wsp:val=&quot;00A80F9C&quot;/&gt;&lt;wsp:rsid wsp:val=&quot;00A81285&quot;/&gt;&lt;wsp:rsid wsp:val=&quot;00A81AC4&quot;/&gt;&lt;wsp:rsid wsp:val=&quot;00A81CB9&quot;/&gt;&lt;wsp:rsid wsp:val=&quot;00A81D59&quot;/&gt;&lt;wsp:rsid wsp:val=&quot;00A81E3F&quot;/&gt;&lt;wsp:rsid wsp:val=&quot;00A820F9&quot;/&gt;&lt;wsp:rsid wsp:val=&quot;00A823B9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73&quot;/&gt;&lt;wsp:rsid wsp:val=&quot;00A82F46&quot;/&gt;&lt;wsp:rsid wsp:val=&quot;00A83107&quot;/&gt;&lt;wsp:rsid wsp:val=&quot;00A831FF&quot;/&gt;&lt;wsp:rsid wsp:val=&quot;00A832EA&quot;/&gt;&lt;wsp:rsid wsp:val=&quot;00A8378A&quot;/&gt;&lt;wsp:rsid wsp:val=&quot;00A8386B&quot;/&gt;&lt;wsp:rsid wsp:val=&quot;00A83E09&quot;/&gt;&lt;wsp:rsid wsp:val=&quot;00A84252&quot;/&gt;&lt;wsp:rsid wsp:val=&quot;00A842BE&quot;/&gt;&lt;wsp:rsid wsp:val=&quot;00A84512&quot;/&gt;&lt;wsp:rsid wsp:val=&quot;00A84668&quot;/&gt;&lt;wsp:rsid wsp:val=&quot;00A846FA&quot;/&gt;&lt;wsp:rsid wsp:val=&quot;00A84708&quot;/&gt;&lt;wsp:rsid wsp:val=&quot;00A84978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70F&quot;/&gt;&lt;wsp:rsid wsp:val=&quot;00A878FE&quot;/&gt;&lt;wsp:rsid wsp:val=&quot;00A87A56&quot;/&gt;&lt;wsp:rsid wsp:val=&quot;00A87A6B&quot;/&gt;&lt;wsp:rsid wsp:val=&quot;00A87CAA&quot;/&gt;&lt;wsp:rsid wsp:val=&quot;00A901F0&quot;/&gt;&lt;wsp:rsid wsp:val=&quot;00A9032C&quot;/&gt;&lt;wsp:rsid wsp:val=&quot;00A904FB&quot;/&gt;&lt;wsp:rsid wsp:val=&quot;00A908C6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AF4&quot;/&gt;&lt;wsp:rsid wsp:val=&quot;00A91D7F&quot;/&gt;&lt;wsp:rsid wsp:val=&quot;00A92003&quot;/&gt;&lt;wsp:rsid wsp:val=&quot;00A92122&quot;/&gt;&lt;wsp:rsid wsp:val=&quot;00A925EE&quot;/&gt;&lt;wsp:rsid wsp:val=&quot;00A92795&quot;/&gt;&lt;wsp:rsid wsp:val=&quot;00A92A17&quot;/&gt;&lt;wsp:rsid wsp:val=&quot;00A92F4A&quot;/&gt;&lt;wsp:rsid wsp:val=&quot;00A9329D&quot;/&gt;&lt;wsp:rsid wsp:val=&quot;00A93561&quot;/&gt;&lt;wsp:rsid wsp:val=&quot;00A935D8&quot;/&gt;&lt;wsp:rsid wsp:val=&quot;00A93AD4&quot;/&gt;&lt;wsp:rsid wsp:val=&quot;00A93B37&quot;/&gt;&lt;wsp:rsid wsp:val=&quot;00A93CDC&quot;/&gt;&lt;wsp:rsid wsp:val=&quot;00A941CE&quot;/&gt;&lt;wsp:rsid wsp:val=&quot;00A94389&quot;/&gt;&lt;wsp:rsid wsp:val=&quot;00A94996&quot;/&gt;&lt;wsp:rsid wsp:val=&quot;00A94B47&quot;/&gt;&lt;wsp:rsid wsp:val=&quot;00A94CC8&quot;/&gt;&lt;wsp:rsid wsp:val=&quot;00A94FD4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62B&quot;/&gt;&lt;wsp:rsid wsp:val=&quot;00A96B7F&quot;/&gt;&lt;wsp:rsid wsp:val=&quot;00A96C9D&quot;/&gt;&lt;wsp:rsid wsp:val=&quot;00A97040&quot;/&gt;&lt;wsp:rsid wsp:val=&quot;00A9709A&quot;/&gt;&lt;wsp:rsid wsp:val=&quot;00A972B6&quot;/&gt;&lt;wsp:rsid wsp:val=&quot;00A97803&quot;/&gt;&lt;wsp:rsid wsp:val=&quot;00A9790E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E&quot;/&gt;&lt;wsp:rsid wsp:val=&quot;00AA297D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BDD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ACC&quot;/&gt;&lt;wsp:rsid wsp:val=&quot;00AA61FA&quot;/&gt;&lt;wsp:rsid wsp:val=&quot;00AA641D&quot;/&gt;&lt;wsp:rsid wsp:val=&quot;00AA6618&quot;/&gt;&lt;wsp:rsid wsp:val=&quot;00AA675A&quot;/&gt;&lt;wsp:rsid wsp:val=&quot;00AA6A18&quot;/&gt;&lt;wsp:rsid wsp:val=&quot;00AA6BBD&quot;/&gt;&lt;wsp:rsid wsp:val=&quot;00AA6C6C&quot;/&gt;&lt;wsp:rsid wsp:val=&quot;00AA6D50&quot;/&gt;&lt;wsp:rsid wsp:val=&quot;00AA7041&quot;/&gt;&lt;wsp:rsid wsp:val=&quot;00AA7315&quot;/&gt;&lt;wsp:rsid wsp:val=&quot;00AA7333&quot;/&gt;&lt;wsp:rsid wsp:val=&quot;00AA73BB&quot;/&gt;&lt;wsp:rsid wsp:val=&quot;00AA7503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4E4&quot;/&gt;&lt;wsp:rsid wsp:val=&quot;00AB0764&quot;/&gt;&lt;wsp:rsid wsp:val=&quot;00AB09F1&quot;/&gt;&lt;wsp:rsid wsp:val=&quot;00AB0A0F&quot;/&gt;&lt;wsp:rsid wsp:val=&quot;00AB0A36&quot;/&gt;&lt;wsp:rsid wsp:val=&quot;00AB0C83&quot;/&gt;&lt;wsp:rsid wsp:val=&quot;00AB14CA&quot;/&gt;&lt;wsp:rsid wsp:val=&quot;00AB1664&quot;/&gt;&lt;wsp:rsid wsp:val=&quot;00AB1850&quot;/&gt;&lt;wsp:rsid wsp:val=&quot;00AB1899&quot;/&gt;&lt;wsp:rsid wsp:val=&quot;00AB1B7C&quot;/&gt;&lt;wsp:rsid wsp:val=&quot;00AB2077&quot;/&gt;&lt;wsp:rsid wsp:val=&quot;00AB20E7&quot;/&gt;&lt;wsp:rsid wsp:val=&quot;00AB27F5&quot;/&gt;&lt;wsp:rsid wsp:val=&quot;00AB289F&quot;/&gt;&lt;wsp:rsid wsp:val=&quot;00AB30F6&quot;/&gt;&lt;wsp:rsid wsp:val=&quot;00AB33DA&quot;/&gt;&lt;wsp:rsid wsp:val=&quot;00AB340E&quot;/&gt;&lt;wsp:rsid wsp:val=&quot;00AB344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C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8B&quot;/&gt;&lt;wsp:rsid wsp:val=&quot;00AB5CA9&quot;/&gt;&lt;wsp:rsid wsp:val=&quot;00AB624C&quot;/&gt;&lt;wsp:rsid wsp:val=&quot;00AB68A5&quot;/&gt;&lt;wsp:rsid wsp:val=&quot;00AB6CF8&quot;/&gt;&lt;wsp:rsid wsp:val=&quot;00AB6E07&quot;/&gt;&lt;wsp:rsid wsp:val=&quot;00AB6E7D&quot;/&gt;&lt;wsp:rsid wsp:val=&quot;00AB715F&quot;/&gt;&lt;wsp:rsid wsp:val=&quot;00AB7633&quot;/&gt;&lt;wsp:rsid wsp:val=&quot;00AB76B1&quot;/&gt;&lt;wsp:rsid wsp:val=&quot;00AB7B33&quot;/&gt;&lt;wsp:rsid wsp:val=&quot;00AB7B53&quot;/&gt;&lt;wsp:rsid wsp:val=&quot;00AB7D25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C75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2DB&quot;/&gt;&lt;wsp:rsid wsp:val=&quot;00AC237E&quot;/&gt;&lt;wsp:rsid wsp:val=&quot;00AC262B&quot;/&gt;&lt;wsp:rsid wsp:val=&quot;00AC2C32&quot;/&gt;&lt;wsp:rsid wsp:val=&quot;00AC2D59&quot;/&gt;&lt;wsp:rsid wsp:val=&quot;00AC2F56&quot;/&gt;&lt;wsp:rsid wsp:val=&quot;00AC2FD3&quot;/&gt;&lt;wsp:rsid wsp:val=&quot;00AC306E&quot;/&gt;&lt;wsp:rsid wsp:val=&quot;00AC3544&quot;/&gt;&lt;wsp:rsid wsp:val=&quot;00AC3547&quot;/&gt;&lt;wsp:rsid wsp:val=&quot;00AC3693&quot;/&gt;&lt;wsp:rsid wsp:val=&quot;00AC37CC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71F&quot;/&gt;&lt;wsp:rsid wsp:val=&quot;00AC4903&quot;/&gt;&lt;wsp:rsid wsp:val=&quot;00AC4A10&quot;/&gt;&lt;wsp:rsid wsp:val=&quot;00AC4B64&quot;/&gt;&lt;wsp:rsid wsp:val=&quot;00AC4DB9&quot;/&gt;&lt;wsp:rsid wsp:val=&quot;00AC545D&quot;/&gt;&lt;wsp:rsid wsp:val=&quot;00AC55DD&quot;/&gt;&lt;wsp:rsid wsp:val=&quot;00AC568B&quot;/&gt;&lt;wsp:rsid wsp:val=&quot;00AC5A11&quot;/&gt;&lt;wsp:rsid wsp:val=&quot;00AC5DB4&quot;/&gt;&lt;wsp:rsid wsp:val=&quot;00AC62E7&quot;/&gt;&lt;wsp:rsid wsp:val=&quot;00AC63AC&quot;/&gt;&lt;wsp:rsid wsp:val=&quot;00AC64F6&quot;/&gt;&lt;wsp:rsid wsp:val=&quot;00AC6679&quot;/&gt;&lt;wsp:rsid wsp:val=&quot;00AC674E&quot;/&gt;&lt;wsp:rsid wsp:val=&quot;00AC6856&quot;/&gt;&lt;wsp:rsid wsp:val=&quot;00AC6A15&quot;/&gt;&lt;wsp:rsid wsp:val=&quot;00AC6A70&quot;/&gt;&lt;wsp:rsid wsp:val=&quot;00AC6B75&quot;/&gt;&lt;wsp:rsid wsp:val=&quot;00AC6E2D&quot;/&gt;&lt;wsp:rsid wsp:val=&quot;00AC7145&quot;/&gt;&lt;wsp:rsid wsp:val=&quot;00AC716C&quot;/&gt;&lt;wsp:rsid wsp:val=&quot;00AC7341&quot;/&gt;&lt;wsp:rsid wsp:val=&quot;00AC7370&quot;/&gt;&lt;wsp:rsid wsp:val=&quot;00AC7C5F&quot;/&gt;&lt;wsp:rsid wsp:val=&quot;00AC7FF2&quot;/&gt;&lt;wsp:rsid wsp:val=&quot;00AD002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1032&quot;/&gt;&lt;wsp:rsid wsp:val=&quot;00AD1063&quot;/&gt;&lt;wsp:rsid wsp:val=&quot;00AD1185&quot;/&gt;&lt;wsp:rsid wsp:val=&quot;00AD120B&quot;/&gt;&lt;wsp:rsid wsp:val=&quot;00AD166D&quot;/&gt;&lt;wsp:rsid wsp:val=&quot;00AD2090&quot;/&gt;&lt;wsp:rsid wsp:val=&quot;00AD20C2&quot;/&gt;&lt;wsp:rsid wsp:val=&quot;00AD224F&quot;/&gt;&lt;wsp:rsid wsp:val=&quot;00AD2293&quot;/&gt;&lt;wsp:rsid wsp:val=&quot;00AD241E&quot;/&gt;&lt;wsp:rsid wsp:val=&quot;00AD2889&quot;/&gt;&lt;wsp:rsid wsp:val=&quot;00AD2A48&quot;/&gt;&lt;wsp:rsid wsp:val=&quot;00AD2D4B&quot;/&gt;&lt;wsp:rsid wsp:val=&quot;00AD2F6C&quot;/&gt;&lt;wsp:rsid wsp:val=&quot;00AD35CD&quot;/&gt;&lt;wsp:rsid wsp:val=&quot;00AD385D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E13&quot;/&gt;&lt;wsp:rsid wsp:val=&quot;00AD512D&quot;/&gt;&lt;wsp:rsid wsp:val=&quot;00AD51D8&quot;/&gt;&lt;wsp:rsid wsp:val=&quot;00AD554D&quot;/&gt;&lt;wsp:rsid wsp:val=&quot;00AD5B68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6B2&quot;/&gt;&lt;wsp:rsid wsp:val=&quot;00AD6AC5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EA&quot;/&gt;&lt;wsp:rsid wsp:val=&quot;00AD7ACE&quot;/&gt;&lt;wsp:rsid wsp:val=&quot;00AD7DAF&quot;/&gt;&lt;wsp:rsid wsp:val=&quot;00AD7FD3&quot;/&gt;&lt;wsp:rsid wsp:val=&quot;00AE005A&quot;/&gt;&lt;wsp:rsid wsp:val=&quot;00AE0212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7A&quot;/&gt;&lt;wsp:rsid wsp:val=&quot;00AE23FD&quot;/&gt;&lt;wsp:rsid wsp:val=&quot;00AE244C&quot;/&gt;&lt;wsp:rsid wsp:val=&quot;00AE2501&quot;/&gt;&lt;wsp:rsid wsp:val=&quot;00AE2816&quot;/&gt;&lt;wsp:rsid wsp:val=&quot;00AE285B&quot;/&gt;&lt;wsp:rsid wsp:val=&quot;00AE29F4&quot;/&gt;&lt;wsp:rsid wsp:val=&quot;00AE2EF7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B41&quot;/&gt;&lt;wsp:rsid wsp:val=&quot;00AE5B82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8B&quot;/&gt;&lt;wsp:rsid wsp:val=&quot;00AE777A&quot;/&gt;&lt;wsp:rsid wsp:val=&quot;00AE7800&quot;/&gt;&lt;wsp:rsid wsp:val=&quot;00AE7A07&quot;/&gt;&lt;wsp:rsid wsp:val=&quot;00AE7A36&quot;/&gt;&lt;wsp:rsid wsp:val=&quot;00AE7BE4&quot;/&gt;&lt;wsp:rsid wsp:val=&quot;00AF00AC&quot;/&gt;&lt;wsp:rsid wsp:val=&quot;00AF00D4&quot;/&gt;&lt;wsp:rsid wsp:val=&quot;00AF0114&quot;/&gt;&lt;wsp:rsid wsp:val=&quot;00AF0130&quot;/&gt;&lt;wsp:rsid wsp:val=&quot;00AF02B1&quot;/&gt;&lt;wsp:rsid wsp:val=&quot;00AF036F&quot;/&gt;&lt;wsp:rsid wsp:val=&quot;00AF0550&quot;/&gt;&lt;wsp:rsid wsp:val=&quot;00AF0C2F&quot;/&gt;&lt;wsp:rsid wsp:val=&quot;00AF0C32&quot;/&gt;&lt;wsp:rsid wsp:val=&quot;00AF0F62&quot;/&gt;&lt;wsp:rsid wsp:val=&quot;00AF1614&quot;/&gt;&lt;wsp:rsid wsp:val=&quot;00AF1681&quot;/&gt;&lt;wsp:rsid wsp:val=&quot;00AF1859&quot;/&gt;&lt;wsp:rsid wsp:val=&quot;00AF1905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BED&quot;/&gt;&lt;wsp:rsid wsp:val=&quot;00AF3D7C&quot;/&gt;&lt;wsp:rsid wsp:val=&quot;00AF3E3F&quot;/&gt;&lt;wsp:rsid wsp:val=&quot;00AF3FD0&quot;/&gt;&lt;wsp:rsid wsp:val=&quot;00AF4680&quot;/&gt;&lt;wsp:rsid wsp:val=&quot;00AF4951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72F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254&quot;/&gt;&lt;wsp:rsid wsp:val=&quot;00AF732F&quot;/&gt;&lt;wsp:rsid wsp:val=&quot;00AF751A&quot;/&gt;&lt;wsp:rsid wsp:val=&quot;00AF773A&quot;/&gt;&lt;wsp:rsid wsp:val=&quot;00AF79F6&quot;/&gt;&lt;wsp:rsid wsp:val=&quot;00AF7AF7&quot;/&gt;&lt;wsp:rsid wsp:val=&quot;00AF7EAA&quot;/&gt;&lt;wsp:rsid wsp:val=&quot;00B0005E&quot;/&gt;&lt;wsp:rsid wsp:val=&quot;00B00180&quot;/&gt;&lt;wsp:rsid wsp:val=&quot;00B001A2&quot;/&gt;&lt;wsp:rsid wsp:val=&quot;00B004C7&quot;/&gt;&lt;wsp:rsid wsp:val=&quot;00B004D6&quot;/&gt;&lt;wsp:rsid wsp:val=&quot;00B00888&quot;/&gt;&lt;wsp:rsid wsp:val=&quot;00B00C86&quot;/&gt;&lt;wsp:rsid wsp:val=&quot;00B00D47&quot;/&gt;&lt;wsp:rsid wsp:val=&quot;00B00DA5&quot;/&gt;&lt;wsp:rsid wsp:val=&quot;00B01164&quot;/&gt;&lt;wsp:rsid wsp:val=&quot;00B012A8&quot;/&gt;&lt;wsp:rsid wsp:val=&quot;00B0160B&quot;/&gt;&lt;wsp:rsid wsp:val=&quot;00B01A02&quot;/&gt;&lt;wsp:rsid wsp:val=&quot;00B01B76&quot;/&gt;&lt;wsp:rsid wsp:val=&quot;00B0205D&quot;/&gt;&lt;wsp:rsid wsp:val=&quot;00B020DC&quot;/&gt;&lt;wsp:rsid wsp:val=&quot;00B023EC&quot;/&gt;&lt;wsp:rsid wsp:val=&quot;00B0255F&quot;/&gt;&lt;wsp:rsid wsp:val=&quot;00B025A4&quot;/&gt;&lt;wsp:rsid wsp:val=&quot;00B02964&quot;/&gt;&lt;wsp:rsid wsp:val=&quot;00B02BFF&quot;/&gt;&lt;wsp:rsid wsp:val=&quot;00B02DEF&quot;/&gt;&lt;wsp:rsid wsp:val=&quot;00B031ED&quot;/&gt;&lt;wsp:rsid wsp:val=&quot;00B034E4&quot;/&gt;&lt;wsp:rsid wsp:val=&quot;00B03551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8F5&quot;/&gt;&lt;wsp:rsid wsp:val=&quot;00B04E00&quot;/&gt;&lt;wsp:rsid wsp:val=&quot;00B04F24&quot;/&gt;&lt;wsp:rsid wsp:val=&quot;00B051D3&quot;/&gt;&lt;wsp:rsid wsp:val=&quot;00B0535A&quot;/&gt;&lt;wsp:rsid wsp:val=&quot;00B055EF&quot;/&gt;&lt;wsp:rsid wsp:val=&quot;00B05A4B&quot;/&gt;&lt;wsp:rsid wsp:val=&quot;00B05DBE&quot;/&gt;&lt;wsp:rsid wsp:val=&quot;00B06354&quot;/&gt;&lt;wsp:rsid wsp:val=&quot;00B06495&quot;/&gt;&lt;wsp:rsid wsp:val=&quot;00B06612&quot;/&gt;&lt;wsp:rsid wsp:val=&quot;00B06D92&quot;/&gt;&lt;wsp:rsid wsp:val=&quot;00B072BC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603&quot;/&gt;&lt;wsp:rsid wsp:val=&quot;00B107A2&quot;/&gt;&lt;wsp:rsid wsp:val=&quot;00B107B0&quot;/&gt;&lt;wsp:rsid wsp:val=&quot;00B10926&quot;/&gt;&lt;wsp:rsid wsp:val=&quot;00B10D56&quot;/&gt;&lt;wsp:rsid wsp:val=&quot;00B10E9D&quot;/&gt;&lt;wsp:rsid wsp:val=&quot;00B10FA2&quot;/&gt;&lt;wsp:rsid wsp:val=&quot;00B114FF&quot;/&gt;&lt;wsp:rsid wsp:val=&quot;00B1154D&quot;/&gt;&lt;wsp:rsid wsp:val=&quot;00B11A2B&quot;/&gt;&lt;wsp:rsid wsp:val=&quot;00B11D0C&quot;/&gt;&lt;wsp:rsid wsp:val=&quot;00B12640&quot;/&gt;&lt;wsp:rsid wsp:val=&quot;00B12B56&quot;/&gt;&lt;wsp:rsid wsp:val=&quot;00B131E8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42F&quot;/&gt;&lt;wsp:rsid wsp:val=&quot;00B144B2&quot;/&gt;&lt;wsp:rsid wsp:val=&quot;00B146C2&quot;/&gt;&lt;wsp:rsid wsp:val=&quot;00B149C3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A1&quot;/&gt;&lt;wsp:rsid wsp:val=&quot;00B15BC4&quot;/&gt;&lt;wsp:rsid wsp:val=&quot;00B15BF5&quot;/&gt;&lt;wsp:rsid wsp:val=&quot;00B15D02&quot;/&gt;&lt;wsp:rsid wsp:val=&quot;00B1615E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45F&quot;/&gt;&lt;wsp:rsid wsp:val=&quot;00B175DD&quot;/&gt;&lt;wsp:rsid wsp:val=&quot;00B17746&quot;/&gt;&lt;wsp:rsid wsp:val=&quot;00B17978&quot;/&gt;&lt;wsp:rsid wsp:val=&quot;00B17B19&quot;/&gt;&lt;wsp:rsid wsp:val=&quot;00B17B21&quot;/&gt;&lt;wsp:rsid wsp:val=&quot;00B17D33&quot;/&gt;&lt;wsp:rsid wsp:val=&quot;00B17F4C&quot;/&gt;&lt;wsp:rsid wsp:val=&quot;00B2095F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504&quot;/&gt;&lt;wsp:rsid wsp:val=&quot;00B21665&quot;/&gt;&lt;wsp:rsid wsp:val=&quot;00B217F3&quot;/&gt;&lt;wsp:rsid wsp:val=&quot;00B21979&quot;/&gt;&lt;wsp:rsid wsp:val=&quot;00B21B68&quot;/&gt;&lt;wsp:rsid wsp:val=&quot;00B21C3C&quot;/&gt;&lt;wsp:rsid wsp:val=&quot;00B21FE6&quot;/&gt;&lt;wsp:rsid wsp:val=&quot;00B2249D&quot;/&gt;&lt;wsp:rsid wsp:val=&quot;00B22568&quot;/&gt;&lt;wsp:rsid wsp:val=&quot;00B22A21&quot;/&gt;&lt;wsp:rsid wsp:val=&quot;00B22B32&quot;/&gt;&lt;wsp:rsid wsp:val=&quot;00B22BD2&quot;/&gt;&lt;wsp:rsid wsp:val=&quot;00B22C7C&quot;/&gt;&lt;wsp:rsid wsp:val=&quot;00B22D2F&quot;/&gt;&lt;wsp:rsid wsp:val=&quot;00B22F8B&quot;/&gt;&lt;wsp:rsid wsp:val=&quot;00B22FE4&quot;/&gt;&lt;wsp:rsid wsp:val=&quot;00B2322B&quot;/&gt;&lt;wsp:rsid wsp:val=&quot;00B23511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3D0&quot;/&gt;&lt;wsp:rsid wsp:val=&quot;00B24798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9F6&quot;/&gt;&lt;wsp:rsid wsp:val=&quot;00B25B8B&quot;/&gt;&lt;wsp:rsid wsp:val=&quot;00B25DAA&quot;/&gt;&lt;wsp:rsid wsp:val=&quot;00B25FC2&quot;/&gt;&lt;wsp:rsid wsp:val=&quot;00B2606D&quot;/&gt;&lt;wsp:rsid wsp:val=&quot;00B26225&quot;/&gt;&lt;wsp:rsid wsp:val=&quot;00B2641A&quot;/&gt;&lt;wsp:rsid wsp:val=&quot;00B2658E&quot;/&gt;&lt;wsp:rsid wsp:val=&quot;00B268B4&quot;/&gt;&lt;wsp:rsid wsp:val=&quot;00B26906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EA&quot;/&gt;&lt;wsp:rsid wsp:val=&quot;00B30DF2&quot;/&gt;&lt;wsp:rsid wsp:val=&quot;00B30F14&quot;/&gt;&lt;wsp:rsid wsp:val=&quot;00B311A0&quot;/&gt;&lt;wsp:rsid wsp:val=&quot;00B31271&quot;/&gt;&lt;wsp:rsid wsp:val=&quot;00B31544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2442&quot;/&gt;&lt;wsp:rsid wsp:val=&quot;00B32514&quot;/&gt;&lt;wsp:rsid wsp:val=&quot;00B3299C&quot;/&gt;&lt;wsp:rsid wsp:val=&quot;00B32E56&quot;/&gt;&lt;wsp:rsid wsp:val=&quot;00B32FC3&quot;/&gt;&lt;wsp:rsid wsp:val=&quot;00B3317C&quot;/&gt;&lt;wsp:rsid wsp:val=&quot;00B3369B&quot;/&gt;&lt;wsp:rsid wsp:val=&quot;00B336A6&quot;/&gt;&lt;wsp:rsid wsp:val=&quot;00B33725&quot;/&gt;&lt;wsp:rsid wsp:val=&quot;00B338C8&quot;/&gt;&lt;wsp:rsid wsp:val=&quot;00B33932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40031&quot;/&gt;&lt;wsp:rsid wsp:val=&quot;00B4024A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74&quot;/&gt;&lt;wsp:rsid wsp:val=&quot;00B42469&quot;/&gt;&lt;wsp:rsid wsp:val=&quot;00B425FA&quot;/&gt;&lt;wsp:rsid wsp:val=&quot;00B42686&quot;/&gt;&lt;wsp:rsid wsp:val=&quot;00B42871&quot;/&gt;&lt;wsp:rsid wsp:val=&quot;00B4291A&quot;/&gt;&lt;wsp:rsid wsp:val=&quot;00B42948&quot;/&gt;&lt;wsp:rsid wsp:val=&quot;00B42A09&quot;/&gt;&lt;wsp:rsid wsp:val=&quot;00B42B26&quot;/&gt;&lt;wsp:rsid wsp:val=&quot;00B42CC2&quot;/&gt;&lt;wsp:rsid wsp:val=&quot;00B42E54&quot;/&gt;&lt;wsp:rsid wsp:val=&quot;00B43086&quot;/&gt;&lt;wsp:rsid wsp:val=&quot;00B43203&quot;/&gt;&lt;wsp:rsid wsp:val=&quot;00B4344E&quot;/&gt;&lt;wsp:rsid wsp:val=&quot;00B4349D&quot;/&gt;&lt;wsp:rsid wsp:val=&quot;00B434E8&quot;/&gt;&lt;wsp:rsid wsp:val=&quot;00B43715&quot;/&gt;&lt;wsp:rsid wsp:val=&quot;00B43818&quot;/&gt;&lt;wsp:rsid wsp:val=&quot;00B43851&quot;/&gt;&lt;wsp:rsid wsp:val=&quot;00B43898&quot;/&gt;&lt;wsp:rsid wsp:val=&quot;00B439A4&quot;/&gt;&lt;wsp:rsid wsp:val=&quot;00B43C01&quot;/&gt;&lt;wsp:rsid wsp:val=&quot;00B440BE&quot;/&gt;&lt;wsp:rsid wsp:val=&quot;00B44174&quot;/&gt;&lt;wsp:rsid wsp:val=&quot;00B4440D&quot;/&gt;&lt;wsp:rsid wsp:val=&quot;00B4441D&quot;/&gt;&lt;wsp:rsid wsp:val=&quot;00B4456E&quot;/&gt;&lt;wsp:rsid wsp:val=&quot;00B44D86&quot;/&gt;&lt;wsp:rsid wsp:val=&quot;00B44DB9&quot;/&gt;&lt;wsp:rsid wsp:val=&quot;00B44E4C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7132&quot;/&gt;&lt;wsp:rsid wsp:val=&quot;00B4790F&quot;/&gt;&lt;wsp:rsid wsp:val=&quot;00B47958&quot;/&gt;&lt;wsp:rsid wsp:val=&quot;00B47A41&quot;/&gt;&lt;wsp:rsid wsp:val=&quot;00B47AB7&quot;/&gt;&lt;wsp:rsid wsp:val=&quot;00B47CD0&quot;/&gt;&lt;wsp:rsid wsp:val=&quot;00B501DD&quot;/&gt;&lt;wsp:rsid wsp:val=&quot;00B50562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5A&quot;/&gt;&lt;wsp:rsid wsp:val=&quot;00B543B6&quot;/&gt;&lt;wsp:rsid wsp:val=&quot;00B545FB&quot;/&gt;&lt;wsp:rsid wsp:val=&quot;00B54C2D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9D8&quot;/&gt;&lt;wsp:rsid wsp:val=&quot;00B55A1B&quot;/&gt;&lt;wsp:rsid wsp:val=&quot;00B55C90&quot;/&gt;&lt;wsp:rsid wsp:val=&quot;00B55FDB&quot;/&gt;&lt;wsp:rsid wsp:val=&quot;00B56070&quot;/&gt;&lt;wsp:rsid wsp:val=&quot;00B560EF&quot;/&gt;&lt;wsp:rsid wsp:val=&quot;00B565C8&quot;/&gt;&lt;wsp:rsid wsp:val=&quot;00B56754&quot;/&gt;&lt;wsp:rsid wsp:val=&quot;00B567A5&quot;/&gt;&lt;wsp:rsid wsp:val=&quot;00B56E9F&quot;/&gt;&lt;wsp:rsid wsp:val=&quot;00B572C0&quot;/&gt;&lt;wsp:rsid wsp:val=&quot;00B572E6&quot;/&gt;&lt;wsp:rsid wsp:val=&quot;00B57318&quot;/&gt;&lt;wsp:rsid wsp:val=&quot;00B57898&quot;/&gt;&lt;wsp:rsid wsp:val=&quot;00B57C3D&quot;/&gt;&lt;wsp:rsid wsp:val=&quot;00B6026D&quot;/&gt;&lt;wsp:rsid wsp:val=&quot;00B60432&quot;/&gt;&lt;wsp:rsid wsp:val=&quot;00B60E22&quot;/&gt;&lt;wsp:rsid wsp:val=&quot;00B6107C&quot;/&gt;&lt;wsp:rsid wsp:val=&quot;00B610C8&quot;/&gt;&lt;wsp:rsid wsp:val=&quot;00B61929&quot;/&gt;&lt;wsp:rsid wsp:val=&quot;00B61CEF&quot;/&gt;&lt;wsp:rsid wsp:val=&quot;00B61D60&quot;/&gt;&lt;wsp:rsid wsp:val=&quot;00B61D68&quot;/&gt;&lt;wsp:rsid wsp:val=&quot;00B61D9F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31DE&quot;/&gt;&lt;wsp:rsid wsp:val=&quot;00B63496&quot;/&gt;&lt;wsp:rsid wsp:val=&quot;00B63572&quot;/&gt;&lt;wsp:rsid wsp:val=&quot;00B636A6&quot;/&gt;&lt;wsp:rsid wsp:val=&quot;00B63BFA&quot;/&gt;&lt;wsp:rsid wsp:val=&quot;00B63DEA&quot;/&gt;&lt;wsp:rsid wsp:val=&quot;00B63F5F&quot;/&gt;&lt;wsp:rsid wsp:val=&quot;00B6437D&quot;/&gt;&lt;wsp:rsid wsp:val=&quot;00B643E2&quot;/&gt;&lt;wsp:rsid wsp:val=&quot;00B64781&quot;/&gt;&lt;wsp:rsid wsp:val=&quot;00B64B34&quot;/&gt;&lt;wsp:rsid wsp:val=&quot;00B64B88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D21&quot;/&gt;&lt;wsp:rsid wsp:val=&quot;00B66DAD&quot;/&gt;&lt;wsp:rsid wsp:val=&quot;00B66DE0&quot;/&gt;&lt;wsp:rsid wsp:val=&quot;00B66E82&quot;/&gt;&lt;wsp:rsid wsp:val=&quot;00B671ED&quot;/&gt;&lt;wsp:rsid wsp:val=&quot;00B674FD&quot;/&gt;&lt;wsp:rsid wsp:val=&quot;00B67792&quot;/&gt;&lt;wsp:rsid wsp:val=&quot;00B6785C&quot;/&gt;&lt;wsp:rsid wsp:val=&quot;00B67C3C&quot;/&gt;&lt;wsp:rsid wsp:val=&quot;00B67D6D&quot;/&gt;&lt;wsp:rsid wsp:val=&quot;00B7011B&quot;/&gt;&lt;wsp:rsid wsp:val=&quot;00B70292&quot;/&gt;&lt;wsp:rsid wsp:val=&quot;00B70485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A2&quot;/&gt;&lt;wsp:rsid wsp:val=&quot;00B71833&quot;/&gt;&lt;wsp:rsid wsp:val=&quot;00B71C92&quot;/&gt;&lt;wsp:rsid wsp:val=&quot;00B71D8E&quot;/&gt;&lt;wsp:rsid wsp:val=&quot;00B72373&quot;/&gt;&lt;wsp:rsid wsp:val=&quot;00B72392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507&quot;/&gt;&lt;wsp:rsid wsp:val=&quot;00B73608&quot;/&gt;&lt;wsp:rsid wsp:val=&quot;00B7377E&quot;/&gt;&lt;wsp:rsid wsp:val=&quot;00B73A2E&quot;/&gt;&lt;wsp:rsid wsp:val=&quot;00B74178&quot;/&gt;&lt;wsp:rsid wsp:val=&quot;00B741AD&quot;/&gt;&lt;wsp:rsid wsp:val=&quot;00B74380&quot;/&gt;&lt;wsp:rsid wsp:val=&quot;00B745BD&quot;/&gt;&lt;wsp:rsid wsp:val=&quot;00B74722&quot;/&gt;&lt;wsp:rsid wsp:val=&quot;00B74723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9C&quot;/&gt;&lt;wsp:rsid wsp:val=&quot;00B75113&quot;/&gt;&lt;wsp:rsid wsp:val=&quot;00B751E0&quot;/&gt;&lt;wsp:rsid wsp:val=&quot;00B75446&quot;/&gt;&lt;wsp:rsid wsp:val=&quot;00B756C0&quot;/&gt;&lt;wsp:rsid wsp:val=&quot;00B7587B&quot;/&gt;&lt;wsp:rsid wsp:val=&quot;00B7593D&quot;/&gt;&lt;wsp:rsid wsp:val=&quot;00B75FF5&quot;/&gt;&lt;wsp:rsid wsp:val=&quot;00B764CF&quot;/&gt;&lt;wsp:rsid wsp:val=&quot;00B76671&quot;/&gt;&lt;wsp:rsid wsp:val=&quot;00B7681F&quot;/&gt;&lt;wsp:rsid wsp:val=&quot;00B76887&quot;/&gt;&lt;wsp:rsid wsp:val=&quot;00B76908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C&quot;/&gt;&lt;wsp:rsid wsp:val=&quot;00B7792D&quot;/&gt;&lt;wsp:rsid wsp:val=&quot;00B77973&quot;/&gt;&lt;wsp:rsid wsp:val=&quot;00B77D77&quot;/&gt;&lt;wsp:rsid wsp:val=&quot;00B77DC4&quot;/&gt;&lt;wsp:rsid wsp:val=&quot;00B80185&quot;/&gt;&lt;wsp:rsid wsp:val=&quot;00B806B3&quot;/&gt;&lt;wsp:rsid wsp:val=&quot;00B807F0&quot;/&gt;&lt;wsp:rsid wsp:val=&quot;00B80C66&quot;/&gt;&lt;wsp:rsid wsp:val=&quot;00B81202&quot;/&gt;&lt;wsp:rsid wsp:val=&quot;00B81425&quot;/&gt;&lt;wsp:rsid wsp:val=&quot;00B8146A&quot;/&gt;&lt;wsp:rsid wsp:val=&quot;00B816C9&quot;/&gt;&lt;wsp:rsid wsp:val=&quot;00B81702&quot;/&gt;&lt;wsp:rsid wsp:val=&quot;00B81746&quot;/&gt;&lt;wsp:rsid wsp:val=&quot;00B817E2&quot;/&gt;&lt;wsp:rsid wsp:val=&quot;00B81FFC&quot;/&gt;&lt;wsp:rsid wsp:val=&quot;00B8248E&quot;/&gt;&lt;wsp:rsid wsp:val=&quot;00B82557&quot;/&gt;&lt;wsp:rsid wsp:val=&quot;00B82790&quot;/&gt;&lt;wsp:rsid wsp:val=&quot;00B836BE&quot;/&gt;&lt;wsp:rsid wsp:val=&quot;00B83BB3&quot;/&gt;&lt;wsp:rsid wsp:val=&quot;00B83DCF&quot;/&gt;&lt;wsp:rsid wsp:val=&quot;00B8408C&quot;/&gt;&lt;wsp:rsid wsp:val=&quot;00B842AB&quot;/&gt;&lt;wsp:rsid wsp:val=&quot;00B8436C&quot;/&gt;&lt;wsp:rsid wsp:val=&quot;00B845AA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601D&quot;/&gt;&lt;wsp:rsid wsp:val=&quot;00B86077&quot;/&gt;&lt;wsp:rsid wsp:val=&quot;00B86507&quot;/&gt;&lt;wsp:rsid wsp:val=&quot;00B8673A&quot;/&gt;&lt;wsp:rsid wsp:val=&quot;00B86960&quot;/&gt;&lt;wsp:rsid wsp:val=&quot;00B869C0&quot;/&gt;&lt;wsp:rsid wsp:val=&quot;00B86ABA&quot;/&gt;&lt;wsp:rsid wsp:val=&quot;00B86AD4&quot;/&gt;&lt;wsp:rsid wsp:val=&quot;00B86AE4&quot;/&gt;&lt;wsp:rsid wsp:val=&quot;00B86C71&quot;/&gt;&lt;wsp:rsid wsp:val=&quot;00B86CD3&quot;/&gt;&lt;wsp:rsid wsp:val=&quot;00B86E92&quot;/&gt;&lt;wsp:rsid wsp:val=&quot;00B870CD&quot;/&gt;&lt;wsp:rsid wsp:val=&quot;00B87125&quot;/&gt;&lt;wsp:rsid wsp:val=&quot;00B8745B&quot;/&gt;&lt;wsp:rsid wsp:val=&quot;00B9039B&quot;/&gt;&lt;wsp:rsid wsp:val=&quot;00B90460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1084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7A1&quot;/&gt;&lt;wsp:rsid wsp:val=&quot;00B93184&quot;/&gt;&lt;wsp:rsid wsp:val=&quot;00B93582&quot;/&gt;&lt;wsp:rsid wsp:val=&quot;00B935F3&quot;/&gt;&lt;wsp:rsid wsp:val=&quot;00B93809&quot;/&gt;&lt;wsp:rsid wsp:val=&quot;00B93A41&quot;/&gt;&lt;wsp:rsid wsp:val=&quot;00B93D00&quot;/&gt;&lt;wsp:rsid wsp:val=&quot;00B93D7E&quot;/&gt;&lt;wsp:rsid wsp:val=&quot;00B93ECF&quot;/&gt;&lt;wsp:rsid wsp:val=&quot;00B93F09&quot;/&gt;&lt;wsp:rsid wsp:val=&quot;00B9416A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1A8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E8&quot;/&gt;&lt;wsp:rsid wsp:val=&quot;00B96445&quot;/&gt;&lt;wsp:rsid wsp:val=&quot;00B9647B&quot;/&gt;&lt;wsp:rsid wsp:val=&quot;00B9658D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89A&quot;/&gt;&lt;wsp:rsid wsp:val=&quot;00BA2B78&quot;/&gt;&lt;wsp:rsid wsp:val=&quot;00BA30B7&quot;/&gt;&lt;wsp:rsid wsp:val=&quot;00BA335B&quot;/&gt;&lt;wsp:rsid wsp:val=&quot;00BA347A&quot;/&gt;&lt;wsp:rsid wsp:val=&quot;00BA370C&quot;/&gt;&lt;wsp:rsid wsp:val=&quot;00BA37EC&quot;/&gt;&lt;wsp:rsid wsp:val=&quot;00BA3ADD&quot;/&gt;&lt;wsp:rsid wsp:val=&quot;00BA3AEC&quot;/&gt;&lt;wsp:rsid wsp:val=&quot;00BA3D71&quot;/&gt;&lt;wsp:rsid wsp:val=&quot;00BA3DE1&quot;/&gt;&lt;wsp:rsid wsp:val=&quot;00BA3E55&quot;/&gt;&lt;wsp:rsid wsp:val=&quot;00BA4248&quot;/&gt;&lt;wsp:rsid wsp:val=&quot;00BA44BB&quot;/&gt;&lt;wsp:rsid wsp:val=&quot;00BA4664&quot;/&gt;&lt;wsp:rsid wsp:val=&quot;00BA48A3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B8&quot;/&gt;&lt;wsp:rsid wsp:val=&quot;00BA58CC&quot;/&gt;&lt;wsp:rsid wsp:val=&quot;00BA59D0&quot;/&gt;&lt;wsp:rsid wsp:val=&quot;00BA5ABF&quot;/&gt;&lt;wsp:rsid wsp:val=&quot;00BA5B3D&quot;/&gt;&lt;wsp:rsid wsp:val=&quot;00BA5BF6&quot;/&gt;&lt;wsp:rsid wsp:val=&quot;00BA5DD4&quot;/&gt;&lt;wsp:rsid wsp:val=&quot;00BA614B&quot;/&gt;&lt;wsp:rsid wsp:val=&quot;00BA6317&quot;/&gt;&lt;wsp:rsid wsp:val=&quot;00BA693C&quot;/&gt;&lt;wsp:rsid wsp:val=&quot;00BA6C50&quot;/&gt;&lt;wsp:rsid wsp:val=&quot;00BA6C5D&quot;/&gt;&lt;wsp:rsid wsp:val=&quot;00BA7024&quot;/&gt;&lt;wsp:rsid wsp:val=&quot;00BA7326&quot;/&gt;&lt;wsp:rsid wsp:val=&quot;00BA75A1&quot;/&gt;&lt;wsp:rsid wsp:val=&quot;00BA7623&quot;/&gt;&lt;wsp:rsid wsp:val=&quot;00BA76D1&quot;/&gt;&lt;wsp:rsid wsp:val=&quot;00BA7A4B&quot;/&gt;&lt;wsp:rsid wsp:val=&quot;00BA7B57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BB&quot;/&gt;&lt;wsp:rsid wsp:val=&quot;00BB0F01&quot;/&gt;&lt;wsp:rsid wsp:val=&quot;00BB0F70&quot;/&gt;&lt;wsp:rsid wsp:val=&quot;00BB1317&quot;/&gt;&lt;wsp:rsid wsp:val=&quot;00BB1400&quot;/&gt;&lt;wsp:rsid wsp:val=&quot;00BB1792&quot;/&gt;&lt;wsp:rsid wsp:val=&quot;00BB18C8&quot;/&gt;&lt;wsp:rsid wsp:val=&quot;00BB1901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477&quot;/&gt;&lt;wsp:rsid wsp:val=&quot;00BB393D&quot;/&gt;&lt;wsp:rsid wsp:val=&quot;00BB3AE6&quot;/&gt;&lt;wsp:rsid wsp:val=&quot;00BB3D5B&quot;/&gt;&lt;wsp:rsid wsp:val=&quot;00BB3DAC&quot;/&gt;&lt;wsp:rsid wsp:val=&quot;00BB3EA2&quot;/&gt;&lt;wsp:rsid wsp:val=&quot;00BB3FF5&quot;/&gt;&lt;wsp:rsid wsp:val=&quot;00BB42B6&quot;/&gt;&lt;wsp:rsid wsp:val=&quot;00BB444D&quot;/&gt;&lt;wsp:rsid wsp:val=&quot;00BB47D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A8D&quot;/&gt;&lt;wsp:rsid wsp:val=&quot;00BB5B03&quot;/&gt;&lt;wsp:rsid wsp:val=&quot;00BB5D00&quot;/&gt;&lt;wsp:rsid wsp:val=&quot;00BB6276&quot;/&gt;&lt;wsp:rsid wsp:val=&quot;00BB6869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C00BB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252&quot;/&gt;&lt;wsp:rsid wsp:val=&quot;00BC1274&quot;/&gt;&lt;wsp:rsid wsp:val=&quot;00BC135C&quot;/&gt;&lt;wsp:rsid wsp:val=&quot;00BC1410&quot;/&gt;&lt;wsp:rsid wsp:val=&quot;00BC14AC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D26&quot;/&gt;&lt;wsp:rsid wsp:val=&quot;00BC2D88&quot;/&gt;&lt;wsp:rsid wsp:val=&quot;00BC2DCC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46E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E60&quot;/&gt;&lt;wsp:rsid wsp:val=&quot;00BC60DC&quot;/&gt;&lt;wsp:rsid wsp:val=&quot;00BC61B5&quot;/&gt;&lt;wsp:rsid wsp:val=&quot;00BC6280&quot;/&gt;&lt;wsp:rsid wsp:val=&quot;00BC6282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6D7&quot;/&gt;&lt;wsp:rsid wsp:val=&quot;00BC77F9&quot;/&gt;&lt;wsp:rsid wsp:val=&quot;00BC7980&quot;/&gt;&lt;wsp:rsid wsp:val=&quot;00BC7A0B&quot;/&gt;&lt;wsp:rsid wsp:val=&quot;00BC7AD0&quot;/&gt;&lt;wsp:rsid wsp:val=&quot;00BC7DE0&quot;/&gt;&lt;wsp:rsid wsp:val=&quot;00BC7EE3&quot;/&gt;&lt;wsp:rsid wsp:val=&quot;00BD0183&quot;/&gt;&lt;wsp:rsid wsp:val=&quot;00BD04CA&quot;/&gt;&lt;wsp:rsid wsp:val=&quot;00BD05A8&quot;/&gt;&lt;wsp:rsid wsp:val=&quot;00BD0839&quot;/&gt;&lt;wsp:rsid wsp:val=&quot;00BD0CDF&quot;/&gt;&lt;wsp:rsid wsp:val=&quot;00BD10B9&quot;/&gt;&lt;wsp:rsid wsp:val=&quot;00BD114A&quot;/&gt;&lt;wsp:rsid wsp:val=&quot;00BD1158&quot;/&gt;&lt;wsp:rsid wsp:val=&quot;00BD11FD&quot;/&gt;&lt;wsp:rsid wsp:val=&quot;00BD13EA&quot;/&gt;&lt;wsp:rsid wsp:val=&quot;00BD1717&quot;/&gt;&lt;wsp:rsid wsp:val=&quot;00BD1CC7&quot;/&gt;&lt;wsp:rsid wsp:val=&quot;00BD1F44&quot;/&gt;&lt;wsp:rsid wsp:val=&quot;00BD2907&quot;/&gt;&lt;wsp:rsid wsp:val=&quot;00BD2FA6&quot;/&gt;&lt;wsp:rsid wsp:val=&quot;00BD3430&quot;/&gt;&lt;wsp:rsid wsp:val=&quot;00BD3523&quot;/&gt;&lt;wsp:rsid wsp:val=&quot;00BD373F&quot;/&gt;&lt;wsp:rsid wsp:val=&quot;00BD37CC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8A1&quot;/&gt;&lt;wsp:rsid wsp:val=&quot;00BD4BEE&quot;/&gt;&lt;wsp:rsid wsp:val=&quot;00BD4C28&quot;/&gt;&lt;wsp:rsid wsp:val=&quot;00BD4E26&quot;/&gt;&lt;wsp:rsid wsp:val=&quot;00BD53D3&quot;/&gt;&lt;wsp:rsid wsp:val=&quot;00BD5956&quot;/&gt;&lt;wsp:rsid wsp:val=&quot;00BD5A44&quot;/&gt;&lt;wsp:rsid wsp:val=&quot;00BD5B53&quot;/&gt;&lt;wsp:rsid wsp:val=&quot;00BD5D59&quot;/&gt;&lt;wsp:rsid wsp:val=&quot;00BD62B5&quot;/&gt;&lt;wsp:rsid wsp:val=&quot;00BD63F9&quot;/&gt;&lt;wsp:rsid wsp:val=&quot;00BD6B72&quot;/&gt;&lt;wsp:rsid wsp:val=&quot;00BD6D9D&quot;/&gt;&lt;wsp:rsid wsp:val=&quot;00BD70DB&quot;/&gt;&lt;wsp:rsid wsp:val=&quot;00BD725E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EC&quot;/&gt;&lt;wsp:rsid wsp:val=&quot;00BE0EDB&quot;/&gt;&lt;wsp:rsid wsp:val=&quot;00BE12FE&quot;/&gt;&lt;wsp:rsid wsp:val=&quot;00BE12FF&quot;/&gt;&lt;wsp:rsid wsp:val=&quot;00BE1338&quot;/&gt;&lt;wsp:rsid wsp:val=&quot;00BE14A1&quot;/&gt;&lt;wsp:rsid wsp:val=&quot;00BE1803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97&quot;/&gt;&lt;wsp:rsid wsp:val=&quot;00BE6868&quot;/&gt;&lt;wsp:rsid wsp:val=&quot;00BE68E2&quot;/&gt;&lt;wsp:rsid wsp:val=&quot;00BE68F4&quot;/&gt;&lt;wsp:rsid wsp:val=&quot;00BE6EC3&quot;/&gt;&lt;wsp:rsid wsp:val=&quot;00BE72AB&quot;/&gt;&lt;wsp:rsid wsp:val=&quot;00BE7518&quot;/&gt;&lt;wsp:rsid wsp:val=&quot;00BE7838&quot;/&gt;&lt;wsp:rsid wsp:val=&quot;00BE7D49&quot;/&gt;&lt;wsp:rsid wsp:val=&quot;00BE7F4C&quot;/&gt;&lt;wsp:rsid wsp:val=&quot;00BE7FA7&quot;/&gt;&lt;wsp:rsid wsp:val=&quot;00BF00F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5E5&quot;/&gt;&lt;wsp:rsid wsp:val=&quot;00BF2628&quot;/&gt;&lt;wsp:rsid wsp:val=&quot;00BF2707&quot;/&gt;&lt;wsp:rsid wsp:val=&quot;00BF2783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DF0&quot;/&gt;&lt;wsp:rsid wsp:val=&quot;00BF5140&quot;/&gt;&lt;wsp:rsid wsp:val=&quot;00BF5463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793&quot;/&gt;&lt;wsp:rsid wsp:val=&quot;00BF7810&quot;/&gt;&lt;wsp:rsid wsp:val=&quot;00BF7BF9&quot;/&gt;&lt;wsp:rsid wsp:val=&quot;00BF7C69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E17&quot;/&gt;&lt;wsp:rsid wsp:val=&quot;00C011A7&quot;/&gt;&lt;wsp:rsid wsp:val=&quot;00C013E0&quot;/&gt;&lt;wsp:rsid wsp:val=&quot;00C0145E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E16&quot;/&gt;&lt;wsp:rsid wsp:val=&quot;00C01E71&quot;/&gt;&lt;wsp:rsid wsp:val=&quot;00C01F9D&quot;/&gt;&lt;wsp:rsid wsp:val=&quot;00C01FCD&quot;/&gt;&lt;wsp:rsid wsp:val=&quot;00C02514&quot;/&gt;&lt;wsp:rsid wsp:val=&quot;00C02BE4&quot;/&gt;&lt;wsp:rsid wsp:val=&quot;00C02DB6&quot;/&gt;&lt;wsp:rsid wsp:val=&quot;00C031E0&quot;/&gt;&lt;wsp:rsid wsp:val=&quot;00C03370&quot;/&gt;&lt;wsp:rsid wsp:val=&quot;00C036E7&quot;/&gt;&lt;wsp:rsid wsp:val=&quot;00C03AF0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FA&quot;/&gt;&lt;wsp:rsid wsp:val=&quot;00C0792F&quot;/&gt;&lt;wsp:rsid wsp:val=&quot;00C07AA1&quot;/&gt;&lt;wsp:rsid wsp:val=&quot;00C07C19&quot;/&gt;&lt;wsp:rsid wsp:val=&quot;00C105D2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F01&quot;/&gt;&lt;wsp:rsid wsp:val=&quot;00C1235C&quot;/&gt;&lt;wsp:rsid wsp:val=&quot;00C12597&quot;/&gt;&lt;wsp:rsid wsp:val=&quot;00C12781&quot;/&gt;&lt;wsp:rsid wsp:val=&quot;00C12986&quot;/&gt;&lt;wsp:rsid wsp:val=&quot;00C12BF7&quot;/&gt;&lt;wsp:rsid wsp:val=&quot;00C131D8&quot;/&gt;&lt;wsp:rsid wsp:val=&quot;00C13889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5219&quot;/&gt;&lt;wsp:rsid wsp:val=&quot;00C15653&quot;/&gt;&lt;wsp:rsid wsp:val=&quot;00C15654&quot;/&gt;&lt;wsp:rsid wsp:val=&quot;00C15BAD&quot;/&gt;&lt;wsp:rsid wsp:val=&quot;00C15F4D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75&quot;/&gt;&lt;wsp:rsid wsp:val=&quot;00C16E76&quot;/&gt;&lt;wsp:rsid wsp:val=&quot;00C16ECA&quot;/&gt;&lt;wsp:rsid wsp:val=&quot;00C17029&quot;/&gt;&lt;wsp:rsid wsp:val=&quot;00C1719B&quot;/&gt;&lt;wsp:rsid wsp:val=&quot;00C1764E&quot;/&gt;&lt;wsp:rsid wsp:val=&quot;00C176FC&quot;/&gt;&lt;wsp:rsid wsp:val=&quot;00C177F3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1325&quot;/&gt;&lt;wsp:rsid wsp:val=&quot;00C213C4&quot;/&gt;&lt;wsp:rsid wsp:val=&quot;00C219B1&quot;/&gt;&lt;wsp:rsid wsp:val=&quot;00C21AE6&quot;/&gt;&lt;wsp:rsid wsp:val=&quot;00C21B3D&quot;/&gt;&lt;wsp:rsid wsp:val=&quot;00C21D63&quot;/&gt;&lt;wsp:rsid wsp:val=&quot;00C21EAA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357&quot;/&gt;&lt;wsp:rsid wsp:val=&quot;00C23618&quot;/&gt;&lt;wsp:rsid wsp:val=&quot;00C23711&quot;/&gt;&lt;wsp:rsid wsp:val=&quot;00C23981&quot;/&gt;&lt;wsp:rsid wsp:val=&quot;00C239F7&quot;/&gt;&lt;wsp:rsid wsp:val=&quot;00C23C83&quot;/&gt;&lt;wsp:rsid wsp:val=&quot;00C23E13&quot;/&gt;&lt;wsp:rsid wsp:val=&quot;00C244A2&quot;/&gt;&lt;wsp:rsid wsp:val=&quot;00C24688&quot;/&gt;&lt;wsp:rsid wsp:val=&quot;00C24A69&quot;/&gt;&lt;wsp:rsid wsp:val=&quot;00C24A7B&quot;/&gt;&lt;wsp:rsid wsp:val=&quot;00C24AD4&quot;/&gt;&lt;wsp:rsid wsp:val=&quot;00C24C52&quot;/&gt;&lt;wsp:rsid wsp:val=&quot;00C24FA9&quot;/&gt;&lt;wsp:rsid wsp:val=&quot;00C25234&quot;/&gt;&lt;wsp:rsid wsp:val=&quot;00C25441&quot;/&gt;&lt;wsp:rsid wsp:val=&quot;00C255BE&quot;/&gt;&lt;wsp:rsid wsp:val=&quot;00C255E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570&quot;/&gt;&lt;wsp:rsid wsp:val=&quot;00C266E1&quot;/&gt;&lt;wsp:rsid wsp:val=&quot;00C267F6&quot;/&gt;&lt;wsp:rsid wsp:val=&quot;00C26A61&quot;/&gt;&lt;wsp:rsid wsp:val=&quot;00C26B59&quot;/&gt;&lt;wsp:rsid wsp:val=&quot;00C26CF1&quot;/&gt;&lt;wsp:rsid wsp:val=&quot;00C270D4&quot;/&gt;&lt;wsp:rsid wsp:val=&quot;00C273C1&quot;/&gt;&lt;wsp:rsid wsp:val=&quot;00C27535&quot;/&gt;&lt;wsp:rsid wsp:val=&quot;00C2791E&quot;/&gt;&lt;wsp:rsid wsp:val=&quot;00C27D1A&quot;/&gt;&lt;wsp:rsid wsp:val=&quot;00C27D59&quot;/&gt;&lt;wsp:rsid wsp:val=&quot;00C27F95&quot;/&gt;&lt;wsp:rsid wsp:val=&quot;00C30064&quot;/&gt;&lt;wsp:rsid wsp:val=&quot;00C30080&quot;/&gt;&lt;wsp:rsid wsp:val=&quot;00C3073C&quot;/&gt;&lt;wsp:rsid wsp:val=&quot;00C3085F&quot;/&gt;&lt;wsp:rsid wsp:val=&quot;00C30C42&quot;/&gt;&lt;wsp:rsid wsp:val=&quot;00C30DC6&quot;/&gt;&lt;wsp:rsid wsp:val=&quot;00C30F59&quot;/&gt;&lt;wsp:rsid wsp:val=&quot;00C30F82&quot;/&gt;&lt;wsp:rsid wsp:val=&quot;00C30FB6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554&quot;/&gt;&lt;wsp:rsid wsp:val=&quot;00C33A9C&quot;/&gt;&lt;wsp:rsid wsp:val=&quot;00C33E75&quot;/&gt;&lt;wsp:rsid wsp:val=&quot;00C34006&quot;/&gt;&lt;wsp:rsid wsp:val=&quot;00C34268&quot;/&gt;&lt;wsp:rsid wsp:val=&quot;00C3433A&quot;/&gt;&lt;wsp:rsid wsp:val=&quot;00C345C7&quot;/&gt;&lt;wsp:rsid wsp:val=&quot;00C34642&quot;/&gt;&lt;wsp:rsid wsp:val=&quot;00C34923&quot;/&gt;&lt;wsp:rsid wsp:val=&quot;00C34938&quot;/&gt;&lt;wsp:rsid wsp:val=&quot;00C34B47&quot;/&gt;&lt;wsp:rsid wsp:val=&quot;00C34C1F&quot;/&gt;&lt;wsp:rsid wsp:val=&quot;00C34E3E&quot;/&gt;&lt;wsp:rsid wsp:val=&quot;00C34E42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9B7&quot;/&gt;&lt;wsp:rsid wsp:val=&quot;00C368A4&quot;/&gt;&lt;wsp:rsid wsp:val=&quot;00C368DA&quot;/&gt;&lt;wsp:rsid wsp:val=&quot;00C36979&quot;/&gt;&lt;wsp:rsid wsp:val=&quot;00C369D3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BCC&quot;/&gt;&lt;wsp:rsid wsp:val=&quot;00C403EC&quot;/&gt;&lt;wsp:rsid wsp:val=&quot;00C4074F&quot;/&gt;&lt;wsp:rsid wsp:val=&quot;00C40945&quot;/&gt;&lt;wsp:rsid wsp:val=&quot;00C40BB6&quot;/&gt;&lt;wsp:rsid wsp:val=&quot;00C40C60&quot;/&gt;&lt;wsp:rsid wsp:val=&quot;00C4132E&quot;/&gt;&lt;wsp:rsid wsp:val=&quot;00C41755&quot;/&gt;&lt;wsp:rsid wsp:val=&quot;00C41D00&quot;/&gt;&lt;wsp:rsid wsp:val=&quot;00C41EBA&quot;/&gt;&lt;wsp:rsid wsp:val=&quot;00C420FC&quot;/&gt;&lt;wsp:rsid wsp:val=&quot;00C4227A&quot;/&gt;&lt;wsp:rsid wsp:val=&quot;00C42284&quot;/&gt;&lt;wsp:rsid wsp:val=&quot;00C42CDA&quot;/&gt;&lt;wsp:rsid wsp:val=&quot;00C4320A&quot;/&gt;&lt;wsp:rsid wsp:val=&quot;00C4355F&quot;/&gt;&lt;wsp:rsid wsp:val=&quot;00C4358E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45&quot;/&gt;&lt;wsp:rsid wsp:val=&quot;00C46390&quot;/&gt;&lt;wsp:rsid wsp:val=&quot;00C4641B&quot;/&gt;&lt;wsp:rsid wsp:val=&quot;00C4648D&quot;/&gt;&lt;wsp:rsid wsp:val=&quot;00C46534&quot;/&gt;&lt;wsp:rsid wsp:val=&quot;00C468F2&quot;/&gt;&lt;wsp:rsid wsp:val=&quot;00C46968&quot;/&gt;&lt;wsp:rsid wsp:val=&quot;00C46CAC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50478&quot;/&gt;&lt;wsp:rsid wsp:val=&quot;00C50820&quot;/&gt;&lt;wsp:rsid wsp:val=&quot;00C509F8&quot;/&gt;&lt;wsp:rsid wsp:val=&quot;00C50BD7&quot;/&gt;&lt;wsp:rsid wsp:val=&quot;00C511CC&quot;/&gt;&lt;wsp:rsid wsp:val=&quot;00C51746&quot;/&gt;&lt;wsp:rsid wsp:val=&quot;00C51975&quot;/&gt;&lt;wsp:rsid wsp:val=&quot;00C51BA7&quot;/&gt;&lt;wsp:rsid wsp:val=&quot;00C51C29&quot;/&gt;&lt;wsp:rsid wsp:val=&quot;00C51C96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8A&quot;/&gt;&lt;wsp:rsid wsp:val=&quot;00C52CB4&quot;/&gt;&lt;wsp:rsid wsp:val=&quot;00C52D94&quot;/&gt;&lt;wsp:rsid wsp:val=&quot;00C52EA7&quot;/&gt;&lt;wsp:rsid wsp:val=&quot;00C53314&quot;/&gt;&lt;wsp:rsid wsp:val=&quot;00C5339A&quot;/&gt;&lt;wsp:rsid wsp:val=&quot;00C5365A&quot;/&gt;&lt;wsp:rsid wsp:val=&quot;00C53814&quot;/&gt;&lt;wsp:rsid wsp:val=&quot;00C539F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CA&quot;/&gt;&lt;wsp:rsid wsp:val=&quot;00C54C05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77F&quot;/&gt;&lt;wsp:rsid wsp:val=&quot;00C55B6C&quot;/&gt;&lt;wsp:rsid wsp:val=&quot;00C55BC9&quot;/&gt;&lt;wsp:rsid wsp:val=&quot;00C55BFC&quot;/&gt;&lt;wsp:rsid wsp:val=&quot;00C56061&quot;/&gt;&lt;wsp:rsid wsp:val=&quot;00C5630D&quot;/&gt;&lt;wsp:rsid wsp:val=&quot;00C564FD&quot;/&gt;&lt;wsp:rsid wsp:val=&quot;00C56532&quot;/&gt;&lt;wsp:rsid wsp:val=&quot;00C56BC2&quot;/&gt;&lt;wsp:rsid wsp:val=&quot;00C56BC4&quot;/&gt;&lt;wsp:rsid wsp:val=&quot;00C56C3A&quot;/&gt;&lt;wsp:rsid wsp:val=&quot;00C57084&quot;/&gt;&lt;wsp:rsid wsp:val=&quot;00C5729A&quot;/&gt;&lt;wsp:rsid wsp:val=&quot;00C578C9&quot;/&gt;&lt;wsp:rsid wsp:val=&quot;00C579A0&quot;/&gt;&lt;wsp:rsid wsp:val=&quot;00C57A3C&quot;/&gt;&lt;wsp:rsid wsp:val=&quot;00C57B7B&quot;/&gt;&lt;wsp:rsid wsp:val=&quot;00C57C2A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1147&quot;/&gt;&lt;wsp:rsid wsp:val=&quot;00C614CC&quot;/&gt;&lt;wsp:rsid wsp:val=&quot;00C614CD&quot;/&gt;&lt;wsp:rsid wsp:val=&quot;00C616FA&quot;/&gt;&lt;wsp:rsid wsp:val=&quot;00C61DAA&quot;/&gt;&lt;wsp:rsid wsp:val=&quot;00C61EB7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F21&quot;/&gt;&lt;wsp:rsid wsp:val=&quot;00C64007&quot;/&gt;&lt;wsp:rsid wsp:val=&quot;00C640D0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A0D&quot;/&gt;&lt;wsp:rsid wsp:val=&quot;00C65E5A&quot;/&gt;&lt;wsp:rsid wsp:val=&quot;00C65EAF&quot;/&gt;&lt;wsp:rsid wsp:val=&quot;00C65FD2&quot;/&gt;&lt;wsp:rsid wsp:val=&quot;00C666C7&quot;/&gt;&lt;wsp:rsid wsp:val=&quot;00C668A2&quot;/&gt;&lt;wsp:rsid wsp:val=&quot;00C66A89&quot;/&gt;&lt;wsp:rsid wsp:val=&quot;00C66DFD&quot;/&gt;&lt;wsp:rsid wsp:val=&quot;00C6736E&quot;/&gt;&lt;wsp:rsid wsp:val=&quot;00C674B4&quot;/&gt;&lt;wsp:rsid wsp:val=&quot;00C67509&quot;/&gt;&lt;wsp:rsid wsp:val=&quot;00C70013&quot;/&gt;&lt;wsp:rsid wsp:val=&quot;00C7039D&quot;/&gt;&lt;wsp:rsid wsp:val=&quot;00C70597&quot;/&gt;&lt;wsp:rsid wsp:val=&quot;00C709A7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D2&quot;/&gt;&lt;wsp:rsid wsp:val=&quot;00C723F2&quot;/&gt;&lt;wsp:rsid wsp:val=&quot;00C723F4&quot;/&gt;&lt;wsp:rsid wsp:val=&quot;00C7246D&quot;/&gt;&lt;wsp:rsid wsp:val=&quot;00C7249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B12&quot;/&gt;&lt;wsp:rsid wsp:val=&quot;00C740E7&quot;/&gt;&lt;wsp:rsid wsp:val=&quot;00C74441&quot;/&gt;&lt;wsp:rsid wsp:val=&quot;00C7460B&quot;/&gt;&lt;wsp:rsid wsp:val=&quot;00C746B4&quot;/&gt;&lt;wsp:rsid wsp:val=&quot;00C74A4E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BE&quot;/&gt;&lt;wsp:rsid wsp:val=&quot;00C75C4E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70D9&quot;/&gt;&lt;wsp:rsid wsp:val=&quot;00C77315&quot;/&gt;&lt;wsp:rsid wsp:val=&quot;00C7755D&quot;/&gt;&lt;wsp:rsid wsp:val=&quot;00C777BD&quot;/&gt;&lt;wsp:rsid wsp:val=&quot;00C77B24&quot;/&gt;&lt;wsp:rsid wsp:val=&quot;00C77D97&quot;/&gt;&lt;wsp:rsid wsp:val=&quot;00C808F8&quot;/&gt;&lt;wsp:rsid wsp:val=&quot;00C80ADB&quot;/&gt;&lt;wsp:rsid wsp:val=&quot;00C80B50&quot;/&gt;&lt;wsp:rsid wsp:val=&quot;00C80BA9&quot;/&gt;&lt;wsp:rsid wsp:val=&quot;00C80C89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F30&quot;/&gt;&lt;wsp:rsid wsp:val=&quot;00C8330A&quot;/&gt;&lt;wsp:rsid wsp:val=&quot;00C834EC&quot;/&gt;&lt;wsp:rsid wsp:val=&quot;00C836CA&quot;/&gt;&lt;wsp:rsid wsp:val=&quot;00C837C4&quot;/&gt;&lt;wsp:rsid wsp:val=&quot;00C839BF&quot;/&gt;&lt;wsp:rsid wsp:val=&quot;00C839E8&quot;/&gt;&lt;wsp:rsid wsp:val=&quot;00C83AD3&quot;/&gt;&lt;wsp:rsid wsp:val=&quot;00C83B3D&quot;/&gt;&lt;wsp:rsid wsp:val=&quot;00C83C9A&quot;/&gt;&lt;wsp:rsid wsp:val=&quot;00C83EB0&quot;/&gt;&lt;wsp:rsid wsp:val=&quot;00C83FF1&quot;/&gt;&lt;wsp:rsid wsp:val=&quot;00C84193&quot;/&gt;&lt;wsp:rsid wsp:val=&quot;00C84757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E3B&quot;/&gt;&lt;wsp:rsid wsp:val=&quot;00C85F66&quot;/&gt;&lt;wsp:rsid wsp:val=&quot;00C86075&quot;/&gt;&lt;wsp:rsid wsp:val=&quot;00C8621E&quot;/&gt;&lt;wsp:rsid wsp:val=&quot;00C86417&quot;/&gt;&lt;wsp:rsid wsp:val=&quot;00C86A54&quot;/&gt;&lt;wsp:rsid wsp:val=&quot;00C86A6F&quot;/&gt;&lt;wsp:rsid wsp:val=&quot;00C86B70&quot;/&gt;&lt;wsp:rsid wsp:val=&quot;00C86CC6&quot;/&gt;&lt;wsp:rsid wsp:val=&quot;00C86D2F&quot;/&gt;&lt;wsp:rsid wsp:val=&quot;00C87298&quot;/&gt;&lt;wsp:rsid wsp:val=&quot;00C87463&quot;/&gt;&lt;wsp:rsid wsp:val=&quot;00C87658&quot;/&gt;&lt;wsp:rsid wsp:val=&quot;00C876CC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9E1&quot;/&gt;&lt;wsp:rsid wsp:val=&quot;00C90BF2&quot;/&gt;&lt;wsp:rsid wsp:val=&quot;00C90D50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B1&quot;/&gt;&lt;wsp:rsid wsp:val=&quot;00C92007&quot;/&gt;&lt;wsp:rsid wsp:val=&quot;00C926AF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848&quot;/&gt;&lt;wsp:rsid wsp:val=&quot;00C93BA3&quot;/&gt;&lt;wsp:rsid wsp:val=&quot;00C93E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DB4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D33&quot;/&gt;&lt;wsp:rsid wsp:val=&quot;00CA0ED0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B27&quot;/&gt;&lt;wsp:rsid wsp:val=&quot;00CA1E33&quot;/&gt;&lt;wsp:rsid wsp:val=&quot;00CA1E93&quot;/&gt;&lt;wsp:rsid wsp:val=&quot;00CA212B&quot;/&gt;&lt;wsp:rsid wsp:val=&quot;00CA2479&quot;/&gt;&lt;wsp:rsid wsp:val=&quot;00CA24E9&quot;/&gt;&lt;wsp:rsid wsp:val=&quot;00CA26B6&quot;/&gt;&lt;wsp:rsid wsp:val=&quot;00CA26D2&quot;/&gt;&lt;wsp:rsid wsp:val=&quot;00CA2734&quot;/&gt;&lt;wsp:rsid wsp:val=&quot;00CA2CDC&quot;/&gt;&lt;wsp:rsid wsp:val=&quot;00CA321D&quot;/&gt;&lt;wsp:rsid wsp:val=&quot;00CA3382&quot;/&gt;&lt;wsp:rsid wsp:val=&quot;00CA348C&quot;/&gt;&lt;wsp:rsid wsp:val=&quot;00CA34E3&quot;/&gt;&lt;wsp:rsid wsp:val=&quot;00CA3646&quot;/&gt;&lt;wsp:rsid wsp:val=&quot;00CA388B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F7F&quot;/&gt;&lt;wsp:rsid wsp:val=&quot;00CA51E0&quot;/&gt;&lt;wsp:rsid wsp:val=&quot;00CA523D&quot;/&gt;&lt;wsp:rsid wsp:val=&quot;00CA5770&quot;/&gt;&lt;wsp:rsid wsp:val=&quot;00CA5937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BFB&quot;/&gt;&lt;wsp:rsid wsp:val=&quot;00CA7211&quot;/&gt;&lt;wsp:rsid wsp:val=&quot;00CA7386&quot;/&gt;&lt;wsp:rsid wsp:val=&quot;00CA7552&quot;/&gt;&lt;wsp:rsid wsp:val=&quot;00CA79C0&quot;/&gt;&lt;wsp:rsid wsp:val=&quot;00CA7B8D&quot;/&gt;&lt;wsp:rsid wsp:val=&quot;00CA7BAA&quot;/&gt;&lt;wsp:rsid wsp:val=&quot;00CA7ED0&quot;/&gt;&lt;wsp:rsid wsp:val=&quot;00CA7F10&quot;/&gt;&lt;wsp:rsid wsp:val=&quot;00CA7F9E&quot;/&gt;&lt;wsp:rsid wsp:val=&quot;00CB01F8&quot;/&gt;&lt;wsp:rsid wsp:val=&quot;00CB0901&quot;/&gt;&lt;wsp:rsid wsp:val=&quot;00CB102B&quot;/&gt;&lt;wsp:rsid wsp:val=&quot;00CB131F&quot;/&gt;&lt;wsp:rsid wsp:val=&quot;00CB13CE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6D3&quot;/&gt;&lt;wsp:rsid wsp:val=&quot;00CB476E&quot;/&gt;&lt;wsp:rsid wsp:val=&quot;00CB483E&quot;/&gt;&lt;wsp:rsid wsp:val=&quot;00CB49C9&quot;/&gt;&lt;wsp:rsid wsp:val=&quot;00CB51A6&quot;/&gt;&lt;wsp:rsid wsp:val=&quot;00CB5405&quot;/&gt;&lt;wsp:rsid wsp:val=&quot;00CB5519&quot;/&gt;&lt;wsp:rsid wsp:val=&quot;00CB56AB&quot;/&gt;&lt;wsp:rsid wsp:val=&quot;00CB59ED&quot;/&gt;&lt;wsp:rsid wsp:val=&quot;00CB5A78&quot;/&gt;&lt;wsp:rsid wsp:val=&quot;00CB5B58&quot;/&gt;&lt;wsp:rsid wsp:val=&quot;00CB5EF6&quot;/&gt;&lt;wsp:rsid wsp:val=&quot;00CB5F05&quot;/&gt;&lt;wsp:rsid wsp:val=&quot;00CB6013&quot;/&gt;&lt;wsp:rsid wsp:val=&quot;00CB6233&quot;/&gt;&lt;wsp:rsid wsp:val=&quot;00CB62A0&quot;/&gt;&lt;wsp:rsid wsp:val=&quot;00CB6BB2&quot;/&gt;&lt;wsp:rsid wsp:val=&quot;00CB6F81&quot;/&gt;&lt;wsp:rsid wsp:val=&quot;00CB6FDB&quot;/&gt;&lt;wsp:rsid wsp:val=&quot;00CB702E&quot;/&gt;&lt;wsp:rsid wsp:val=&quot;00CB7072&quot;/&gt;&lt;wsp:rsid wsp:val=&quot;00CB727F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A7&quot;/&gt;&lt;wsp:rsid wsp:val=&quot;00CC08BC&quot;/&gt;&lt;wsp:rsid wsp:val=&quot;00CC093A&quot;/&gt;&lt;wsp:rsid wsp:val=&quot;00CC09AD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D7&quot;/&gt;&lt;wsp:rsid wsp:val=&quot;00CC1DB6&quot;/&gt;&lt;wsp:rsid wsp:val=&quot;00CC1DF9&quot;/&gt;&lt;wsp:rsid wsp:val=&quot;00CC1DFF&quot;/&gt;&lt;wsp:rsid wsp:val=&quot;00CC2198&quot;/&gt;&lt;wsp:rsid wsp:val=&quot;00CC23AA&quot;/&gt;&lt;wsp:rsid wsp:val=&quot;00CC2A6E&quot;/&gt;&lt;wsp:rsid wsp:val=&quot;00CC2BE9&quot;/&gt;&lt;wsp:rsid wsp:val=&quot;00CC32CD&quot;/&gt;&lt;wsp:rsid wsp:val=&quot;00CC345C&quot;/&gt;&lt;wsp:rsid wsp:val=&quot;00CC39C2&quot;/&gt;&lt;wsp:rsid wsp:val=&quot;00CC3A96&quot;/&gt;&lt;wsp:rsid wsp:val=&quot;00CC3BBD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921&quot;/&gt;&lt;wsp:rsid wsp:val=&quot;00CC7F8F&quot;/&gt;&lt;wsp:rsid wsp:val=&quot;00CC7FD9&quot;/&gt;&lt;wsp:rsid wsp:val=&quot;00CD01B9&quot;/&gt;&lt;wsp:rsid wsp:val=&quot;00CD032A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A2&quot;/&gt;&lt;wsp:rsid wsp:val=&quot;00CD0BB9&quot;/&gt;&lt;wsp:rsid wsp:val=&quot;00CD100E&quot;/&gt;&lt;wsp:rsid wsp:val=&quot;00CD114D&quot;/&gt;&lt;wsp:rsid wsp:val=&quot;00CD11FE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75D&quot;/&gt;&lt;wsp:rsid wsp:val=&quot;00CD2A87&quot;/&gt;&lt;wsp:rsid wsp:val=&quot;00CD2A8F&quot;/&gt;&lt;wsp:rsid wsp:val=&quot;00CD2DBF&quot;/&gt;&lt;wsp:rsid wsp:val=&quot;00CD30D4&quot;/&gt;&lt;wsp:rsid wsp:val=&quot;00CD3319&quot;/&gt;&lt;wsp:rsid wsp:val=&quot;00CD39B5&quot;/&gt;&lt;wsp:rsid wsp:val=&quot;00CD3B3D&quot;/&gt;&lt;wsp:rsid wsp:val=&quot;00CD3D12&quot;/&gt;&lt;wsp:rsid wsp:val=&quot;00CD3D7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6D5&quot;/&gt;&lt;wsp:rsid wsp:val=&quot;00CD572C&quot;/&gt;&lt;wsp:rsid wsp:val=&quot;00CD5AB3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62A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5E0&quot;/&gt;&lt;wsp:rsid wsp:val=&quot;00CE1B2C&quot;/&gt;&lt;wsp:rsid wsp:val=&quot;00CE1EB0&quot;/&gt;&lt;wsp:rsid wsp:val=&quot;00CE2113&quot;/&gt;&lt;wsp:rsid wsp:val=&quot;00CE2662&quot;/&gt;&lt;wsp:rsid wsp:val=&quot;00CE2886&quot;/&gt;&lt;wsp:rsid wsp:val=&quot;00CE28AD&quot;/&gt;&lt;wsp:rsid wsp:val=&quot;00CE29A3&quot;/&gt;&lt;wsp:rsid wsp:val=&quot;00CE2F5F&quot;/&gt;&lt;wsp:rsid wsp:val=&quot;00CE308E&quot;/&gt;&lt;wsp:rsid wsp:val=&quot;00CE33B3&quot;/&gt;&lt;wsp:rsid wsp:val=&quot;00CE3967&quot;/&gt;&lt;wsp:rsid wsp:val=&quot;00CE39F4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FF&quot;/&gt;&lt;wsp:rsid wsp:val=&quot;00CE4D6A&quot;/&gt;&lt;wsp:rsid wsp:val=&quot;00CE4F95&quot;/&gt;&lt;wsp:rsid wsp:val=&quot;00CE50AC&quot;/&gt;&lt;wsp:rsid wsp:val=&quot;00CE5D0F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711F&quot;/&gt;&lt;wsp:rsid wsp:val=&quot;00CE7493&quot;/&gt;&lt;wsp:rsid wsp:val=&quot;00CE756A&quot;/&gt;&lt;wsp:rsid wsp:val=&quot;00CE75AF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E1C&quot;/&gt;&lt;wsp:rsid wsp:val=&quot;00CF1159&quot;/&gt;&lt;wsp:rsid wsp:val=&quot;00CF1417&quot;/&gt;&lt;wsp:rsid wsp:val=&quot;00CF1623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BF&quot;/&gt;&lt;wsp:rsid wsp:val=&quot;00CF2BB8&quot;/&gt;&lt;wsp:rsid wsp:val=&quot;00CF2C99&quot;/&gt;&lt;wsp:rsid wsp:val=&quot;00CF32EB&quot;/&gt;&lt;wsp:rsid wsp:val=&quot;00CF360F&quot;/&gt;&lt;wsp:rsid wsp:val=&quot;00CF3891&quot;/&gt;&lt;wsp:rsid wsp:val=&quot;00CF39AC&quot;/&gt;&lt;wsp:rsid wsp:val=&quot;00CF3CE7&quot;/&gt;&lt;wsp:rsid wsp:val=&quot;00CF3DDA&quot;/&gt;&lt;wsp:rsid wsp:val=&quot;00CF3E7D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C6C&quot;/&gt;&lt;wsp:rsid wsp:val=&quot;00CF4F36&quot;/&gt;&lt;wsp:rsid wsp:val=&quot;00CF51B3&quot;/&gt;&lt;wsp:rsid wsp:val=&quot;00CF5206&quot;/&gt;&lt;wsp:rsid wsp:val=&quot;00CF5215&quot;/&gt;&lt;wsp:rsid wsp:val=&quot;00CF5375&quot;/&gt;&lt;wsp:rsid wsp:val=&quot;00CF57FD&quot;/&gt;&lt;wsp:rsid wsp:val=&quot;00CF5845&quot;/&gt;&lt;wsp:rsid wsp:val=&quot;00CF5D21&quot;/&gt;&lt;wsp:rsid wsp:val=&quot;00CF5D66&quot;/&gt;&lt;wsp:rsid wsp:val=&quot;00CF5F60&quot;/&gt;&lt;wsp:rsid wsp:val=&quot;00CF637D&quot;/&gt;&lt;wsp:rsid wsp:val=&quot;00CF64E2&quot;/&gt;&lt;wsp:rsid wsp:val=&quot;00CF6589&quot;/&gt;&lt;wsp:rsid wsp:val=&quot;00CF683E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621&quot;/&gt;&lt;wsp:rsid wsp:val=&quot;00CF791E&quot;/&gt;&lt;wsp:rsid wsp:val=&quot;00CF7C19&quot;/&gt;&lt;wsp:rsid wsp:val=&quot;00CF7C3B&quot;/&gt;&lt;wsp:rsid wsp:val=&quot;00CF7FAF&quot;/&gt;&lt;wsp:rsid wsp:val=&quot;00D0004C&quot;/&gt;&lt;wsp:rsid wsp:val=&quot;00D0018B&quot;/&gt;&lt;wsp:rsid wsp:val=&quot;00D002F5&quot;/&gt;&lt;wsp:rsid wsp:val=&quot;00D007D4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660&quot;/&gt;&lt;wsp:rsid wsp:val=&quot;00D019D7&quot;/&gt;&lt;wsp:rsid wsp:val=&quot;00D01B07&quot;/&gt;&lt;wsp:rsid wsp:val=&quot;00D021AB&quot;/&gt;&lt;wsp:rsid wsp:val=&quot;00D02283&quot;/&gt;&lt;wsp:rsid wsp:val=&quot;00D02338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C46&quot;/&gt;&lt;wsp:rsid wsp:val=&quot;00D043A0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DE4&quot;/&gt;&lt;wsp:rsid wsp:val=&quot;00D04DEE&quot;/&gt;&lt;wsp:rsid wsp:val=&quot;00D04EBC&quot;/&gt;&lt;wsp:rsid wsp:val=&quot;00D0580E&quot;/&gt;&lt;wsp:rsid wsp:val=&quot;00D05BD3&quot;/&gt;&lt;wsp:rsid wsp:val=&quot;00D05CD1&quot;/&gt;&lt;wsp:rsid wsp:val=&quot;00D05F4B&quot;/&gt;&lt;wsp:rsid wsp:val=&quot;00D064AC&quot;/&gt;&lt;wsp:rsid wsp:val=&quot;00D0651F&quot;/&gt;&lt;wsp:rsid wsp:val=&quot;00D06695&quot;/&gt;&lt;wsp:rsid wsp:val=&quot;00D066CB&quot;/&gt;&lt;wsp:rsid wsp:val=&quot;00D06848&quot;/&gt;&lt;wsp:rsid wsp:val=&quot;00D06AC2&quot;/&gt;&lt;wsp:rsid wsp:val=&quot;00D06C5E&quot;/&gt;&lt;wsp:rsid wsp:val=&quot;00D06DEF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C64&quot;/&gt;&lt;wsp:rsid wsp:val=&quot;00D07F86&quot;/&gt;&lt;wsp:rsid wsp:val=&quot;00D10000&quot;/&gt;&lt;wsp:rsid wsp:val=&quot;00D1025B&quot;/&gt;&lt;wsp:rsid wsp:val=&quot;00D1061F&quot;/&gt;&lt;wsp:rsid wsp:val=&quot;00D106DD&quot;/&gt;&lt;wsp:rsid wsp:val=&quot;00D1089B&quot;/&gt;&lt;wsp:rsid wsp:val=&quot;00D10AE5&quot;/&gt;&lt;wsp:rsid wsp:val=&quot;00D11190&quot;/&gt;&lt;wsp:rsid wsp:val=&quot;00D115C0&quot;/&gt;&lt;wsp:rsid wsp:val=&quot;00D11833&quot;/&gt;&lt;wsp:rsid wsp:val=&quot;00D11BF6&quot;/&gt;&lt;wsp:rsid wsp:val=&quot;00D11C6A&quot;/&gt;&lt;wsp:rsid wsp:val=&quot;00D11D38&quot;/&gt;&lt;wsp:rsid wsp:val=&quot;00D1213C&quot;/&gt;&lt;wsp:rsid wsp:val=&quot;00D12507&quot;/&gt;&lt;wsp:rsid wsp:val=&quot;00D125D4&quot;/&gt;&lt;wsp:rsid wsp:val=&quot;00D127AD&quot;/&gt;&lt;wsp:rsid wsp:val=&quot;00D129BC&quot;/&gt;&lt;wsp:rsid wsp:val=&quot;00D12DAC&quot;/&gt;&lt;wsp:rsid wsp:val=&quot;00D12F34&quot;/&gt;&lt;wsp:rsid wsp:val=&quot;00D12F3C&quot;/&gt;&lt;wsp:rsid wsp:val=&quot;00D1328E&quot;/&gt;&lt;wsp:rsid wsp:val=&quot;00D13499&quot;/&gt;&lt;wsp:rsid wsp:val=&quot;00D13A46&quot;/&gt;&lt;wsp:rsid wsp:val=&quot;00D13A4E&quot;/&gt;&lt;wsp:rsid wsp:val=&quot;00D13B31&quot;/&gt;&lt;wsp:rsid wsp:val=&quot;00D142B2&quot;/&gt;&lt;wsp:rsid wsp:val=&quot;00D1437B&quot;/&gt;&lt;wsp:rsid wsp:val=&quot;00D1451B&quot;/&gt;&lt;wsp:rsid wsp:val=&quot;00D14521&quot;/&gt;&lt;wsp:rsid wsp:val=&quot;00D14875&quot;/&gt;&lt;wsp:rsid wsp:val=&quot;00D149AF&quot;/&gt;&lt;wsp:rsid wsp:val=&quot;00D14A21&quot;/&gt;&lt;wsp:rsid wsp:val=&quot;00D14B88&quot;/&gt;&lt;wsp:rsid wsp:val=&quot;00D15069&quot;/&gt;&lt;wsp:rsid wsp:val=&quot;00D151C8&quot;/&gt;&lt;wsp:rsid wsp:val=&quot;00D15249&quot;/&gt;&lt;wsp:rsid wsp:val=&quot;00D15834&quot;/&gt;&lt;wsp:rsid wsp:val=&quot;00D1598D&quot;/&gt;&lt;wsp:rsid wsp:val=&quot;00D15E0A&quot;/&gt;&lt;wsp:rsid wsp:val=&quot;00D15F3B&quot;/&gt;&lt;wsp:rsid wsp:val=&quot;00D16062&quot;/&gt;&lt;wsp:rsid wsp:val=&quot;00D164A4&quot;/&gt;&lt;wsp:rsid wsp:val=&quot;00D16548&quot;/&gt;&lt;wsp:rsid wsp:val=&quot;00D1661F&quot;/&gt;&lt;wsp:rsid wsp:val=&quot;00D16668&quot;/&gt;&lt;wsp:rsid wsp:val=&quot;00D16BA3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F54&quot;/&gt;&lt;wsp:rsid wsp:val=&quot;00D2029F&quot;/&gt;&lt;wsp:rsid wsp:val=&quot;00D2055A&quot;/&gt;&lt;wsp:rsid wsp:val=&quot;00D2062F&quot;/&gt;&lt;wsp:rsid wsp:val=&quot;00D20B5B&quot;/&gt;&lt;wsp:rsid wsp:val=&quot;00D20C45&quot;/&gt;&lt;wsp:rsid wsp:val=&quot;00D20E30&quot;/&gt;&lt;wsp:rsid wsp:val=&quot;00D20E68&quot;/&gt;&lt;wsp:rsid wsp:val=&quot;00D212CB&quot;/&gt;&lt;wsp:rsid wsp:val=&quot;00D2146F&quot;/&gt;&lt;wsp:rsid wsp:val=&quot;00D2150F&quot;/&gt;&lt;wsp:rsid wsp:val=&quot;00D21543&quot;/&gt;&lt;wsp:rsid wsp:val=&quot;00D215EF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5D&quot;/&gt;&lt;wsp:rsid wsp:val=&quot;00D248A0&quot;/&gt;&lt;wsp:rsid wsp:val=&quot;00D248D2&quot;/&gt;&lt;wsp:rsid wsp:val=&quot;00D24999&quot;/&gt;&lt;wsp:rsid wsp:val=&quot;00D255DF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DE6&quot;/&gt;&lt;wsp:rsid wsp:val=&quot;00D26DE8&quot;/&gt;&lt;wsp:rsid wsp:val=&quot;00D26EC7&quot;/&gt;&lt;wsp:rsid wsp:val=&quot;00D27594&quot;/&gt;&lt;wsp:rsid wsp:val=&quot;00D2780E&quot;/&gt;&lt;wsp:rsid wsp:val=&quot;00D27B08&quot;/&gt;&lt;wsp:rsid wsp:val=&quot;00D27BF5&quot;/&gt;&lt;wsp:rsid wsp:val=&quot;00D27DA8&quot;/&gt;&lt;wsp:rsid wsp:val=&quot;00D303B1&quot;/&gt;&lt;wsp:rsid wsp:val=&quot;00D30455&quot;/&gt;&lt;wsp:rsid wsp:val=&quot;00D30A81&quot;/&gt;&lt;wsp:rsid wsp:val=&quot;00D31027&quot;/&gt;&lt;wsp:rsid wsp:val=&quot;00D3103D&quot;/&gt;&lt;wsp:rsid wsp:val=&quot;00D31090&quot;/&gt;&lt;wsp:rsid wsp:val=&quot;00D311A4&quot;/&gt;&lt;wsp:rsid wsp:val=&quot;00D313D0&quot;/&gt;&lt;wsp:rsid wsp:val=&quot;00D315E3&quot;/&gt;&lt;wsp:rsid wsp:val=&quot;00D31731&quot;/&gt;&lt;wsp:rsid wsp:val=&quot;00D31B48&quot;/&gt;&lt;wsp:rsid wsp:val=&quot;00D31BB8&quot;/&gt;&lt;wsp:rsid wsp:val=&quot;00D31C9B&quot;/&gt;&lt;wsp:rsid wsp:val=&quot;00D31DEA&quot;/&gt;&lt;wsp:rsid wsp:val=&quot;00D3203A&quot;/&gt;&lt;wsp:rsid wsp:val=&quot;00D320B4&quot;/&gt;&lt;wsp:rsid wsp:val=&quot;00D324B0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4048&quot;/&gt;&lt;wsp:rsid wsp:val=&quot;00D344AA&quot;/&gt;&lt;wsp:rsid wsp:val=&quot;00D34645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D4A&quot;/&gt;&lt;wsp:rsid wsp:val=&quot;00D35E37&quot;/&gt;&lt;wsp:rsid wsp:val=&quot;00D35EEB&quot;/&gt;&lt;wsp:rsid wsp:val=&quot;00D35F2D&quot;/&gt;&lt;wsp:rsid wsp:val=&quot;00D36465&quot;/&gt;&lt;wsp:rsid wsp:val=&quot;00D369D6&quot;/&gt;&lt;wsp:rsid wsp:val=&quot;00D36B5C&quot;/&gt;&lt;wsp:rsid wsp:val=&quot;00D36C7F&quot;/&gt;&lt;wsp:rsid wsp:val=&quot;00D36D67&quot;/&gt;&lt;wsp:rsid wsp:val=&quot;00D36E00&quot;/&gt;&lt;wsp:rsid wsp:val=&quot;00D36F68&quot;/&gt;&lt;wsp:rsid wsp:val=&quot;00D3705F&quot;/&gt;&lt;wsp:rsid wsp:val=&quot;00D372FC&quot;/&gt;&lt;wsp:rsid wsp:val=&quot;00D37623&quot;/&gt;&lt;wsp:rsid wsp:val=&quot;00D3776E&quot;/&gt;&lt;wsp:rsid wsp:val=&quot;00D377C8&quot;/&gt;&lt;wsp:rsid wsp:val=&quot;00D37A6C&quot;/&gt;&lt;wsp:rsid wsp:val=&quot;00D37BC5&quot;/&gt;&lt;wsp:rsid wsp:val=&quot;00D37BED&quot;/&gt;&lt;wsp:rsid wsp:val=&quot;00D37FD9&quot;/&gt;&lt;wsp:rsid wsp:val=&quot;00D402C2&quot;/&gt;&lt;wsp:rsid wsp:val=&quot;00D4030A&quot;/&gt;&lt;wsp:rsid wsp:val=&quot;00D4055D&quot;/&gt;&lt;wsp:rsid wsp:val=&quot;00D40582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644&quot;/&gt;&lt;wsp:rsid wsp:val=&quot;00D41CAA&quot;/&gt;&lt;wsp:rsid wsp:val=&quot;00D41D9E&quot;/&gt;&lt;wsp:rsid wsp:val=&quot;00D41FB0&quot;/&gt;&lt;wsp:rsid wsp:val=&quot;00D41FE1&quot;/&gt;&lt;wsp:rsid wsp:val=&quot;00D42146&quot;/&gt;&lt;wsp:rsid wsp:val=&quot;00D42457&quot;/&gt;&lt;wsp:rsid wsp:val=&quot;00D427DA&quot;/&gt;&lt;wsp:rsid wsp:val=&quot;00D427DE&quot;/&gt;&lt;wsp:rsid wsp:val=&quot;00D42988&quot;/&gt;&lt;wsp:rsid wsp:val=&quot;00D42A26&quot;/&gt;&lt;wsp:rsid wsp:val=&quot;00D42D9D&quot;/&gt;&lt;wsp:rsid wsp:val=&quot;00D42DF8&quot;/&gt;&lt;wsp:rsid wsp:val=&quot;00D432D7&quot;/&gt;&lt;wsp:rsid wsp:val=&quot;00D4358E&quot;/&gt;&lt;wsp:rsid wsp:val=&quot;00D43D3A&quot;/&gt;&lt;wsp:rsid wsp:val=&quot;00D4406C&quot;/&gt;&lt;wsp:rsid wsp:val=&quot;00D440FC&quot;/&gt;&lt;wsp:rsid wsp:val=&quot;00D444B5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552&quot;/&gt;&lt;wsp:rsid wsp:val=&quot;00D455C7&quot;/&gt;&lt;wsp:rsid wsp:val=&quot;00D455E8&quot;/&gt;&lt;wsp:rsid wsp:val=&quot;00D45888&quot;/&gt;&lt;wsp:rsid wsp:val=&quot;00D458F4&quot;/&gt;&lt;wsp:rsid wsp:val=&quot;00D45936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4C4&quot;/&gt;&lt;wsp:rsid wsp:val=&quot;00D47980&quot;/&gt;&lt;wsp:rsid wsp:val=&quot;00D47BD8&quot;/&gt;&lt;wsp:rsid wsp:val=&quot;00D47CC5&quot;/&gt;&lt;wsp:rsid wsp:val=&quot;00D500A1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FF9&quot;/&gt;&lt;wsp:rsid wsp:val=&quot;00D53378&quot;/&gt;&lt;wsp:rsid wsp:val=&quot;00D5344A&quot;/&gt;&lt;wsp:rsid wsp:val=&quot;00D53756&quot;/&gt;&lt;wsp:rsid wsp:val=&quot;00D53D5B&quot;/&gt;&lt;wsp:rsid wsp:val=&quot;00D53EDA&quot;/&gt;&lt;wsp:rsid wsp:val=&quot;00D54149&quot;/&gt;&lt;wsp:rsid wsp:val=&quot;00D54195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DEB&quot;/&gt;&lt;wsp:rsid wsp:val=&quot;00D56E1D&quot;/&gt;&lt;wsp:rsid wsp:val=&quot;00D56FCF&quot;/&gt;&lt;wsp:rsid wsp:val=&quot;00D573F7&quot;/&gt;&lt;wsp:rsid wsp:val=&quot;00D574EC&quot;/&gt;&lt;wsp:rsid wsp:val=&quot;00D575CE&quot;/&gt;&lt;wsp:rsid wsp:val=&quot;00D575F0&quot;/&gt;&lt;wsp:rsid wsp:val=&quot;00D57786&quot;/&gt;&lt;wsp:rsid wsp:val=&quot;00D57DCC&quot;/&gt;&lt;wsp:rsid wsp:val=&quot;00D57E02&quot;/&gt;&lt;wsp:rsid wsp:val=&quot;00D57FE0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0F44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F0E&quot;/&gt;&lt;wsp:rsid wsp:val=&quot;00D6203F&quot;/&gt;&lt;wsp:rsid wsp:val=&quot;00D620D0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9F5&quot;/&gt;&lt;wsp:rsid wsp:val=&quot;00D63A1E&quot;/&gt;&lt;wsp:rsid wsp:val=&quot;00D63DAA&quot;/&gt;&lt;wsp:rsid wsp:val=&quot;00D64186&quot;/&gt;&lt;wsp:rsid wsp:val=&quot;00D643FC&quot;/&gt;&lt;wsp:rsid wsp:val=&quot;00D64669&quot;/&gt;&lt;wsp:rsid wsp:val=&quot;00D64BDF&quot;/&gt;&lt;wsp:rsid wsp:val=&quot;00D6586D&quot;/&gt;&lt;wsp:rsid wsp:val=&quot;00D65878&quot;/&gt;&lt;wsp:rsid wsp:val=&quot;00D65966&quot;/&gt;&lt;wsp:rsid wsp:val=&quot;00D65CC7&quot;/&gt;&lt;wsp:rsid wsp:val=&quot;00D65CD3&quot;/&gt;&lt;wsp:rsid wsp:val=&quot;00D65EE9&quot;/&gt;&lt;wsp:rsid wsp:val=&quot;00D6618A&quot;/&gt;&lt;wsp:rsid wsp:val=&quot;00D6655A&quot;/&gt;&lt;wsp:rsid wsp:val=&quot;00D66C02&quot;/&gt;&lt;wsp:rsid wsp:val=&quot;00D66D57&quot;/&gt;&lt;wsp:rsid wsp:val=&quot;00D66D6C&quot;/&gt;&lt;wsp:rsid wsp:val=&quot;00D67294&quot;/&gt;&lt;wsp:rsid wsp:val=&quot;00D672AD&quot;/&gt;&lt;wsp:rsid wsp:val=&quot;00D67537&quot;/&gt;&lt;wsp:rsid wsp:val=&quot;00D679C2&quot;/&gt;&lt;wsp:rsid wsp:val=&quot;00D67A08&quot;/&gt;&lt;wsp:rsid wsp:val=&quot;00D67B66&quot;/&gt;&lt;wsp:rsid wsp:val=&quot;00D67C96&quot;/&gt;&lt;wsp:rsid wsp:val=&quot;00D70011&quot;/&gt;&lt;wsp:rsid wsp:val=&quot;00D7026B&quot;/&gt;&lt;wsp:rsid wsp:val=&quot;00D70788&quot;/&gt;&lt;wsp:rsid wsp:val=&quot;00D70AD3&quot;/&gt;&lt;wsp:rsid wsp:val=&quot;00D70C01&quot;/&gt;&lt;wsp:rsid wsp:val=&quot;00D71078&quot;/&gt;&lt;wsp:rsid wsp:val=&quot;00D710C2&quot;/&gt;&lt;wsp:rsid wsp:val=&quot;00D71840&quot;/&gt;&lt;wsp:rsid wsp:val=&quot;00D7185E&quot;/&gt;&lt;wsp:rsid wsp:val=&quot;00D7197C&quot;/&gt;&lt;wsp:rsid wsp:val=&quot;00D71A2F&quot;/&gt;&lt;wsp:rsid wsp:val=&quot;00D71DE1&quot;/&gt;&lt;wsp:rsid wsp:val=&quot;00D7203D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E5&quot;/&gt;&lt;wsp:rsid wsp:val=&quot;00D7424E&quot;/&gt;&lt;wsp:rsid wsp:val=&quot;00D743AA&quot;/&gt;&lt;wsp:rsid wsp:val=&quot;00D746BF&quot;/&gt;&lt;wsp:rsid wsp:val=&quot;00D747DF&quot;/&gt;&lt;wsp:rsid wsp:val=&quot;00D749BA&quot;/&gt;&lt;wsp:rsid wsp:val=&quot;00D74A96&quot;/&gt;&lt;wsp:rsid wsp:val=&quot;00D74BCC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8A7&quot;/&gt;&lt;wsp:rsid wsp:val=&quot;00D758EB&quot;/&gt;&lt;wsp:rsid wsp:val=&quot;00D75AA9&quot;/&gt;&lt;wsp:rsid wsp:val=&quot;00D75C97&quot;/&gt;&lt;wsp:rsid wsp:val=&quot;00D76023&quot;/&gt;&lt;wsp:rsid wsp:val=&quot;00D761F9&quot;/&gt;&lt;wsp:rsid wsp:val=&quot;00D762C7&quot;/&gt;&lt;wsp:rsid wsp:val=&quot;00D76529&quot;/&gt;&lt;wsp:rsid wsp:val=&quot;00D76594&quot;/&gt;&lt;wsp:rsid wsp:val=&quot;00D76F09&quot;/&gt;&lt;wsp:rsid wsp:val=&quot;00D771DE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C1E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C01&quot;/&gt;&lt;wsp:rsid wsp:val=&quot;00D81C24&quot;/&gt;&lt;wsp:rsid wsp:val=&quot;00D81C78&quot;/&gt;&lt;wsp:rsid wsp:val=&quot;00D81E8C&quot;/&gt;&lt;wsp:rsid wsp:val=&quot;00D81EB6&quot;/&gt;&lt;wsp:rsid wsp:val=&quot;00D8235C&quot;/&gt;&lt;wsp:rsid wsp:val=&quot;00D82452&quot;/&gt;&lt;wsp:rsid wsp:val=&quot;00D82587&quot;/&gt;&lt;wsp:rsid wsp:val=&quot;00D82ABD&quot;/&gt;&lt;wsp:rsid wsp:val=&quot;00D82DF4&quot;/&gt;&lt;wsp:rsid wsp:val=&quot;00D82FB9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847&quot;/&gt;&lt;wsp:rsid wsp:val=&quot;00D83909&quot;/&gt;&lt;wsp:rsid wsp:val=&quot;00D83ABD&quot;/&gt;&lt;wsp:rsid wsp:val=&quot;00D83DF6&quot;/&gt;&lt;wsp:rsid wsp:val=&quot;00D83EAE&quot;/&gt;&lt;wsp:rsid wsp:val=&quot;00D83FC7&quot;/&gt;&lt;wsp:rsid wsp:val=&quot;00D841AE&quot;/&gt;&lt;wsp:rsid wsp:val=&quot;00D84BCE&quot;/&gt;&lt;wsp:rsid wsp:val=&quot;00D84C32&quot;/&gt;&lt;wsp:rsid wsp:val=&quot;00D84EFE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637&quot;/&gt;&lt;wsp:rsid wsp:val=&quot;00D8689B&quot;/&gt;&lt;wsp:rsid wsp:val=&quot;00D868E0&quot;/&gt;&lt;wsp:rsid wsp:val=&quot;00D86A3D&quot;/&gt;&lt;wsp:rsid wsp:val=&quot;00D86AE9&quot;/&gt;&lt;wsp:rsid wsp:val=&quot;00D86FF6&quot;/&gt;&lt;wsp:rsid wsp:val=&quot;00D8708B&quot;/&gt;&lt;wsp:rsid wsp:val=&quot;00D87107&quot;/&gt;&lt;wsp:rsid wsp:val=&quot;00D872A0&quot;/&gt;&lt;wsp:rsid wsp:val=&quot;00D872BE&quot;/&gt;&lt;wsp:rsid wsp:val=&quot;00D87570&quot;/&gt;&lt;wsp:rsid wsp:val=&quot;00D87AA5&quot;/&gt;&lt;wsp:rsid wsp:val=&quot;00D87B26&quot;/&gt;&lt;wsp:rsid wsp:val=&quot;00D87C3A&quot;/&gt;&lt;wsp:rsid wsp:val=&quot;00D9024D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205&quot;/&gt;&lt;wsp:rsid wsp:val=&quot;00D92B6D&quot;/&gt;&lt;wsp:rsid wsp:val=&quot;00D92CF6&quot;/&gt;&lt;wsp:rsid wsp:val=&quot;00D92D28&quot;/&gt;&lt;wsp:rsid wsp:val=&quot;00D92E28&quot;/&gt;&lt;wsp:rsid wsp:val=&quot;00D93098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E7E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E73&quot;/&gt;&lt;wsp:rsid wsp:val=&quot;00D94EA3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32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A0613&quot;/&gt;&lt;wsp:rsid wsp:val=&quot;00DA06EE&quot;/&gt;&lt;wsp:rsid wsp:val=&quot;00DA09C8&quot;/&gt;&lt;wsp:rsid wsp:val=&quot;00DA0A45&quot;/&gt;&lt;wsp:rsid wsp:val=&quot;00DA0D7A&quot;/&gt;&lt;wsp:rsid wsp:val=&quot;00DA0F5C&quot;/&gt;&lt;wsp:rsid wsp:val=&quot;00DA1244&quot;/&gt;&lt;wsp:rsid wsp:val=&quot;00DA14A4&quot;/&gt;&lt;wsp:rsid wsp:val=&quot;00DA1763&quot;/&gt;&lt;wsp:rsid wsp:val=&quot;00DA1A20&quot;/&gt;&lt;wsp:rsid wsp:val=&quot;00DA1E82&quot;/&gt;&lt;wsp:rsid wsp:val=&quot;00DA1ED8&quot;/&gt;&lt;wsp:rsid wsp:val=&quot;00DA230C&quot;/&gt;&lt;wsp:rsid wsp:val=&quot;00DA251F&quot;/&gt;&lt;wsp:rsid wsp:val=&quot;00DA256F&quot;/&gt;&lt;wsp:rsid wsp:val=&quot;00DA26CF&quot;/&gt;&lt;wsp:rsid wsp:val=&quot;00DA2C2D&quot;/&gt;&lt;wsp:rsid wsp:val=&quot;00DA2D1C&quot;/&gt;&lt;wsp:rsid wsp:val=&quot;00DA2D4C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C9F&quot;/&gt;&lt;wsp:rsid wsp:val=&quot;00DA3E8C&quot;/&gt;&lt;wsp:rsid wsp:val=&quot;00DA3F8E&quot;/&gt;&lt;wsp:rsid wsp:val=&quot;00DA4067&quot;/&gt;&lt;wsp:rsid wsp:val=&quot;00DA467A&quot;/&gt;&lt;wsp:rsid wsp:val=&quot;00DA486C&quot;/&gt;&lt;wsp:rsid wsp:val=&quot;00DA4A33&quot;/&gt;&lt;wsp:rsid wsp:val=&quot;00DA4D03&quot;/&gt;&lt;wsp:rsid wsp:val=&quot;00DA4EDF&quot;/&gt;&lt;wsp:rsid wsp:val=&quot;00DA5068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B77&quot;/&gt;&lt;wsp:rsid wsp:val=&quot;00DA5D93&quot;/&gt;&lt;wsp:rsid wsp:val=&quot;00DA5E19&quot;/&gt;&lt;wsp:rsid wsp:val=&quot;00DA611C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9AB&quot;/&gt;&lt;wsp:rsid wsp:val=&quot;00DA7A4D&quot;/&gt;&lt;wsp:rsid wsp:val=&quot;00DA7B2F&quot;/&gt;&lt;wsp:rsid wsp:val=&quot;00DA7DE8&quot;/&gt;&lt;wsp:rsid wsp:val=&quot;00DA7DED&quot;/&gt;&lt;wsp:rsid wsp:val=&quot;00DA7E5B&quot;/&gt;&lt;wsp:rsid wsp:val=&quot;00DB0328&quot;/&gt;&lt;wsp:rsid wsp:val=&quot;00DB0545&quot;/&gt;&lt;wsp:rsid wsp:val=&quot;00DB07F1&quot;/&gt;&lt;wsp:rsid wsp:val=&quot;00DB0939&quot;/&gt;&lt;wsp:rsid wsp:val=&quot;00DB0A38&quot;/&gt;&lt;wsp:rsid wsp:val=&quot;00DB0FA3&quot;/&gt;&lt;wsp:rsid wsp:val=&quot;00DB12E2&quot;/&gt;&lt;wsp:rsid wsp:val=&quot;00DB14C4&quot;/&gt;&lt;wsp:rsid wsp:val=&quot;00DB1740&quot;/&gt;&lt;wsp:rsid wsp:val=&quot;00DB1B55&quot;/&gt;&lt;wsp:rsid wsp:val=&quot;00DB1CE0&quot;/&gt;&lt;wsp:rsid wsp:val=&quot;00DB1EB5&quot;/&gt;&lt;wsp:rsid wsp:val=&quot;00DB1F34&quot;/&gt;&lt;wsp:rsid wsp:val=&quot;00DB2083&quot;/&gt;&lt;wsp:rsid wsp:val=&quot;00DB2407&quot;/&gt;&lt;wsp:rsid wsp:val=&quot;00DB2445&quot;/&gt;&lt;wsp:rsid wsp:val=&quot;00DB269A&quot;/&gt;&lt;wsp:rsid wsp:val=&quot;00DB2764&quot;/&gt;&lt;wsp:rsid wsp:val=&quot;00DB2A7A&quot;/&gt;&lt;wsp:rsid wsp:val=&quot;00DB2C6F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A62&quot;/&gt;&lt;wsp:rsid wsp:val=&quot;00DB3D2C&quot;/&gt;&lt;wsp:rsid wsp:val=&quot;00DB3F0F&quot;/&gt;&lt;wsp:rsid wsp:val=&quot;00DB404B&quot;/&gt;&lt;wsp:rsid wsp:val=&quot;00DB4124&quot;/&gt;&lt;wsp:rsid wsp:val=&quot;00DB4201&quot;/&gt;&lt;wsp:rsid wsp:val=&quot;00DB4392&quot;/&gt;&lt;wsp:rsid wsp:val=&quot;00DB4775&quot;/&gt;&lt;wsp:rsid wsp:val=&quot;00DB4C54&quot;/&gt;&lt;wsp:rsid wsp:val=&quot;00DB4E65&quot;/&gt;&lt;wsp:rsid wsp:val=&quot;00DB4F80&quot;/&gt;&lt;wsp:rsid wsp:val=&quot;00DB502B&quot;/&gt;&lt;wsp:rsid wsp:val=&quot;00DB5A61&quot;/&gt;&lt;wsp:rsid wsp:val=&quot;00DB5AB7&quot;/&gt;&lt;wsp:rsid wsp:val=&quot;00DB5C3D&quot;/&gt;&lt;wsp:rsid wsp:val=&quot;00DB5DDB&quot;/&gt;&lt;wsp:rsid wsp:val=&quot;00DB5FD0&quot;/&gt;&lt;wsp:rsid wsp:val=&quot;00DB602E&quot;/&gt;&lt;wsp:rsid wsp:val=&quot;00DB6448&quot;/&gt;&lt;wsp:rsid wsp:val=&quot;00DB66B0&quot;/&gt;&lt;wsp:rsid wsp:val=&quot;00DB68BE&quot;/&gt;&lt;wsp:rsid wsp:val=&quot;00DB7031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92B&quot;/&gt;&lt;wsp:rsid wsp:val=&quot;00DB7C0D&quot;/&gt;&lt;wsp:rsid wsp:val=&quot;00DB7F7B&quot;/&gt;&lt;wsp:rsid wsp:val=&quot;00DC022A&quot;/&gt;&lt;wsp:rsid wsp:val=&quot;00DC031F&quot;/&gt;&lt;wsp:rsid wsp:val=&quot;00DC0368&quot;/&gt;&lt;wsp:rsid wsp:val=&quot;00DC050F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6E2&quot;/&gt;&lt;wsp:rsid wsp:val=&quot;00DC26F2&quot;/&gt;&lt;wsp:rsid wsp:val=&quot;00DC2757&quot;/&gt;&lt;wsp:rsid wsp:val=&quot;00DC2913&quot;/&gt;&lt;wsp:rsid wsp:val=&quot;00DC295C&quot;/&gt;&lt;wsp:rsid wsp:val=&quot;00DC2C5D&quot;/&gt;&lt;wsp:rsid wsp:val=&quot;00DC2CC5&quot;/&gt;&lt;wsp:rsid wsp:val=&quot;00DC2F81&quot;/&gt;&lt;wsp:rsid wsp:val=&quot;00DC2FDE&quot;/&gt;&lt;wsp:rsid wsp:val=&quot;00DC305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F77&quot;/&gt;&lt;wsp:rsid wsp:val=&quot;00DC4F8B&quot;/&gt;&lt;wsp:rsid wsp:val=&quot;00DC4F93&quot;/&gt;&lt;wsp:rsid wsp:val=&quot;00DC501E&quot;/&gt;&lt;wsp:rsid wsp:val=&quot;00DC50BE&quot;/&gt;&lt;wsp:rsid wsp:val=&quot;00DC55AA&quot;/&gt;&lt;wsp:rsid wsp:val=&quot;00DC568B&quot;/&gt;&lt;wsp:rsid wsp:val=&quot;00DC56B5&quot;/&gt;&lt;wsp:rsid wsp:val=&quot;00DC5817&quot;/&gt;&lt;wsp:rsid wsp:val=&quot;00DC592D&quot;/&gt;&lt;wsp:rsid wsp:val=&quot;00DC5CEB&quot;/&gt;&lt;wsp:rsid wsp:val=&quot;00DC5FA4&quot;/&gt;&lt;wsp:rsid wsp:val=&quot;00DC6005&quot;/&gt;&lt;wsp:rsid wsp:val=&quot;00DC60E0&quot;/&gt;&lt;wsp:rsid wsp:val=&quot;00DC66BC&quot;/&gt;&lt;wsp:rsid wsp:val=&quot;00DC67BA&quot;/&gt;&lt;wsp:rsid wsp:val=&quot;00DC6824&quot;/&gt;&lt;wsp:rsid wsp:val=&quot;00DC6D79&quot;/&gt;&lt;wsp:rsid wsp:val=&quot;00DC6E30&quot;/&gt;&lt;wsp:rsid wsp:val=&quot;00DC6E66&quot;/&gt;&lt;wsp:rsid wsp:val=&quot;00DC6EDD&quot;/&gt;&lt;wsp:rsid wsp:val=&quot;00DC7175&quot;/&gt;&lt;wsp:rsid wsp:val=&quot;00DC73CB&quot;/&gt;&lt;wsp:rsid wsp:val=&quot;00DC74E2&quot;/&gt;&lt;wsp:rsid wsp:val=&quot;00DC7D11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5CB&quot;/&gt;&lt;wsp:rsid wsp:val=&quot;00DD162C&quot;/&gt;&lt;wsp:rsid wsp:val=&quot;00DD1743&quot;/&gt;&lt;wsp:rsid wsp:val=&quot;00DD17DE&quot;/&gt;&lt;wsp:rsid wsp:val=&quot;00DD197D&quot;/&gt;&lt;wsp:rsid wsp:val=&quot;00DD1E24&quot;/&gt;&lt;wsp:rsid wsp:val=&quot;00DD1F30&quot;/&gt;&lt;wsp:rsid wsp:val=&quot;00DD210F&quot;/&gt;&lt;wsp:rsid wsp:val=&quot;00DD21A7&quot;/&gt;&lt;wsp:rsid wsp:val=&quot;00DD21C4&quot;/&gt;&lt;wsp:rsid wsp:val=&quot;00DD2809&quot;/&gt;&lt;wsp:rsid wsp:val=&quot;00DD298C&quot;/&gt;&lt;wsp:rsid wsp:val=&quot;00DD2A3C&quot;/&gt;&lt;wsp:rsid wsp:val=&quot;00DD2C3F&quot;/&gt;&lt;wsp:rsid wsp:val=&quot;00DD2C6D&quot;/&gt;&lt;wsp:rsid wsp:val=&quot;00DD31AC&quot;/&gt;&lt;wsp:rsid wsp:val=&quot;00DD32C7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96&quot;/&gt;&lt;wsp:rsid wsp:val=&quot;00DD45EE&quot;/&gt;&lt;wsp:rsid wsp:val=&quot;00DD4746&quot;/&gt;&lt;wsp:rsid wsp:val=&quot;00DD491C&quot;/&gt;&lt;wsp:rsid wsp:val=&quot;00DD4A04&quot;/&gt;&lt;wsp:rsid wsp:val=&quot;00DD5406&quot;/&gt;&lt;wsp:rsid wsp:val=&quot;00DD5692&quot;/&gt;&lt;wsp:rsid wsp:val=&quot;00DD56B6&quot;/&gt;&lt;wsp:rsid wsp:val=&quot;00DD5731&quot;/&gt;&lt;wsp:rsid wsp:val=&quot;00DD5C93&quot;/&gt;&lt;wsp:rsid wsp:val=&quot;00DD5E0B&quot;/&gt;&lt;wsp:rsid wsp:val=&quot;00DD5FCF&quot;/&gt;&lt;wsp:rsid wsp:val=&quot;00DD5FEB&quot;/&gt;&lt;wsp:rsid wsp:val=&quot;00DD609E&quot;/&gt;&lt;wsp:rsid wsp:val=&quot;00DD6216&quot;/&gt;&lt;wsp:rsid wsp:val=&quot;00DD6AF1&quot;/&gt;&lt;wsp:rsid wsp:val=&quot;00DD6CD2&quot;/&gt;&lt;wsp:rsid wsp:val=&quot;00DD70D5&quot;/&gt;&lt;wsp:rsid wsp:val=&quot;00DD7338&quot;/&gt;&lt;wsp:rsid wsp:val=&quot;00DD7378&quot;/&gt;&lt;wsp:rsid wsp:val=&quot;00DD7454&quot;/&gt;&lt;wsp:rsid wsp:val=&quot;00DD751B&quot;/&gt;&lt;wsp:rsid wsp:val=&quot;00DD7589&quot;/&gt;&lt;wsp:rsid wsp:val=&quot;00DD7651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85&quot;/&gt;&lt;wsp:rsid wsp:val=&quot;00DE0087&quot;/&gt;&lt;wsp:rsid wsp:val=&quot;00DE04BE&quot;/&gt;&lt;wsp:rsid wsp:val=&quot;00DE0526&quot;/&gt;&lt;wsp:rsid wsp:val=&quot;00DE0BD8&quot;/&gt;&lt;wsp:rsid wsp:val=&quot;00DE0C97&quot;/&gt;&lt;wsp:rsid wsp:val=&quot;00DE13F5&quot;/&gt;&lt;wsp:rsid wsp:val=&quot;00DE14F5&quot;/&gt;&lt;wsp:rsid wsp:val=&quot;00DE15F0&quot;/&gt;&lt;wsp:rsid wsp:val=&quot;00DE16EB&quot;/&gt;&lt;wsp:rsid wsp:val=&quot;00DE17CB&quot;/&gt;&lt;wsp:rsid wsp:val=&quot;00DE18CA&quot;/&gt;&lt;wsp:rsid wsp:val=&quot;00DE1B57&quot;/&gt;&lt;wsp:rsid wsp:val=&quot;00DE1C02&quot;/&gt;&lt;wsp:rsid wsp:val=&quot;00DE1E06&quot;/&gt;&lt;wsp:rsid wsp:val=&quot;00DE1E3A&quot;/&gt;&lt;wsp:rsid wsp:val=&quot;00DE1EA7&quot;/&gt;&lt;wsp:rsid wsp:val=&quot;00DE1F3C&quot;/&gt;&lt;wsp:rsid wsp:val=&quot;00DE1F40&quot;/&gt;&lt;wsp:rsid wsp:val=&quot;00DE2038&quot;/&gt;&lt;wsp:rsid wsp:val=&quot;00DE255A&quot;/&gt;&lt;wsp:rsid wsp:val=&quot;00DE269F&quot;/&gt;&lt;wsp:rsid wsp:val=&quot;00DE27AB&quot;/&gt;&lt;wsp:rsid wsp:val=&quot;00DE28A7&quot;/&gt;&lt;wsp:rsid wsp:val=&quot;00DE2A42&quot;/&gt;&lt;wsp:rsid wsp:val=&quot;00DE3335&quot;/&gt;&lt;wsp:rsid wsp:val=&quot;00DE34F7&quot;/&gt;&lt;wsp:rsid wsp:val=&quot;00DE366D&quot;/&gt;&lt;wsp:rsid wsp:val=&quot;00DE3B0E&quot;/&gt;&lt;wsp:rsid wsp:val=&quot;00DE3BE4&quot;/&gt;&lt;wsp:rsid wsp:val=&quot;00DE3D1A&quot;/&gt;&lt;wsp:rsid wsp:val=&quot;00DE4005&quot;/&gt;&lt;wsp:rsid wsp:val=&quot;00DE44F6&quot;/&gt;&lt;wsp:rsid wsp:val=&quot;00DE452C&quot;/&gt;&lt;wsp:rsid wsp:val=&quot;00DE456B&quot;/&gt;&lt;wsp:rsid wsp:val=&quot;00DE482F&quot;/&gt;&lt;wsp:rsid wsp:val=&quot;00DE4947&quot;/&gt;&lt;wsp:rsid wsp:val=&quot;00DE4C6F&quot;/&gt;&lt;wsp:rsid wsp:val=&quot;00DE5228&quot;/&gt;&lt;wsp:rsid wsp:val=&quot;00DE5495&quot;/&gt;&lt;wsp:rsid wsp:val=&quot;00DE5796&quot;/&gt;&lt;wsp:rsid wsp:val=&quot;00DE59FF&quot;/&gt;&lt;wsp:rsid wsp:val=&quot;00DE5D60&quot;/&gt;&lt;wsp:rsid wsp:val=&quot;00DE5F36&quot;/&gt;&lt;wsp:rsid wsp:val=&quot;00DE61AC&quot;/&gt;&lt;wsp:rsid wsp:val=&quot;00DE65D6&quot;/&gt;&lt;wsp:rsid wsp:val=&quot;00DE6736&quot;/&gt;&lt;wsp:rsid wsp:val=&quot;00DE6885&quot;/&gt;&lt;wsp:rsid wsp:val=&quot;00DE69A3&quot;/&gt;&lt;wsp:rsid wsp:val=&quot;00DE69CD&quot;/&gt;&lt;wsp:rsid wsp:val=&quot;00DE6ABE&quot;/&gt;&lt;wsp:rsid wsp:val=&quot;00DE6B50&quot;/&gt;&lt;wsp:rsid wsp:val=&quot;00DE6BC0&quot;/&gt;&lt;wsp:rsid wsp:val=&quot;00DE6C01&quot;/&gt;&lt;wsp:rsid wsp:val=&quot;00DE6CB9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A59&quot;/&gt;&lt;wsp:rsid wsp:val=&quot;00DE7C48&quot;/&gt;&lt;wsp:rsid wsp:val=&quot;00DE7ED0&quot;/&gt;&lt;wsp:rsid wsp:val=&quot;00DF0041&quot;/&gt;&lt;wsp:rsid wsp:val=&quot;00DF046F&quot;/&gt;&lt;wsp:rsid wsp:val=&quot;00DF06DB&quot;/&gt;&lt;wsp:rsid wsp:val=&quot;00DF08BA&quot;/&gt;&lt;wsp:rsid wsp:val=&quot;00DF0BC9&quot;/&gt;&lt;wsp:rsid wsp:val=&quot;00DF1202&quot;/&gt;&lt;wsp:rsid wsp:val=&quot;00DF1751&quot;/&gt;&lt;wsp:rsid wsp:val=&quot;00DF1A64&quot;/&gt;&lt;wsp:rsid wsp:val=&quot;00DF1A88&quot;/&gt;&lt;wsp:rsid wsp:val=&quot;00DF1AA5&quot;/&gt;&lt;wsp:rsid wsp:val=&quot;00DF1B59&quot;/&gt;&lt;wsp:rsid wsp:val=&quot;00DF1E9C&quot;/&gt;&lt;wsp:rsid wsp:val=&quot;00DF21B1&quot;/&gt;&lt;wsp:rsid wsp:val=&quot;00DF21F7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AA6&quot;/&gt;&lt;wsp:rsid wsp:val=&quot;00DF3AE2&quot;/&gt;&lt;wsp:rsid wsp:val=&quot;00DF3B0A&quot;/&gt;&lt;wsp:rsid wsp:val=&quot;00DF3B4D&quot;/&gt;&lt;wsp:rsid wsp:val=&quot;00DF3DC6&quot;/&gt;&lt;wsp:rsid wsp:val=&quot;00DF437B&quot;/&gt;&lt;wsp:rsid wsp:val=&quot;00DF43C0&quot;/&gt;&lt;wsp:rsid wsp:val=&quot;00DF4401&quot;/&gt;&lt;wsp:rsid wsp:val=&quot;00DF465D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9C&quot;/&gt;&lt;wsp:rsid wsp:val=&quot;00DF5212&quot;/&gt;&lt;wsp:rsid wsp:val=&quot;00DF527F&quot;/&gt;&lt;wsp:rsid wsp:val=&quot;00DF5329&quot;/&gt;&lt;wsp:rsid wsp:val=&quot;00DF575E&quot;/&gt;&lt;wsp:rsid wsp:val=&quot;00DF5D7B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760&quot;/&gt;&lt;wsp:rsid wsp:val=&quot;00E0094B&quot;/&gt;&lt;wsp:rsid wsp:val=&quot;00E00EFD&quot;/&gt;&lt;wsp:rsid wsp:val=&quot;00E01046&quot;/&gt;&lt;wsp:rsid wsp:val=&quot;00E010DC&quot;/&gt;&lt;wsp:rsid wsp:val=&quot;00E01178&quot;/&gt;&lt;wsp:rsid wsp:val=&quot;00E012F5&quot;/&gt;&lt;wsp:rsid wsp:val=&quot;00E01D6F&quot;/&gt;&lt;wsp:rsid wsp:val=&quot;00E022E6&quot;/&gt;&lt;wsp:rsid wsp:val=&quot;00E0240C&quot;/&gt;&lt;wsp:rsid wsp:val=&quot;00E029A9&quot;/&gt;&lt;wsp:rsid wsp:val=&quot;00E03255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125&quot;/&gt;&lt;wsp:rsid wsp:val=&quot;00E04385&quot;/&gt;&lt;wsp:rsid wsp:val=&quot;00E0440C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9&quot;/&gt;&lt;wsp:rsid wsp:val=&quot;00E07302&quot;/&gt;&lt;wsp:rsid wsp:val=&quot;00E07331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1DF&quot;/&gt;&lt;wsp:rsid wsp:val=&quot;00E1045B&quot;/&gt;&lt;wsp:rsid wsp:val=&quot;00E1071B&quot;/&gt;&lt;wsp:rsid wsp:val=&quot;00E10AE5&quot;/&gt;&lt;wsp:rsid wsp:val=&quot;00E11191&quot;/&gt;&lt;wsp:rsid wsp:val=&quot;00E11197&quot;/&gt;&lt;wsp:rsid wsp:val=&quot;00E11378&quot;/&gt;&lt;wsp:rsid wsp:val=&quot;00E11454&quot;/&gt;&lt;wsp:rsid wsp:val=&quot;00E115EA&quot;/&gt;&lt;wsp:rsid wsp:val=&quot;00E11C1B&quot;/&gt;&lt;wsp:rsid wsp:val=&quot;00E11D06&quot;/&gt;&lt;wsp:rsid wsp:val=&quot;00E11D0D&quot;/&gt;&lt;wsp:rsid wsp:val=&quot;00E11D8D&quot;/&gt;&lt;wsp:rsid wsp:val=&quot;00E125DA&quot;/&gt;&lt;wsp:rsid wsp:val=&quot;00E12609&quot;/&gt;&lt;wsp:rsid wsp:val=&quot;00E127D2&quot;/&gt;&lt;wsp:rsid wsp:val=&quot;00E128B2&quot;/&gt;&lt;wsp:rsid wsp:val=&quot;00E12A65&quot;/&gt;&lt;wsp:rsid wsp:val=&quot;00E12CB2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C24&quot;/&gt;&lt;wsp:rsid wsp:val=&quot;00E14D75&quot;/&gt;&lt;wsp:rsid wsp:val=&quot;00E14E2A&quot;/&gt;&lt;wsp:rsid wsp:val=&quot;00E14FC9&quot;/&gt;&lt;wsp:rsid wsp:val=&quot;00E1500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FD&quot;/&gt;&lt;wsp:rsid wsp:val=&quot;00E16821&quot;/&gt;&lt;wsp:rsid wsp:val=&quot;00E168E0&quot;/&gt;&lt;wsp:rsid wsp:val=&quot;00E16B7B&quot;/&gt;&lt;wsp:rsid wsp:val=&quot;00E16BB6&quot;/&gt;&lt;wsp:rsid wsp:val=&quot;00E16C72&quot;/&gt;&lt;wsp:rsid wsp:val=&quot;00E16F5F&quot;/&gt;&lt;wsp:rsid wsp:val=&quot;00E17239&quot;/&gt;&lt;wsp:rsid wsp:val=&quot;00E1771A&quot;/&gt;&lt;wsp:rsid wsp:val=&quot;00E17AE6&quot;/&gt;&lt;wsp:rsid wsp:val=&quot;00E17BDE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6BE&quot;/&gt;&lt;wsp:rsid wsp:val=&quot;00E208D4&quot;/&gt;&lt;wsp:rsid wsp:val=&quot;00E20A6C&quot;/&gt;&lt;wsp:rsid wsp:val=&quot;00E20B76&quot;/&gt;&lt;wsp:rsid wsp:val=&quot;00E20CF0&quot;/&gt;&lt;wsp:rsid wsp:val=&quot;00E20FF6&quot;/&gt;&lt;wsp:rsid wsp:val=&quot;00E21219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D1C&quot;/&gt;&lt;wsp:rsid wsp:val=&quot;00E22D5A&quot;/&gt;&lt;wsp:rsid wsp:val=&quot;00E23098&quot;/&gt;&lt;wsp:rsid wsp:val=&quot;00E230A8&quot;/&gt;&lt;wsp:rsid wsp:val=&quot;00E23361&quot;/&gt;&lt;wsp:rsid wsp:val=&quot;00E236E1&quot;/&gt;&lt;wsp:rsid wsp:val=&quot;00E237F6&quot;/&gt;&lt;wsp:rsid wsp:val=&quot;00E23880&quot;/&gt;&lt;wsp:rsid wsp:val=&quot;00E239C6&quot;/&gt;&lt;wsp:rsid wsp:val=&quot;00E23A75&quot;/&gt;&lt;wsp:rsid wsp:val=&quot;00E23B1A&quot;/&gt;&lt;wsp:rsid wsp:val=&quot;00E23B88&quot;/&gt;&lt;wsp:rsid wsp:val=&quot;00E23BBC&quot;/&gt;&lt;wsp:rsid wsp:val=&quot;00E23C57&quot;/&gt;&lt;wsp:rsid wsp:val=&quot;00E23F70&quot;/&gt;&lt;wsp:rsid wsp:val=&quot;00E2447C&quot;/&gt;&lt;wsp:rsid wsp:val=&quot;00E24767&quot;/&gt;&lt;wsp:rsid wsp:val=&quot;00E24BFB&quot;/&gt;&lt;wsp:rsid wsp:val=&quot;00E24D66&quot;/&gt;&lt;wsp:rsid wsp:val=&quot;00E24DD9&quot;/&gt;&lt;wsp:rsid wsp:val=&quot;00E2539C&quot;/&gt;&lt;wsp:rsid wsp:val=&quot;00E25768&quot;/&gt;&lt;wsp:rsid wsp:val=&quot;00E257E2&quot;/&gt;&lt;wsp:rsid wsp:val=&quot;00E258CA&quot;/&gt;&lt;wsp:rsid wsp:val=&quot;00E25CF0&quot;/&gt;&lt;wsp:rsid wsp:val=&quot;00E25EF2&quot;/&gt;&lt;wsp:rsid wsp:val=&quot;00E26A9D&quot;/&gt;&lt;wsp:rsid wsp:val=&quot;00E26B2F&quot;/&gt;&lt;wsp:rsid wsp:val=&quot;00E26BCA&quot;/&gt;&lt;wsp:rsid wsp:val=&quot;00E26C05&quot;/&gt;&lt;wsp:rsid wsp:val=&quot;00E27032&quot;/&gt;&lt;wsp:rsid wsp:val=&quot;00E27802&quot;/&gt;&lt;wsp:rsid wsp:val=&quot;00E278A3&quot;/&gt;&lt;wsp:rsid wsp:val=&quot;00E278EB&quot;/&gt;&lt;wsp:rsid wsp:val=&quot;00E279A2&quot;/&gt;&lt;wsp:rsid wsp:val=&quot;00E27DD2&quot;/&gt;&lt;wsp:rsid wsp:val=&quot;00E27DEC&quot;/&gt;&lt;wsp:rsid wsp:val=&quot;00E27FB1&quot;/&gt;&lt;wsp:rsid wsp:val=&quot;00E30AE3&quot;/&gt;&lt;wsp:rsid wsp:val=&quot;00E30FA5&quot;/&gt;&lt;wsp:rsid wsp:val=&quot;00E3101C&quot;/&gt;&lt;wsp:rsid wsp:val=&quot;00E3104F&quot;/&gt;&lt;wsp:rsid wsp:val=&quot;00E31243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2168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43D&quot;/&gt;&lt;wsp:rsid wsp:val=&quot;00E335D7&quot;/&gt;&lt;wsp:rsid wsp:val=&quot;00E33F9E&quot;/&gt;&lt;wsp:rsid wsp:val=&quot;00E341C0&quot;/&gt;&lt;wsp:rsid wsp:val=&quot;00E34354&quot;/&gt;&lt;wsp:rsid wsp:val=&quot;00E34631&quot;/&gt;&lt;wsp:rsid wsp:val=&quot;00E34750&quot;/&gt;&lt;wsp:rsid wsp:val=&quot;00E34CD3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9D7&quot;/&gt;&lt;wsp:rsid wsp:val=&quot;00E35ACA&quot;/&gt;&lt;wsp:rsid wsp:val=&quot;00E35C56&quot;/&gt;&lt;wsp:rsid wsp:val=&quot;00E35EFB&quot;/&gt;&lt;wsp:rsid wsp:val=&quot;00E3612B&quot;/&gt;&lt;wsp:rsid wsp:val=&quot;00E361DF&quot;/&gt;&lt;wsp:rsid wsp:val=&quot;00E36278&quot;/&gt;&lt;wsp:rsid wsp:val=&quot;00E362CC&quot;/&gt;&lt;wsp:rsid wsp:val=&quot;00E363CD&quot;/&gt;&lt;wsp:rsid wsp:val=&quot;00E36560&quot;/&gt;&lt;wsp:rsid wsp:val=&quot;00E366C4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DF8&quot;/&gt;&lt;wsp:rsid wsp:val=&quot;00E41288&quot;/&gt;&lt;wsp:rsid wsp:val=&quot;00E4171F&quot;/&gt;&lt;wsp:rsid wsp:val=&quot;00E418B7&quot;/&gt;&lt;wsp:rsid wsp:val=&quot;00E41E54&quot;/&gt;&lt;wsp:rsid wsp:val=&quot;00E41F0B&quot;/&gt;&lt;wsp:rsid wsp:val=&quot;00E42238&quot;/&gt;&lt;wsp:rsid wsp:val=&quot;00E42338&quot;/&gt;&lt;wsp:rsid wsp:val=&quot;00E42430&quot;/&gt;&lt;wsp:rsid wsp:val=&quot;00E42646&quot;/&gt;&lt;wsp:rsid wsp:val=&quot;00E42814&quot;/&gt;&lt;wsp:rsid wsp:val=&quot;00E428BA&quot;/&gt;&lt;wsp:rsid wsp:val=&quot;00E4298A&quot;/&gt;&lt;wsp:rsid wsp:val=&quot;00E42E93&quot;/&gt;&lt;wsp:rsid wsp:val=&quot;00E43042&quot;/&gt;&lt;wsp:rsid wsp:val=&quot;00E4307E&quot;/&gt;&lt;wsp:rsid wsp:val=&quot;00E430DE&quot;/&gt;&lt;wsp:rsid wsp:val=&quot;00E43296&quot;/&gt;&lt;wsp:rsid wsp:val=&quot;00E43418&quot;/&gt;&lt;wsp:rsid wsp:val=&quot;00E4358C&quot;/&gt;&lt;wsp:rsid wsp:val=&quot;00E435AD&quot;/&gt;&lt;wsp:rsid wsp:val=&quot;00E43DDE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5084&quot;/&gt;&lt;wsp:rsid wsp:val=&quot;00E45318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571&quot;/&gt;&lt;wsp:rsid wsp:val=&quot;00E465B6&quot;/&gt;&lt;wsp:rsid wsp:val=&quot;00E468DE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281&quot;/&gt;&lt;wsp:rsid wsp:val=&quot;00E505D5&quot;/&gt;&lt;wsp:rsid wsp:val=&quot;00E5094C&quot;/&gt;&lt;wsp:rsid wsp:val=&quot;00E50A4E&quot;/&gt;&lt;wsp:rsid wsp:val=&quot;00E50CDA&quot;/&gt;&lt;wsp:rsid wsp:val=&quot;00E50F9E&quot;/&gt;&lt;wsp:rsid wsp:val=&quot;00E51372&quot;/&gt;&lt;wsp:rsid wsp:val=&quot;00E513BC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DBA&quot;/&gt;&lt;wsp:rsid wsp:val=&quot;00E541C6&quot;/&gt;&lt;wsp:rsid wsp:val=&quot;00E54297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604E&quot;/&gt;&lt;wsp:rsid wsp:val=&quot;00E56259&quot;/&gt;&lt;wsp:rsid wsp:val=&quot;00E5636C&quot;/&gt;&lt;wsp:rsid wsp:val=&quot;00E56757&quot;/&gt;&lt;wsp:rsid wsp:val=&quot;00E56843&quot;/&gt;&lt;wsp:rsid wsp:val=&quot;00E56872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3E3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91D&quot;/&gt;&lt;wsp:rsid wsp:val=&quot;00E61FD7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7F&quot;/&gt;&lt;wsp:rsid wsp:val=&quot;00E63972&quot;/&gt;&lt;wsp:rsid wsp:val=&quot;00E63D83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5D3&quot;/&gt;&lt;wsp:rsid wsp:val=&quot;00E65BA0&quot;/&gt;&lt;wsp:rsid wsp:val=&quot;00E65CEF&quot;/&gt;&lt;wsp:rsid wsp:val=&quot;00E65E10&quot;/&gt;&lt;wsp:rsid wsp:val=&quot;00E6601E&quot;/&gt;&lt;wsp:rsid wsp:val=&quot;00E661C4&quot;/&gt;&lt;wsp:rsid wsp:val=&quot;00E665B7&quot;/&gt;&lt;wsp:rsid wsp:val=&quot;00E66901&quot;/&gt;&lt;wsp:rsid wsp:val=&quot;00E66BD3&quot;/&gt;&lt;wsp:rsid wsp:val=&quot;00E66BEB&quot;/&gt;&lt;wsp:rsid wsp:val=&quot;00E66F25&quot;/&gt;&lt;wsp:rsid wsp:val=&quot;00E6702A&quot;/&gt;&lt;wsp:rsid wsp:val=&quot;00E673B0&quot;/&gt;&lt;wsp:rsid wsp:val=&quot;00E673DC&quot;/&gt;&lt;wsp:rsid wsp:val=&quot;00E6749B&quot;/&gt;&lt;wsp:rsid wsp:val=&quot;00E678CD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A4&quot;/&gt;&lt;wsp:rsid wsp:val=&quot;00E70B51&quot;/&gt;&lt;wsp:rsid wsp:val=&quot;00E70E23&quot;/&gt;&lt;wsp:rsid wsp:val=&quot;00E70F48&quot;/&gt;&lt;wsp:rsid wsp:val=&quot;00E710FD&quot;/&gt;&lt;wsp:rsid wsp:val=&quot;00E713FE&quot;/&gt;&lt;wsp:rsid wsp:val=&quot;00E71417&quot;/&gt;&lt;wsp:rsid wsp:val=&quot;00E714FD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DF0&quot;/&gt;&lt;wsp:rsid wsp:val=&quot;00E72000&quot;/&gt;&lt;wsp:rsid wsp:val=&quot;00E7201D&quot;/&gt;&lt;wsp:rsid wsp:val=&quot;00E72103&quot;/&gt;&lt;wsp:rsid wsp:val=&quot;00E722EF&quot;/&gt;&lt;wsp:rsid wsp:val=&quot;00E723BC&quot;/&gt;&lt;wsp:rsid wsp:val=&quot;00E723EC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2B2&quot;/&gt;&lt;wsp:rsid wsp:val=&quot;00E7530A&quot;/&gt;&lt;wsp:rsid wsp:val=&quot;00E75404&quot;/&gt;&lt;wsp:rsid wsp:val=&quot;00E7564C&quot;/&gt;&lt;wsp:rsid wsp:val=&quot;00E7568A&quot;/&gt;&lt;wsp:rsid wsp:val=&quot;00E75A4B&quot;/&gt;&lt;wsp:rsid wsp:val=&quot;00E75F66&quot;/&gt;&lt;wsp:rsid wsp:val=&quot;00E76019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70EA&quot;/&gt;&lt;wsp:rsid wsp:val=&quot;00E771DA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682&quot;/&gt;&lt;wsp:rsid wsp:val=&quot;00E80C10&quot;/&gt;&lt;wsp:rsid wsp:val=&quot;00E80D45&quot;/&gt;&lt;wsp:rsid wsp:val=&quot;00E80D68&quot;/&gt;&lt;wsp:rsid wsp:val=&quot;00E80D8B&quot;/&gt;&lt;wsp:rsid wsp:val=&quot;00E81055&quot;/&gt;&lt;wsp:rsid wsp:val=&quot;00E812B1&quot;/&gt;&lt;wsp:rsid wsp:val=&quot;00E8178E&quot;/&gt;&lt;wsp:rsid wsp:val=&quot;00E817D9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C37&quot;/&gt;&lt;wsp:rsid wsp:val=&quot;00E82CE2&quot;/&gt;&lt;wsp:rsid wsp:val=&quot;00E82EFF&quot;/&gt;&lt;wsp:rsid wsp:val=&quot;00E83519&quot;/&gt;&lt;wsp:rsid wsp:val=&quot;00E8394E&quot;/&gt;&lt;wsp:rsid wsp:val=&quot;00E83A6D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569&quot;/&gt;&lt;wsp:rsid wsp:val=&quot;00E85739&quot;/&gt;&lt;wsp:rsid wsp:val=&quot;00E859B8&quot;/&gt;&lt;wsp:rsid wsp:val=&quot;00E85BE8&quot;/&gt;&lt;wsp:rsid wsp:val=&quot;00E85D54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AFC&quot;/&gt;&lt;wsp:rsid wsp:val=&quot;00E87D2D&quot;/&gt;&lt;wsp:rsid wsp:val=&quot;00E87D97&quot;/&gt;&lt;wsp:rsid wsp:val=&quot;00E9045C&quot;/&gt;&lt;wsp:rsid wsp:val=&quot;00E9070B&quot;/&gt;&lt;wsp:rsid wsp:val=&quot;00E90809&quot;/&gt;&lt;wsp:rsid wsp:val=&quot;00E90C06&quot;/&gt;&lt;wsp:rsid wsp:val=&quot;00E910BE&quot;/&gt;&lt;wsp:rsid wsp:val=&quot;00E9117B&quot;/&gt;&lt;wsp:rsid wsp:val=&quot;00E91411&quot;/&gt;&lt;wsp:rsid wsp:val=&quot;00E915DE&quot;/&gt;&lt;wsp:rsid wsp:val=&quot;00E916D2&quot;/&gt;&lt;wsp:rsid wsp:val=&quot;00E919BF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C05&quot;/&gt;&lt;wsp:rsid wsp:val=&quot;00E92CBD&quot;/&gt;&lt;wsp:rsid wsp:val=&quot;00E92E53&quot;/&gt;&lt;wsp:rsid wsp:val=&quot;00E92F1E&quot;/&gt;&lt;wsp:rsid wsp:val=&quot;00E92FCB&quot;/&gt;&lt;wsp:rsid wsp:val=&quot;00E93A54&quot;/&gt;&lt;wsp:rsid wsp:val=&quot;00E93AAD&quot;/&gt;&lt;wsp:rsid wsp:val=&quot;00E93CCC&quot;/&gt;&lt;wsp:rsid wsp:val=&quot;00E93FA4&quot;/&gt;&lt;wsp:rsid wsp:val=&quot;00E9423F&quot;/&gt;&lt;wsp:rsid wsp:val=&quot;00E94379&quot;/&gt;&lt;wsp:rsid wsp:val=&quot;00E94642&quot;/&gt;&lt;wsp:rsid wsp:val=&quot;00E94957&quot;/&gt;&lt;wsp:rsid wsp:val=&quot;00E949FB&quot;/&gt;&lt;wsp:rsid wsp:val=&quot;00E94CE9&quot;/&gt;&lt;wsp:rsid wsp:val=&quot;00E94FC2&quot;/&gt;&lt;wsp:rsid wsp:val=&quot;00E951E1&quot;/&gt;&lt;wsp:rsid wsp:val=&quot;00E9576C&quot;/&gt;&lt;wsp:rsid wsp:val=&quot;00E95CA5&quot;/&gt;&lt;wsp:rsid wsp:val=&quot;00E960B5&quot;/&gt;&lt;wsp:rsid wsp:val=&quot;00E9624B&quot;/&gt;&lt;wsp:rsid wsp:val=&quot;00E9655D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E15&quot;/&gt;&lt;wsp:rsid wsp:val=&quot;00E97E73&quot;/&gt;&lt;wsp:rsid wsp:val=&quot;00E97ECD&quot;/&gt;&lt;wsp:rsid wsp:val=&quot;00EA032E&quot;/&gt;&lt;wsp:rsid wsp:val=&quot;00EA05C0&quot;/&gt;&lt;wsp:rsid wsp:val=&quot;00EA0852&quot;/&gt;&lt;wsp:rsid wsp:val=&quot;00EA087D&quot;/&gt;&lt;wsp:rsid wsp:val=&quot;00EA0EDB&quot;/&gt;&lt;wsp:rsid wsp:val=&quot;00EA1154&quot;/&gt;&lt;wsp:rsid wsp:val=&quot;00EA11C1&quot;/&gt;&lt;wsp:rsid wsp:val=&quot;00EA12BE&quot;/&gt;&lt;wsp:rsid wsp:val=&quot;00EA135F&quot;/&gt;&lt;wsp:rsid wsp:val=&quot;00EA159C&quot;/&gt;&lt;wsp:rsid wsp:val=&quot;00EA1768&quot;/&gt;&lt;wsp:rsid wsp:val=&quot;00EA1B56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60D&quot;/&gt;&lt;wsp:rsid wsp:val=&quot;00EA275A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D60&quot;/&gt;&lt;wsp:rsid wsp:val=&quot;00EA3E60&quot;/&gt;&lt;wsp:rsid wsp:val=&quot;00EA4227&quot;/&gt;&lt;wsp:rsid wsp:val=&quot;00EA451E&quot;/&gt;&lt;wsp:rsid wsp:val=&quot;00EA45BF&quot;/&gt;&lt;wsp:rsid wsp:val=&quot;00EA4717&quot;/&gt;&lt;wsp:rsid wsp:val=&quot;00EA4C85&quot;/&gt;&lt;wsp:rsid wsp:val=&quot;00EA4EC4&quot;/&gt;&lt;wsp:rsid wsp:val=&quot;00EA4F63&quot;/&gt;&lt;wsp:rsid wsp:val=&quot;00EA58EB&quot;/&gt;&lt;wsp:rsid wsp:val=&quot;00EA5928&quot;/&gt;&lt;wsp:rsid wsp:val=&quot;00EA59DB&quot;/&gt;&lt;wsp:rsid wsp:val=&quot;00EA5D51&quot;/&gt;&lt;wsp:rsid wsp:val=&quot;00EA60AA&quot;/&gt;&lt;wsp:rsid wsp:val=&quot;00EA64B9&quot;/&gt;&lt;wsp:rsid wsp:val=&quot;00EA652A&quot;/&gt;&lt;wsp:rsid wsp:val=&quot;00EA6602&quot;/&gt;&lt;wsp:rsid wsp:val=&quot;00EA6A01&quot;/&gt;&lt;wsp:rsid wsp:val=&quot;00EA6B98&quot;/&gt;&lt;wsp:rsid wsp:val=&quot;00EA6F97&quot;/&gt;&lt;wsp:rsid wsp:val=&quot;00EA7156&quot;/&gt;&lt;wsp:rsid wsp:val=&quot;00EA71B4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310&quot;/&gt;&lt;wsp:rsid wsp:val=&quot;00EB034D&quot;/&gt;&lt;wsp:rsid wsp:val=&quot;00EB0648&quot;/&gt;&lt;wsp:rsid wsp:val=&quot;00EB06E6&quot;/&gt;&lt;wsp:rsid wsp:val=&quot;00EB090F&quot;/&gt;&lt;wsp:rsid wsp:val=&quot;00EB0A71&quot;/&gt;&lt;wsp:rsid wsp:val=&quot;00EB0D55&quot;/&gt;&lt;wsp:rsid wsp:val=&quot;00EB0DAC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30E8&quot;/&gt;&lt;wsp:rsid wsp:val=&quot;00EB36E4&quot;/&gt;&lt;wsp:rsid wsp:val=&quot;00EB3B59&quot;/&gt;&lt;wsp:rsid wsp:val=&quot;00EB42B7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C93&quot;/&gt;&lt;wsp:rsid wsp:val=&quot;00EB4D13&quot;/&gt;&lt;wsp:rsid wsp:val=&quot;00EB4D28&quot;/&gt;&lt;wsp:rsid wsp:val=&quot;00EB4F41&quot;/&gt;&lt;wsp:rsid wsp:val=&quot;00EB5386&quot;/&gt;&lt;wsp:rsid wsp:val=&quot;00EB53C4&quot;/&gt;&lt;wsp:rsid wsp:val=&quot;00EB540C&quot;/&gt;&lt;wsp:rsid wsp:val=&quot;00EB5536&quot;/&gt;&lt;wsp:rsid wsp:val=&quot;00EB5902&quot;/&gt;&lt;wsp:rsid wsp:val=&quot;00EB5C61&quot;/&gt;&lt;wsp:rsid wsp:val=&quot;00EB5CE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FBA&quot;/&gt;&lt;wsp:rsid wsp:val=&quot;00EB71FF&quot;/&gt;&lt;wsp:rsid wsp:val=&quot;00EB721C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A5F&quot;/&gt;&lt;wsp:rsid wsp:val=&quot;00EC0D73&quot;/&gt;&lt;wsp:rsid wsp:val=&quot;00EC0E0A&quot;/&gt;&lt;wsp:rsid wsp:val=&quot;00EC0FC3&quot;/&gt;&lt;wsp:rsid wsp:val=&quot;00EC11A5&quot;/&gt;&lt;wsp:rsid wsp:val=&quot;00EC16DA&quot;/&gt;&lt;wsp:rsid wsp:val=&quot;00EC1796&quot;/&gt;&lt;wsp:rsid wsp:val=&quot;00EC1AA5&quot;/&gt;&lt;wsp:rsid wsp:val=&quot;00EC1B01&quot;/&gt;&lt;wsp:rsid wsp:val=&quot;00EC1D37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C13&quot;/&gt;&lt;wsp:rsid wsp:val=&quot;00EC2CDA&quot;/&gt;&lt;wsp:rsid wsp:val=&quot;00EC2F72&quot;/&gt;&lt;wsp:rsid wsp:val=&quot;00EC2F77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B06&quot;/&gt;&lt;wsp:rsid wsp:val=&quot;00EC4B34&quot;/&gt;&lt;wsp:rsid wsp:val=&quot;00EC4B69&quot;/&gt;&lt;wsp:rsid wsp:val=&quot;00EC505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69&quot;/&gt;&lt;wsp:rsid wsp:val=&quot;00EC6B80&quot;/&gt;&lt;wsp:rsid wsp:val=&quot;00EC6D6B&quot;/&gt;&lt;wsp:rsid wsp:val=&quot;00EC762F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11E1&quot;/&gt;&lt;wsp:rsid wsp:val=&quot;00ED1305&quot;/&gt;&lt;wsp:rsid wsp:val=&quot;00ED1DA9&quot;/&gt;&lt;wsp:rsid wsp:val=&quot;00ED1DF8&quot;/&gt;&lt;wsp:rsid wsp:val=&quot;00ED214E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A20&quot;/&gt;&lt;wsp:rsid wsp:val=&quot;00ED3A85&quot;/&gt;&lt;wsp:rsid wsp:val=&quot;00ED3EB1&quot;/&gt;&lt;wsp:rsid wsp:val=&quot;00ED4055&quot;/&gt;&lt;wsp:rsid wsp:val=&quot;00ED40A0&quot;/&gt;&lt;wsp:rsid wsp:val=&quot;00ED4439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FA1&quot;/&gt;&lt;wsp:rsid wsp:val=&quot;00ED52A9&quot;/&gt;&lt;wsp:rsid wsp:val=&quot;00ED54F2&quot;/&gt;&lt;wsp:rsid wsp:val=&quot;00ED590E&quot;/&gt;&lt;wsp:rsid wsp:val=&quot;00ED59C0&quot;/&gt;&lt;wsp:rsid wsp:val=&quot;00ED59E7&quot;/&gt;&lt;wsp:rsid wsp:val=&quot;00ED5E8E&quot;/&gt;&lt;wsp:rsid wsp:val=&quot;00ED5FE8&quot;/&gt;&lt;wsp:rsid wsp:val=&quot;00ED63B5&quot;/&gt;&lt;wsp:rsid wsp:val=&quot;00ED64E5&quot;/&gt;&lt;wsp:rsid wsp:val=&quot;00ED6915&quot;/&gt;&lt;wsp:rsid wsp:val=&quot;00ED6C0F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A7D&quot;/&gt;&lt;wsp:rsid wsp:val=&quot;00ED7E91&quot;/&gt;&lt;wsp:rsid wsp:val=&quot;00EE013C&quot;/&gt;&lt;wsp:rsid wsp:val=&quot;00EE02DB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E9&quot;/&gt;&lt;wsp:rsid wsp:val=&quot;00EE0E95&quot;/&gt;&lt;wsp:rsid wsp:val=&quot;00EE11E9&quot;/&gt;&lt;wsp:rsid wsp:val=&quot;00EE14E8&quot;/&gt;&lt;wsp:rsid wsp:val=&quot;00EE1901&quot;/&gt;&lt;wsp:rsid wsp:val=&quot;00EE193B&quot;/&gt;&lt;wsp:rsid wsp:val=&quot;00EE1A15&quot;/&gt;&lt;wsp:rsid wsp:val=&quot;00EE1DB3&quot;/&gt;&lt;wsp:rsid wsp:val=&quot;00EE2377&quot;/&gt;&lt;wsp:rsid wsp:val=&quot;00EE2396&quot;/&gt;&lt;wsp:rsid wsp:val=&quot;00EE270E&quot;/&gt;&lt;wsp:rsid wsp:val=&quot;00EE2A71&quot;/&gt;&lt;wsp:rsid wsp:val=&quot;00EE2C8C&quot;/&gt;&lt;wsp:rsid wsp:val=&quot;00EE2C9C&quot;/&gt;&lt;wsp:rsid wsp:val=&quot;00EE2DAC&quot;/&gt;&lt;wsp:rsid wsp:val=&quot;00EE3019&quot;/&gt;&lt;wsp:rsid wsp:val=&quot;00EE3155&quot;/&gt;&lt;wsp:rsid wsp:val=&quot;00EE34AF&quot;/&gt;&lt;wsp:rsid wsp:val=&quot;00EE399B&quot;/&gt;&lt;wsp:rsid wsp:val=&quot;00EE3B87&quot;/&gt;&lt;wsp:rsid wsp:val=&quot;00EE4015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51F7&quot;/&gt;&lt;wsp:rsid wsp:val=&quot;00EE5C15&quot;/&gt;&lt;wsp:rsid wsp:val=&quot;00EE5C60&quot;/&gt;&lt;wsp:rsid wsp:val=&quot;00EE5CC3&quot;/&gt;&lt;wsp:rsid wsp:val=&quot;00EE5EE2&quot;/&gt;&lt;wsp:rsid wsp:val=&quot;00EE60B3&quot;/&gt;&lt;wsp:rsid wsp:val=&quot;00EE6BBB&quot;/&gt;&lt;wsp:rsid wsp:val=&quot;00EE6CA7&quot;/&gt;&lt;wsp:rsid wsp:val=&quot;00EE6DBF&quot;/&gt;&lt;wsp:rsid wsp:val=&quot;00EE6F7A&quot;/&gt;&lt;wsp:rsid wsp:val=&quot;00EE725E&quot;/&gt;&lt;wsp:rsid wsp:val=&quot;00EE73F0&quot;/&gt;&lt;wsp:rsid wsp:val=&quot;00EE7406&quot;/&gt;&lt;wsp:rsid wsp:val=&quot;00EE785A&quot;/&gt;&lt;wsp:rsid wsp:val=&quot;00EE7A37&quot;/&gt;&lt;wsp:rsid wsp:val=&quot;00EE7CE2&quot;/&gt;&lt;wsp:rsid wsp:val=&quot;00EE7E66&quot;/&gt;&lt;wsp:rsid wsp:val=&quot;00EE7F3E&quot;/&gt;&lt;wsp:rsid wsp:val=&quot;00EF0182&quot;/&gt;&lt;wsp:rsid wsp:val=&quot;00EF03D0&quot;/&gt;&lt;wsp:rsid wsp:val=&quot;00EF04D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24C&quot;/&gt;&lt;wsp:rsid wsp:val=&quot;00EF147C&quot;/&gt;&lt;wsp:rsid wsp:val=&quot;00EF1995&quot;/&gt;&lt;wsp:rsid wsp:val=&quot;00EF1B05&quot;/&gt;&lt;wsp:rsid wsp:val=&quot;00EF22EB&quot;/&gt;&lt;wsp:rsid wsp:val=&quot;00EF2358&quot;/&gt;&lt;wsp:rsid wsp:val=&quot;00EF23AB&quot;/&gt;&lt;wsp:rsid wsp:val=&quot;00EF2979&quot;/&gt;&lt;wsp:rsid wsp:val=&quot;00EF2983&quot;/&gt;&lt;wsp:rsid wsp:val=&quot;00EF2EAB&quot;/&gt;&lt;wsp:rsid wsp:val=&quot;00EF339A&quot;/&gt;&lt;wsp:rsid wsp:val=&quot;00EF344E&quot;/&gt;&lt;wsp:rsid wsp:val=&quot;00EF35C7&quot;/&gt;&lt;wsp:rsid wsp:val=&quot;00EF3C0D&quot;/&gt;&lt;wsp:rsid wsp:val=&quot;00EF3C1E&quot;/&gt;&lt;wsp:rsid wsp:val=&quot;00EF41D7&quot;/&gt;&lt;wsp:rsid wsp:val=&quot;00EF43C0&quot;/&gt;&lt;wsp:rsid wsp:val=&quot;00EF487D&quot;/&gt;&lt;wsp:rsid wsp:val=&quot;00EF49BF&quot;/&gt;&lt;wsp:rsid wsp:val=&quot;00EF49C7&quot;/&gt;&lt;wsp:rsid wsp:val=&quot;00EF49F7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739&quot;/&gt;&lt;wsp:rsid wsp:val=&quot;00EF5B0E&quot;/&gt;&lt;wsp:rsid wsp:val=&quot;00EF5B77&quot;/&gt;&lt;wsp:rsid wsp:val=&quot;00EF5BDF&quot;/&gt;&lt;wsp:rsid wsp:val=&quot;00EF5DCE&quot;/&gt;&lt;wsp:rsid wsp:val=&quot;00EF62D5&quot;/&gt;&lt;wsp:rsid wsp:val=&quot;00EF66CA&quot;/&gt;&lt;wsp:rsid wsp:val=&quot;00EF66F7&quot;/&gt;&lt;wsp:rsid wsp:val=&quot;00EF6757&quot;/&gt;&lt;wsp:rsid wsp:val=&quot;00EF6B08&quot;/&gt;&lt;wsp:rsid wsp:val=&quot;00EF7433&quot;/&gt;&lt;wsp:rsid wsp:val=&quot;00EF7CCB&quot;/&gt;&lt;wsp:rsid wsp:val=&quot;00F00073&quot;/&gt;&lt;wsp:rsid wsp:val=&quot;00F001E0&quot;/&gt;&lt;wsp:rsid wsp:val=&quot;00F00250&quot;/&gt;&lt;wsp:rsid wsp:val=&quot;00F0040E&quot;/&gt;&lt;wsp:rsid wsp:val=&quot;00F00775&quot;/&gt;&lt;wsp:rsid wsp:val=&quot;00F008CE&quot;/&gt;&lt;wsp:rsid wsp:val=&quot;00F00ADA&quot;/&gt;&lt;wsp:rsid wsp:val=&quot;00F00DE6&quot;/&gt;&lt;wsp:rsid wsp:val=&quot;00F00E29&quot;/&gt;&lt;wsp:rsid wsp:val=&quot;00F00EDF&quot;/&gt;&lt;wsp:rsid wsp:val=&quot;00F00EE4&quot;/&gt;&lt;wsp:rsid wsp:val=&quot;00F01171&quot;/&gt;&lt;wsp:rsid wsp:val=&quot;00F013F5&quot;/&gt;&lt;wsp:rsid wsp:val=&quot;00F0183E&quot;/&gt;&lt;wsp:rsid wsp:val=&quot;00F01C5D&quot;/&gt;&lt;wsp:rsid wsp:val=&quot;00F01D80&quot;/&gt;&lt;wsp:rsid wsp:val=&quot;00F01F8F&quot;/&gt;&lt;wsp:rsid wsp:val=&quot;00F02170&quot;/&gt;&lt;wsp:rsid wsp:val=&quot;00F0249E&quot;/&gt;&lt;wsp:rsid wsp:val=&quot;00F026F7&quot;/&gt;&lt;wsp:rsid wsp:val=&quot;00F02A88&quot;/&gt;&lt;wsp:rsid wsp:val=&quot;00F02ABC&quot;/&gt;&lt;wsp:rsid wsp:val=&quot;00F02CE3&quot;/&gt;&lt;wsp:rsid wsp:val=&quot;00F02DAF&quot;/&gt;&lt;wsp:rsid wsp:val=&quot;00F02EBE&quot;/&gt;&lt;wsp:rsid wsp:val=&quot;00F02F9B&quot;/&gt;&lt;wsp:rsid wsp:val=&quot;00F031C4&quot;/&gt;&lt;wsp:rsid wsp:val=&quot;00F032E2&quot;/&gt;&lt;wsp:rsid wsp:val=&quot;00F033C4&quot;/&gt;&lt;wsp:rsid wsp:val=&quot;00F03659&quot;/&gt;&lt;wsp:rsid wsp:val=&quot;00F03807&quot;/&gt;&lt;wsp:rsid wsp:val=&quot;00F039D4&quot;/&gt;&lt;wsp:rsid wsp:val=&quot;00F03BA2&quot;/&gt;&lt;wsp:rsid wsp:val=&quot;00F03C8D&quot;/&gt;&lt;wsp:rsid wsp:val=&quot;00F03CF5&quot;/&gt;&lt;wsp:rsid wsp:val=&quot;00F04056&quot;/&gt;&lt;wsp:rsid wsp:val=&quot;00F04131&quot;/&gt;&lt;wsp:rsid wsp:val=&quot;00F04189&quot;/&gt;&lt;wsp:rsid wsp:val=&quot;00F04361&quot;/&gt;&lt;wsp:rsid wsp:val=&quot;00F043A0&quot;/&gt;&lt;wsp:rsid wsp:val=&quot;00F04531&quot;/&gt;&lt;wsp:rsid wsp:val=&quot;00F04848&quot;/&gt;&lt;wsp:rsid wsp:val=&quot;00F049C5&quot;/&gt;&lt;wsp:rsid wsp:val=&quot;00F04CA5&quot;/&gt;&lt;wsp:rsid wsp:val=&quot;00F04D9D&quot;/&gt;&lt;wsp:rsid wsp:val=&quot;00F04EE6&quot;/&gt;&lt;wsp:rsid wsp:val=&quot;00F0515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E2E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E47&quot;/&gt;&lt;wsp:rsid wsp:val=&quot;00F1208E&quot;/&gt;&lt;wsp:rsid wsp:val=&quot;00F124A7&quot;/&gt;&lt;wsp:rsid wsp:val=&quot;00F1251B&quot;/&gt;&lt;wsp:rsid wsp:val=&quot;00F12A11&quot;/&gt;&lt;wsp:rsid wsp:val=&quot;00F12BEC&quot;/&gt;&lt;wsp:rsid wsp:val=&quot;00F13015&quot;/&gt;&lt;wsp:rsid wsp:val=&quot;00F13275&quot;/&gt;&lt;wsp:rsid wsp:val=&quot;00F13340&quot;/&gt;&lt;wsp:rsid wsp:val=&quot;00F13508&quot;/&gt;&lt;wsp:rsid wsp:val=&quot;00F13719&quot;/&gt;&lt;wsp:rsid wsp:val=&quot;00F1389F&quot;/&gt;&lt;wsp:rsid wsp:val=&quot;00F1393E&quot;/&gt;&lt;wsp:rsid wsp:val=&quot;00F13B46&quot;/&gt;&lt;wsp:rsid wsp:val=&quot;00F13E83&quot;/&gt;&lt;wsp:rsid wsp:val=&quot;00F13FA3&quot;/&gt;&lt;wsp:rsid wsp:val=&quot;00F142BB&quot;/&gt;&lt;wsp:rsid wsp:val=&quot;00F143EF&quot;/&gt;&lt;wsp:rsid wsp:val=&quot;00F14596&quot;/&gt;&lt;wsp:rsid wsp:val=&quot;00F1482A&quot;/&gt;&lt;wsp:rsid wsp:val=&quot;00F148DC&quot;/&gt;&lt;wsp:rsid wsp:val=&quot;00F14920&quot;/&gt;&lt;wsp:rsid wsp:val=&quot;00F14965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6EE&quot;/&gt;&lt;wsp:rsid wsp:val=&quot;00F16C22&quot;/&gt;&lt;wsp:rsid wsp:val=&quot;00F16CF5&quot;/&gt;&lt;wsp:rsid wsp:val=&quot;00F16EBE&quot;/&gt;&lt;wsp:rsid wsp:val=&quot;00F16FD7&quot;/&gt;&lt;wsp:rsid wsp:val=&quot;00F17231&quot;/&gt;&lt;wsp:rsid wsp:val=&quot;00F172B0&quot;/&gt;&lt;wsp:rsid wsp:val=&quot;00F174A3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11A8&quot;/&gt;&lt;wsp:rsid wsp:val=&quot;00F21326&quot;/&gt;&lt;wsp:rsid wsp:val=&quot;00F21819&quot;/&gt;&lt;wsp:rsid wsp:val=&quot;00F218B1&quot;/&gt;&lt;wsp:rsid wsp:val=&quot;00F21BE3&quot;/&gt;&lt;wsp:rsid wsp:val=&quot;00F21D50&quot;/&gt;&lt;wsp:rsid wsp:val=&quot;00F21EF1&quot;/&gt;&lt;wsp:rsid wsp:val=&quot;00F21FB3&quot;/&gt;&lt;wsp:rsid wsp:val=&quot;00F221A4&quot;/&gt;&lt;wsp:rsid wsp:val=&quot;00F22455&quot;/&gt;&lt;wsp:rsid wsp:val=&quot;00F224BC&quot;/&gt;&lt;wsp:rsid wsp:val=&quot;00F2251E&quot;/&gt;&lt;wsp:rsid wsp:val=&quot;00F2288C&quot;/&gt;&lt;wsp:rsid wsp:val=&quot;00F22E07&quot;/&gt;&lt;wsp:rsid wsp:val=&quot;00F230B8&quot;/&gt;&lt;wsp:rsid wsp:val=&quot;00F23323&quot;/&gt;&lt;wsp:rsid wsp:val=&quot;00F236EA&quot;/&gt;&lt;wsp:rsid wsp:val=&quot;00F23753&quot;/&gt;&lt;wsp:rsid wsp:val=&quot;00F23C30&quot;/&gt;&lt;wsp:rsid wsp:val=&quot;00F23CC6&quot;/&gt;&lt;wsp:rsid wsp:val=&quot;00F23DFD&quot;/&gt;&lt;wsp:rsid wsp:val=&quot;00F23F37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55B7&quot;/&gt;&lt;wsp:rsid wsp:val=&quot;00F25942&quot;/&gt;&lt;wsp:rsid wsp:val=&quot;00F259A5&quot;/&gt;&lt;wsp:rsid wsp:val=&quot;00F259BD&quot;/&gt;&lt;wsp:rsid wsp:val=&quot;00F25AA6&quot;/&gt;&lt;wsp:rsid wsp:val=&quot;00F25C03&quot;/&gt;&lt;wsp:rsid wsp:val=&quot;00F25DAA&quot;/&gt;&lt;wsp:rsid wsp:val=&quot;00F25E91&quot;/&gt;&lt;wsp:rsid wsp:val=&quot;00F26017&quot;/&gt;&lt;wsp:rsid wsp:val=&quot;00F262CC&quot;/&gt;&lt;wsp:rsid wsp:val=&quot;00F26739&quot;/&gt;&lt;wsp:rsid wsp:val=&quot;00F267DE&quot;/&gt;&lt;wsp:rsid wsp:val=&quot;00F268B3&quot;/&gt;&lt;wsp:rsid wsp:val=&quot;00F26BCB&quot;/&gt;&lt;wsp:rsid wsp:val=&quot;00F26C62&quot;/&gt;&lt;wsp:rsid wsp:val=&quot;00F26E20&quot;/&gt;&lt;wsp:rsid wsp:val=&quot;00F26E5F&quot;/&gt;&lt;wsp:rsid wsp:val=&quot;00F270FD&quot;/&gt;&lt;wsp:rsid wsp:val=&quot;00F27109&quot;/&gt;&lt;wsp:rsid wsp:val=&quot;00F27114&quot;/&gt;&lt;wsp:rsid wsp:val=&quot;00F27594&quot;/&gt;&lt;wsp:rsid wsp:val=&quot;00F27874&quot;/&gt;&lt;wsp:rsid wsp:val=&quot;00F278A9&quot;/&gt;&lt;wsp:rsid wsp:val=&quot;00F27B05&quot;/&gt;&lt;wsp:rsid wsp:val=&quot;00F27BA7&quot;/&gt;&lt;wsp:rsid wsp:val=&quot;00F30263&quot;/&gt;&lt;wsp:rsid wsp:val=&quot;00F3051B&quot;/&gt;&lt;wsp:rsid wsp:val=&quot;00F306E4&quot;/&gt;&lt;wsp:rsid wsp:val=&quot;00F3076B&quot;/&gt;&lt;wsp:rsid wsp:val=&quot;00F30B6F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646&quot;/&gt;&lt;wsp:rsid wsp:val=&quot;00F32653&quot;/&gt;&lt;wsp:rsid wsp:val=&quot;00F32957&quot;/&gt;&lt;wsp:rsid wsp:val=&quot;00F32B63&quot;/&gt;&lt;wsp:rsid wsp:val=&quot;00F32E22&quot;/&gt;&lt;wsp:rsid wsp:val=&quot;00F32E31&quot;/&gt;&lt;wsp:rsid wsp:val=&quot;00F32F80&quot;/&gt;&lt;wsp:rsid wsp:val=&quot;00F32FB2&quot;/&gt;&lt;wsp:rsid wsp:val=&quot;00F333A5&quot;/&gt;&lt;wsp:rsid wsp:val=&quot;00F33527&quot;/&gt;&lt;wsp:rsid wsp:val=&quot;00F33C00&quot;/&gt;&lt;wsp:rsid wsp:val=&quot;00F33E28&quot;/&gt;&lt;wsp:rsid wsp:val=&quot;00F3415C&quot;/&gt;&lt;wsp:rsid wsp:val=&quot;00F34247&quot;/&gt;&lt;wsp:rsid wsp:val=&quot;00F34673&quot;/&gt;&lt;wsp:rsid wsp:val=&quot;00F34C24&quot;/&gt;&lt;wsp:rsid wsp:val=&quot;00F350E3&quot;/&gt;&lt;wsp:rsid wsp:val=&quot;00F35392&quot;/&gt;&lt;wsp:rsid wsp:val=&quot;00F35549&quot;/&gt;&lt;wsp:rsid wsp:val=&quot;00F3559A&quot;/&gt;&lt;wsp:rsid wsp:val=&quot;00F356AB&quot;/&gt;&lt;wsp:rsid wsp:val=&quot;00F3579B&quot;/&gt;&lt;wsp:rsid wsp:val=&quot;00F35911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C9&quot;/&gt;&lt;wsp:rsid wsp:val=&quot;00F40FAA&quot;/&gt;&lt;wsp:rsid wsp:val=&quot;00F4116D&quot;/&gt;&lt;wsp:rsid wsp:val=&quot;00F411B2&quot;/&gt;&lt;wsp:rsid wsp:val=&quot;00F41258&quot;/&gt;&lt;wsp:rsid wsp:val=&quot;00F41C35&quot;/&gt;&lt;wsp:rsid wsp:val=&quot;00F41DA4&quot;/&gt;&lt;wsp:rsid wsp:val=&quot;00F41DF1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99&quot;/&gt;&lt;wsp:rsid wsp:val=&quot;00F4321F&quot;/&gt;&lt;wsp:rsid wsp:val=&quot;00F4329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FD2&quot;/&gt;&lt;wsp:rsid wsp:val=&quot;00F4454E&quot;/&gt;&lt;wsp:rsid wsp:val=&quot;00F4459C&quot;/&gt;&lt;wsp:rsid wsp:val=&quot;00F44ABC&quot;/&gt;&lt;wsp:rsid wsp:val=&quot;00F44E82&quot;/&gt;&lt;wsp:rsid wsp:val=&quot;00F45070&quot;/&gt;&lt;wsp:rsid wsp:val=&quot;00F4515B&quot;/&gt;&lt;wsp:rsid wsp:val=&quot;00F451C6&quot;/&gt;&lt;wsp:rsid wsp:val=&quot;00F45309&quot;/&gt;&lt;wsp:rsid wsp:val=&quot;00F456DE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61D8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2B0&quot;/&gt;&lt;wsp:rsid wsp:val=&quot;00F5067F&quot;/&gt;&lt;wsp:rsid wsp:val=&quot;00F509A0&quot;/&gt;&lt;wsp:rsid wsp:val=&quot;00F50BEF&quot;/&gt;&lt;wsp:rsid wsp:val=&quot;00F50D1C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F92&quot;/&gt;&lt;wsp:rsid wsp:val=&quot;00F523BF&quot;/&gt;&lt;wsp:rsid wsp:val=&quot;00F527EF&quot;/&gt;&lt;wsp:rsid wsp:val=&quot;00F52AC5&quot;/&gt;&lt;wsp:rsid wsp:val=&quot;00F52D83&quot;/&gt;&lt;wsp:rsid wsp:val=&quot;00F52F97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533B&quot;/&gt;&lt;wsp:rsid wsp:val=&quot;00F557F6&quot;/&gt;&lt;wsp:rsid wsp:val=&quot;00F55B77&quot;/&gt;&lt;wsp:rsid wsp:val=&quot;00F56001&quot;/&gt;&lt;wsp:rsid wsp:val=&quot;00F56079&quot;/&gt;&lt;wsp:rsid wsp:val=&quot;00F561E1&quot;/&gt;&lt;wsp:rsid wsp:val=&quot;00F56245&quot;/&gt;&lt;wsp:rsid wsp:val=&quot;00F5648C&quot;/&gt;&lt;wsp:rsid wsp:val=&quot;00F56D75&quot;/&gt;&lt;wsp:rsid wsp:val=&quot;00F570C6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D55&quot;/&gt;&lt;wsp:rsid wsp:val=&quot;00F57F08&quot;/&gt;&lt;wsp:rsid wsp:val=&quot;00F6012D&quot;/&gt;&lt;wsp:rsid wsp:val=&quot;00F6042D&quot;/&gt;&lt;wsp:rsid wsp:val=&quot;00F60536&quot;/&gt;&lt;wsp:rsid wsp:val=&quot;00F6055C&quot;/&gt;&lt;wsp:rsid wsp:val=&quot;00F60603&quot;/&gt;&lt;wsp:rsid wsp:val=&quot;00F6075C&quot;/&gt;&lt;wsp:rsid wsp:val=&quot;00F60894&quot;/&gt;&lt;wsp:rsid wsp:val=&quot;00F60AB1&quot;/&gt;&lt;wsp:rsid wsp:val=&quot;00F61488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316&quot;/&gt;&lt;wsp:rsid wsp:val=&quot;00F627B3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40C&quot;/&gt;&lt;wsp:rsid wsp:val=&quot;00F646D9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61CB&quot;/&gt;&lt;wsp:rsid wsp:val=&quot;00F66201&quot;/&gt;&lt;wsp:rsid wsp:val=&quot;00F66495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984&quot;/&gt;&lt;wsp:rsid wsp:val=&quot;00F67AB2&quot;/&gt;&lt;wsp:rsid wsp:val=&quot;00F67B99&quot;/&gt;&lt;wsp:rsid wsp:val=&quot;00F67C20&quot;/&gt;&lt;wsp:rsid wsp:val=&quot;00F7029C&quot;/&gt;&lt;wsp:rsid wsp:val=&quot;00F70462&quot;/&gt;&lt;wsp:rsid wsp:val=&quot;00F70607&quot;/&gt;&lt;wsp:rsid wsp:val=&quot;00F70A70&quot;/&gt;&lt;wsp:rsid wsp:val=&quot;00F70B6E&quot;/&gt;&lt;wsp:rsid wsp:val=&quot;00F7109D&quot;/&gt;&lt;wsp:rsid wsp:val=&quot;00F714B5&quot;/&gt;&lt;wsp:rsid wsp:val=&quot;00F71F4D&quot;/&gt;&lt;wsp:rsid wsp:val=&quot;00F71FAB&quot;/&gt;&lt;wsp:rsid wsp:val=&quot;00F72102&quot;/&gt;&lt;wsp:rsid wsp:val=&quot;00F72107&quot;/&gt;&lt;wsp:rsid wsp:val=&quot;00F721BE&quot;/&gt;&lt;wsp:rsid wsp:val=&quot;00F722A6&quot;/&gt;&lt;wsp:rsid wsp:val=&quot;00F72625&quot;/&gt;&lt;wsp:rsid wsp:val=&quot;00F72693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1B4&quot;/&gt;&lt;wsp:rsid wsp:val=&quot;00F74211&quot;/&gt;&lt;wsp:rsid wsp:val=&quot;00F745BD&quot;/&gt;&lt;wsp:rsid wsp:val=&quot;00F74AD8&quot;/&gt;&lt;wsp:rsid wsp:val=&quot;00F74D14&quot;/&gt;&lt;wsp:rsid wsp:val=&quot;00F74F7E&quot;/&gt;&lt;wsp:rsid wsp:val=&quot;00F75283&quot;/&gt;&lt;wsp:rsid wsp:val=&quot;00F75467&quot;/&gt;&lt;wsp:rsid wsp:val=&quot;00F75577&quot;/&gt;&lt;wsp:rsid wsp:val=&quot;00F75594&quot;/&gt;&lt;wsp:rsid wsp:val=&quot;00F75B94&quot;/&gt;&lt;wsp:rsid wsp:val=&quot;00F75C2E&quot;/&gt;&lt;wsp:rsid wsp:val=&quot;00F75CA3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F2A&quot;/&gt;&lt;wsp:rsid wsp:val=&quot;00F76F4E&quot;/&gt;&lt;wsp:rsid wsp:val=&quot;00F7743B&quot;/&gt;&lt;wsp:rsid wsp:val=&quot;00F77C8B&quot;/&gt;&lt;wsp:rsid wsp:val=&quot;00F77C93&quot;/&gt;&lt;wsp:rsid wsp:val=&quot;00F77CC1&quot;/&gt;&lt;wsp:rsid wsp:val=&quot;00F80463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AB&quot;/&gt;&lt;wsp:rsid wsp:val=&quot;00F81908&quot;/&gt;&lt;wsp:rsid wsp:val=&quot;00F81B01&quot;/&gt;&lt;wsp:rsid wsp:val=&quot;00F81B29&quot;/&gt;&lt;wsp:rsid wsp:val=&quot;00F81B52&quot;/&gt;&lt;wsp:rsid wsp:val=&quot;00F821A3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542&quot;/&gt;&lt;wsp:rsid wsp:val=&quot;00F845A6&quot;/&gt;&lt;wsp:rsid wsp:val=&quot;00F846E6&quot;/&gt;&lt;wsp:rsid wsp:val=&quot;00F84B2B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494&quot;/&gt;&lt;wsp:rsid wsp:val=&quot;00F869E6&quot;/&gt;&lt;wsp:rsid wsp:val=&quot;00F86A1A&quot;/&gt;&lt;wsp:rsid wsp:val=&quot;00F86B45&quot;/&gt;&lt;wsp:rsid wsp:val=&quot;00F8710D&quot;/&gt;&lt;wsp:rsid wsp:val=&quot;00F872BE&quot;/&gt;&lt;wsp:rsid wsp:val=&quot;00F877BE&quot;/&gt;&lt;wsp:rsid wsp:val=&quot;00F87877&quot;/&gt;&lt;wsp:rsid wsp:val=&quot;00F8792B&quot;/&gt;&lt;wsp:rsid wsp:val=&quot;00F87DFC&quot;/&gt;&lt;wsp:rsid wsp:val=&quot;00F87FD4&quot;/&gt;&lt;wsp:rsid wsp:val=&quot;00F9036E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E6&quot;/&gt;&lt;wsp:rsid wsp:val=&quot;00F92F03&quot;/&gt;&lt;wsp:rsid wsp:val=&quot;00F93447&quot;/&gt;&lt;wsp:rsid wsp:val=&quot;00F93563&quot;/&gt;&lt;wsp:rsid wsp:val=&quot;00F9390A&quot;/&gt;&lt;wsp:rsid wsp:val=&quot;00F93D65&quot;/&gt;&lt;wsp:rsid wsp:val=&quot;00F93E2D&quot;/&gt;&lt;wsp:rsid wsp:val=&quot;00F9418F&quot;/&gt;&lt;wsp:rsid wsp:val=&quot;00F943FC&quot;/&gt;&lt;wsp:rsid wsp:val=&quot;00F9457C&quot;/&gt;&lt;wsp:rsid wsp:val=&quot;00F9499A&quot;/&gt;&lt;wsp:rsid wsp:val=&quot;00F94BEB&quot;/&gt;&lt;wsp:rsid wsp:val=&quot;00F94C64&quot;/&gt;&lt;wsp:rsid wsp:val=&quot;00F94D0B&quot;/&gt;&lt;wsp:rsid wsp:val=&quot;00F954F2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9F8&quot;/&gt;&lt;wsp:rsid wsp:val=&quot;00F96CF3&quot;/&gt;&lt;wsp:rsid wsp:val=&quot;00F96DCC&quot;/&gt;&lt;wsp:rsid wsp:val=&quot;00F96EE1&quot;/&gt;&lt;wsp:rsid wsp:val=&quot;00F96F4C&quot;/&gt;&lt;wsp:rsid wsp:val=&quot;00F977EF&quot;/&gt;&lt;wsp:rsid wsp:val=&quot;00F978A8&quot;/&gt;&lt;wsp:rsid wsp:val=&quot;00F97A71&quot;/&gt;&lt;wsp:rsid wsp:val=&quot;00F97AC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912&quot;/&gt;&lt;wsp:rsid wsp:val=&quot;00FA0B4C&quot;/&gt;&lt;wsp:rsid wsp:val=&quot;00FA0F6A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765&quot;/&gt;&lt;wsp:rsid wsp:val=&quot;00FA2823&quot;/&gt;&lt;wsp:rsid wsp:val=&quot;00FA2905&quot;/&gt;&lt;wsp:rsid wsp:val=&quot;00FA2A07&quot;/&gt;&lt;wsp:rsid wsp:val=&quot;00FA2B43&quot;/&gt;&lt;wsp:rsid wsp:val=&quot;00FA2DDD&quot;/&gt;&lt;wsp:rsid wsp:val=&quot;00FA2F38&quot;/&gt;&lt;wsp:rsid wsp:val=&quot;00FA31BE&quot;/&gt;&lt;wsp:rsid wsp:val=&quot;00FA32C8&quot;/&gt;&lt;wsp:rsid wsp:val=&quot;00FA3BC8&quot;/&gt;&lt;wsp:rsid wsp:val=&quot;00FA3E59&quot;/&gt;&lt;wsp:rsid wsp:val=&quot;00FA3E88&quot;/&gt;&lt;wsp:rsid wsp:val=&quot;00FA3F1B&quot;/&gt;&lt;wsp:rsid wsp:val=&quot;00FA4005&quot;/&gt;&lt;wsp:rsid wsp:val=&quot;00FA42BD&quot;/&gt;&lt;wsp:rsid wsp:val=&quot;00FA470A&quot;/&gt;&lt;wsp:rsid wsp:val=&quot;00FA4AEC&quot;/&gt;&lt;wsp:rsid wsp:val=&quot;00FA4E66&quot;/&gt;&lt;wsp:rsid wsp:val=&quot;00FA5184&quot;/&gt;&lt;wsp:rsid wsp:val=&quot;00FA5691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C1&quot;/&gt;&lt;wsp:rsid wsp:val=&quot;00FA7BCC&quot;/&gt;&lt;wsp:rsid wsp:val=&quot;00FA7BEB&quot;/&gt;&lt;wsp:rsid wsp:val=&quot;00FB0117&quot;/&gt;&lt;wsp:rsid wsp:val=&quot;00FB02DF&quot;/&gt;&lt;wsp:rsid wsp:val=&quot;00FB0337&quot;/&gt;&lt;wsp:rsid wsp:val=&quot;00FB05C2&quot;/&gt;&lt;wsp:rsid wsp:val=&quot;00FB0D9F&quot;/&gt;&lt;wsp:rsid wsp:val=&quot;00FB0EE5&quot;/&gt;&lt;wsp:rsid wsp:val=&quot;00FB1111&quot;/&gt;&lt;wsp:rsid wsp:val=&quot;00FB1140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F13&quot;/&gt;&lt;wsp:rsid wsp:val=&quot;00FB206F&quot;/&gt;&lt;wsp:rsid wsp:val=&quot;00FB21A0&quot;/&gt;&lt;wsp:rsid wsp:val=&quot;00FB2DB4&quot;/&gt;&lt;wsp:rsid wsp:val=&quot;00FB3467&quot;/&gt;&lt;wsp:rsid wsp:val=&quot;00FB35D5&quot;/&gt;&lt;wsp:rsid wsp:val=&quot;00FB3A8E&quot;/&gt;&lt;wsp:rsid wsp:val=&quot;00FB3F7C&quot;/&gt;&lt;wsp:rsid wsp:val=&quot;00FB40AF&quot;/&gt;&lt;wsp:rsid wsp:val=&quot;00FB41AF&quot;/&gt;&lt;wsp:rsid wsp:val=&quot;00FB41B4&quot;/&gt;&lt;wsp:rsid wsp:val=&quot;00FB42FA&quot;/&gt;&lt;wsp:rsid wsp:val=&quot;00FB431E&quot;/&gt;&lt;wsp:rsid wsp:val=&quot;00FB46D6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42C&quot;/&gt;&lt;wsp:rsid wsp:val=&quot;00FB65A1&quot;/&gt;&lt;wsp:rsid wsp:val=&quot;00FB6B92&quot;/&gt;&lt;wsp:rsid wsp:val=&quot;00FB6D21&quot;/&gt;&lt;wsp:rsid wsp:val=&quot;00FB7045&quot;/&gt;&lt;wsp:rsid wsp:val=&quot;00FB753A&quot;/&gt;&lt;wsp:rsid wsp:val=&quot;00FB7D5D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E86&quot;/&gt;&lt;wsp:rsid wsp:val=&quot;00FC0F65&quot;/&gt;&lt;wsp:rsid wsp:val=&quot;00FC13C5&quot;/&gt;&lt;wsp:rsid wsp:val=&quot;00FC152E&quot;/&gt;&lt;wsp:rsid wsp:val=&quot;00FC1ABA&quot;/&gt;&lt;wsp:rsid wsp:val=&quot;00FC1BA7&quot;/&gt;&lt;wsp:rsid wsp:val=&quot;00FC226F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B7&quot;/&gt;&lt;wsp:rsid wsp:val=&quot;00FC3461&quot;/&gt;&lt;wsp:rsid wsp:val=&quot;00FC3972&quot;/&gt;&lt;wsp:rsid wsp:val=&quot;00FC3D5C&quot;/&gt;&lt;wsp:rsid wsp:val=&quot;00FC3FC9&quot;/&gt;&lt;wsp:rsid wsp:val=&quot;00FC42AF&quot;/&gt;&lt;wsp:rsid wsp:val=&quot;00FC4578&quot;/&gt;&lt;wsp:rsid wsp:val=&quot;00FC4BFD&quot;/&gt;&lt;wsp:rsid wsp:val=&quot;00FC4CDA&quot;/&gt;&lt;wsp:rsid wsp:val=&quot;00FC4F08&quot;/&gt;&lt;wsp:rsid wsp:val=&quot;00FC4F3A&quot;/&gt;&lt;wsp:rsid wsp:val=&quot;00FC50F4&quot;/&gt;&lt;wsp:rsid wsp:val=&quot;00FC5178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D0293&quot;/&gt;&lt;wsp:rsid wsp:val=&quot;00FD0345&quot;/&gt;&lt;wsp:rsid wsp:val=&quot;00FD04F0&quot;/&gt;&lt;wsp:rsid wsp:val=&quot;00FD054F&quot;/&gt;&lt;wsp:rsid wsp:val=&quot;00FD0799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D41&quot;/&gt;&lt;wsp:rsid wsp:val=&quot;00FD1F96&quot;/&gt;&lt;wsp:rsid wsp:val=&quot;00FD23E8&quot;/&gt;&lt;wsp:rsid wsp:val=&quot;00FD2A90&quot;/&gt;&lt;wsp:rsid wsp:val=&quot;00FD2B79&quot;/&gt;&lt;wsp:rsid wsp:val=&quot;00FD2BD5&quot;/&gt;&lt;wsp:rsid wsp:val=&quot;00FD3077&quot;/&gt;&lt;wsp:rsid wsp:val=&quot;00FD3093&quot;/&gt;&lt;wsp:rsid wsp:val=&quot;00FD33AC&quot;/&gt;&lt;wsp:rsid wsp:val=&quot;00FD3565&quot;/&gt;&lt;wsp:rsid wsp:val=&quot;00FD3623&quot;/&gt;&lt;wsp:rsid wsp:val=&quot;00FD3643&quot;/&gt;&lt;wsp:rsid wsp:val=&quot;00FD3C89&quot;/&gt;&lt;wsp:rsid wsp:val=&quot;00FD3E31&quot;/&gt;&lt;wsp:rsid wsp:val=&quot;00FD405B&quot;/&gt;&lt;wsp:rsid wsp:val=&quot;00FD425D&quot;/&gt;&lt;wsp:rsid wsp:val=&quot;00FD474F&quot;/&gt;&lt;wsp:rsid wsp:val=&quot;00FD47C0&quot;/&gt;&lt;wsp:rsid wsp:val=&quot;00FD4969&quot;/&gt;&lt;wsp:rsid wsp:val=&quot;00FD4A15&quot;/&gt;&lt;wsp:rsid wsp:val=&quot;00FD4B8D&quot;/&gt;&lt;wsp:rsid wsp:val=&quot;00FD4D70&quot;/&gt;&lt;wsp:rsid wsp:val=&quot;00FD4E14&quot;/&gt;&lt;wsp:rsid wsp:val=&quot;00FD4EF0&quot;/&gt;&lt;wsp:rsid wsp:val=&quot;00FD4F8A&quot;/&gt;&lt;wsp:rsid wsp:val=&quot;00FD583C&quot;/&gt;&lt;wsp:rsid wsp:val=&quot;00FD58AF&quot;/&gt;&lt;wsp:rsid wsp:val=&quot;00FD5B9B&quot;/&gt;&lt;wsp:rsid wsp:val=&quot;00FD5F9F&quot;/&gt;&lt;wsp:rsid wsp:val=&quot;00FD6377&quot;/&gt;&lt;wsp:rsid wsp:val=&quot;00FD65A6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125&quot;/&gt;&lt;wsp:rsid wsp:val=&quot;00FE0283&quot;/&gt;&lt;wsp:rsid wsp:val=&quot;00FE03BA&quot;/&gt;&lt;wsp:rsid wsp:val=&quot;00FE052B&quot;/&gt;&lt;wsp:rsid wsp:val=&quot;00FE0B10&quot;/&gt;&lt;wsp:rsid wsp:val=&quot;00FE1501&quot;/&gt;&lt;wsp:rsid wsp:val=&quot;00FE1AB9&quot;/&gt;&lt;wsp:rsid wsp:val=&quot;00FE1C6C&quot;/&gt;&lt;wsp:rsid wsp:val=&quot;00FE2507&quot;/&gt;&lt;wsp:rsid wsp:val=&quot;00FE26BF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D08&quot;/&gt;&lt;wsp:rsid wsp:val=&quot;00FE310F&quot;/&gt;&lt;wsp:rsid wsp:val=&quot;00FE3424&quot;/&gt;&lt;wsp:rsid wsp:val=&quot;00FE35D5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2DB&quot;/&gt;&lt;wsp:rsid wsp:val=&quot;00FE5756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FB&quot;/&gt;&lt;wsp:rsid wsp:val=&quot;00FE6238&quot;/&gt;&lt;wsp:rsid wsp:val=&quot;00FE6285&quot;/&gt;&lt;wsp:rsid wsp:val=&quot;00FE6583&quot;/&gt;&lt;wsp:rsid wsp:val=&quot;00FE690F&quot;/&gt;&lt;wsp:rsid wsp:val=&quot;00FE6A0A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F6&quot;/&gt;&lt;wsp:rsid wsp:val=&quot;00FE7C3E&quot;/&gt;&lt;wsp:rsid wsp:val=&quot;00FE7D10&quot;/&gt;&lt;wsp:rsid wsp:val=&quot;00FE7E37&quot;/&gt;&lt;wsp:rsid wsp:val=&quot;00FE7E96&quot;/&gt;&lt;wsp:rsid wsp:val=&quot;00FE7F23&quot;/&gt;&lt;wsp:rsid wsp:val=&quot;00FE7F9F&quot;/&gt;&lt;wsp:rsid wsp:val=&quot;00FE7FC3&quot;/&gt;&lt;wsp:rsid wsp:val=&quot;00FF05AF&quot;/&gt;&lt;wsp:rsid wsp:val=&quot;00FF0610&quot;/&gt;&lt;wsp:rsid wsp:val=&quot;00FF06F4&quot;/&gt;&lt;wsp:rsid wsp:val=&quot;00FF08CF&quot;/&gt;&lt;wsp:rsid wsp:val=&quot;00FF093F&quot;/&gt;&lt;wsp:rsid wsp:val=&quot;00FF0BA3&quot;/&gt;&lt;wsp:rsid wsp:val=&quot;00FF0CD1&quot;/&gt;&lt;wsp:rsid wsp:val=&quot;00FF0E20&quot;/&gt;&lt;wsp:rsid wsp:val=&quot;00FF0E3A&quot;/&gt;&lt;wsp:rsid wsp:val=&quot;00FF0FB2&quot;/&gt;&lt;wsp:rsid wsp:val=&quot;00FF1440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205C&quot;/&gt;&lt;wsp:rsid wsp:val=&quot;00FF2150&quot;/&gt;&lt;wsp:rsid wsp:val=&quot;00FF2451&quot;/&gt;&lt;wsp:rsid wsp:val=&quot;00FF26F5&quot;/&gt;&lt;wsp:rsid wsp:val=&quot;00FF2796&quot;/&gt;&lt;wsp:rsid wsp:val=&quot;00FF326A&quot;/&gt;&lt;wsp:rsid wsp:val=&quot;00FF3453&quot;/&gt;&lt;wsp:rsid wsp:val=&quot;00FF3895&quot;/&gt;&lt;wsp:rsid wsp:val=&quot;00FF38C7&quot;/&gt;&lt;wsp:rsid wsp:val=&quot;00FF3B5F&quot;/&gt;&lt;wsp:rsid wsp:val=&quot;00FF407F&quot;/&gt;&lt;wsp:rsid wsp:val=&quot;00FF4256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5B8&quot;/&gt;&lt;wsp:rsid wsp:val=&quot;00FF663A&quot;/&gt;&lt;wsp:rsid wsp:val=&quot;00FF687B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B7&quot;/&gt;&lt;wsp:rsid wsp:val=&quot;00FF779F&quot;/&gt;&lt;wsp:rsid wsp:val=&quot;00FF79F2&quot;/&gt;&lt;wsp:rsid wsp:val=&quot;00FF7B49&quot;/&gt;&lt;wsp:rsid wsp:val=&quot;00FF7C7A&quot;/&gt;&lt;/wsp:rsids&gt;&lt;/w:docPr&gt;&lt;w:body&gt;&lt;wx:sect&gt;&lt;w:p wsp:rsidR=&quot;00000000&quot; wsp:rsidRDefault=&quot;001F48CC&quot; wsp:rsidP=&quot;001F48CC&quot;&gt;&lt;m:oMathPara&gt;&lt;m:oMath&gt;&lt;m:sSup&gt;&lt;m:sSupPr&gt;&lt;m:ctrlPr&gt;&lt;w:rPr&gt;&lt;w:rFonts w:ascii=&quot;Cambria Math&quot; w:h-ansi=&quot;Cambria Math&quot;/&gt;&lt;wx:font wx:val=&quot;Cambria Math&quot;/&gt;&lt;w:i/&gt;&lt;w:lang w:fareast=&quot;KO&quot;/&gt;&lt;/w:rPr&gt;&lt;/m:ctrlPr&gt;&lt;/m:sSupPr&gt;&lt;m:e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val=&quot;EN-US&quot; w:fareast=&quot;KO&quot;/&gt;&lt;/w:rPr&gt;&lt;/m:ctrlPr&gt;&lt;/m:sSubPr&gt;&lt;m:e&gt;&lt;m:r&gt;&lt;w:rPr&gt;&lt;w:rFonts w:ascii=&quot;Cambria Math&quot; w:h-ansi=&quot;Cambria Math&quot;/&gt;&lt;wx:font wx:val=&quot;Cambria Math&quot;/&gt;&lt;w:i/&gt;&lt;w:lang w:fareast=&quot;KO&quot;/&gt;&lt;/w:rPr&gt;&lt;m:t&gt;c&lt;/m:t&gt;&lt;/m:r&gt;&lt;/m:e&gt;&lt;m:sub&gt;&lt;m:r&gt;&lt;w:rPr&gt;&lt;w:rFonts w:ascii=&quot;Cambria Math&quot; w:h-ansi=&quot;Cambria Math&quot;/&gt;&lt;wx:font wx:val=&quot;Cambria Math&quot;/&gt;&lt;w:i/&gt;&lt;w:lang w:fareast=&quot;KO&quot;/&gt;&lt;/w:rPr&gt;&lt;m:t&gt;init&lt;/m:t&gt;&lt;/m:r&gt;&lt;/m:sub&gt;&lt;/m:sSub&gt;&lt;m:r&gt;&lt;w:rPr&gt;&lt;w:rFonts w:ascii=&quot;Cambria Math&quot; w:h-ansi=&quot;Cambria Math&quot;/&gt;&lt;wx:font wx:val=&quot;Cambria Math&quot;/&gt;&lt;w:i/&gt;&lt;w:lang w:fareast=&quot;KO&quot;/&gt;&lt;/w:rPr&gt;&lt;m:t&gt;=2&lt;/m:t&gt;&lt;/m:r&gt;&lt;/m:e&gt;&lt;m:sup&gt;&lt;m:r&gt;&lt;w:rPr&gt;&lt;w:rFonts w:ascii=&quot;Cambria Math&quot; w:h-ansi=&quot;Cambria Math&quot;/&gt;&lt;wx:font wx:val=&quot;Cambria Math&quot;/&gt;&lt;w:i/&gt;&lt;w:lang w:fareast=&quot;KO&quot;/&gt;&lt;/w:rPr&gt;&lt;m:t&gt;12&lt;/m:t&gt;&lt;/m:r&gt;&lt;/m:sup&gt;&lt;/m:sSup&gt;&lt;m:r&gt;&lt;w:rPr&gt;&lt;w:rFonts w:ascii=&quot;Cambria Math&quot; w:h-ansi=&quot;Cambria Math&quot;/&gt;&lt;wx:font wx:val=&quot;Cambria Math&quot;/&gt;&lt;w:i/&gt;&lt;w:lang w:fareast=&quot;KO&quot;/&gt;&lt;/w:rPr&gt;&lt;m:t&gt;â‹…(&lt;/m:t&gt;&lt;/m:r&gt;&lt;m:sSub&gt;&lt;m:sSubPr&gt;&lt;m:ctrlPr&gt;&lt;w:rPr&gt;&lt;w:rFonts w:ascii=&quot;Cambria Math&quot; w:h-ansi=&quot;Cambria Math&quot;/&gt;&lt;wx:font wx:val=&quot;Cambria Math&quot;/&gt;&lt;w:i/&gt;&lt;w:lang w:fareast=&quot;KO&quot;/&gt;&lt;/w:rPr&gt;&lt;/m:ctrlPr&gt;&lt;/m:sSubPr&gt;&lt;m:e&gt;&lt;m:r&gt;&lt;w:rPr&gt;&lt;w:rFonts w:ascii=&quot;Cambria Math&quot; w:h-ansi=&quot;Cambria Math&quot;/&gt;&lt;wx:font wx:val=&quot;Cambria Math&quot;/&gt;&lt;w:i/&gt;&lt;w:lang w:fareast=&quot;KO&quot;/&gt;&lt;/w:rPr&gt;&lt;m:t&gt;I&lt;/m:t&gt;&lt;/m:r&gt;&lt;/m:e&gt;&lt;m:sub&gt;&lt;m:r&gt;&lt;w:rPr&gt;&lt;w:rFonts w:ascii=&quot;Cambria Math&quot; w:h-ansi=&quot;Cambria Math&quot;/&gt;&lt;wx:font wx:val=&quot;Cambria Math&quot;/&gt;&lt;w:i/&gt;&lt;w:lang w:fareast=&quot;KO&quot;/&gt;&lt;/w:rPr&gt;&lt;m:t&gt;SSB&lt;/m:t&gt;&lt;/m:r&gt;&lt;/m:sub&gt;&lt;/m:sSub&gt;&lt;m:r&gt;&lt;w:rPr&gt;&lt;w:rFonts w:ascii=&quot;Cambria Math&quot; w:h-ansi=&quot;Cambria Math&quot;/&gt;&lt;wx:font wx:val=&quot;Cambria Math&quot;/&gt;&lt;w:i/&gt;&lt;w:lang w:fareast=&quot;KO&quot;/&gt;&lt;/w:rPr&gt;&lt;m:t&gt;+1)(âŒŠ&lt;/m:t&gt;&lt;/m:r&gt;&lt;m:sSub&gt;&lt;m:sSubPr&gt;&lt;m:ctrlPr&gt;&lt;w:rPr&gt;&lt;w:rFonts w:ascii=&quot;Cambria Math&quot; w:h-ansi=&quot;Cambria Math&quot;/&gt;&lt;wx:font wx:val=&quot;Cambria Math&quot;/&gt;&lt;w:i/&gt;&lt;w:lang w:fareast=&quot;KO&quot;/&gt;&lt;/w:rPr&gt;&lt;/m:ctrlPr&gt;&lt;/m:sSubPr&gt;&lt;m:e&gt;&lt;m:r&gt;&lt;w:rPr&gt;&lt;w:rFonts w:ascii=&quot;Cambria Math&quot; w:h-ansi=&quot;Cambria Math&quot;/&gt;&lt;wx:font wx:val=&quot;Cambria Math&quot;/&gt;&lt;w:i/&gt;&lt;w:lang w:fareast=&quot;KO&quot;/&gt;&lt;/w:rPr&gt;&lt;m:t&gt;N&lt;/m:t&gt;&lt;/m:r&gt;&lt;/m:e&gt;&lt;m:sub&gt;&lt;m:r&gt;&lt;w:rPr&gt;&lt;w:rFonts w:ascii=&quot;Cambria Math&quot; w:h-ansi=&quot;Cambria Math&quot;/&gt;&lt;wx:font wx:val=&quot;Cambria Math&quot;/&gt;&lt;w:i/&gt;&lt;w:lang w:fareast=&quot;KO&quot;/&gt;&lt;/w:rPr&gt;&lt;m:t&gt;ID&lt;/m:t&gt;&lt;/m:r&gt;&lt;/m:sub&gt;&lt;/m:sSub&gt;&lt;m:r&gt;&lt;w:rPr&gt;&lt;w:rFonts w:ascii=&quot;Cambria Math&quot; w:h-ansi=&quot;Cambria Math&quot;/&gt;&lt;wx:font wx:val=&quot;Cambria Math&quot;/&gt;&lt;w:i/&gt;&lt;w:lang w:fareast=&quot;KO&quot;/&gt;&lt;/w:rPr&gt;&lt;m:t&gt;/4âŒ‹+1)+&lt;/m:t&gt;&lt;/m:r&gt;&lt;m:sSup&gt;&lt;m:sSupPr&gt;&lt;m:ctrlPr&gt;&lt;w:rPr&gt;&lt;w:rFonts w:ascii=&quot;Cambria Math&quot; w:h-ansi=&quot;Cambria Math&quot;/&gt;&lt;wx:font wx:val=&quot;Cambria Math&quot;/&gt;&lt;w:i/&gt;&lt;w:lang w:fareast=&quot;KO&quot;/&gt;&lt;/w:rPr&gt;&lt;/m:ctrlPr&gt;&lt;/m:sSupPr&gt;&lt;m:e&gt;&lt;m:r&gt;&lt;w:rPr&gt;&lt;w:rFonts w:ascii=&quot;Cambria Math&quot; w:h-ansi=&quot;Cambria Math&quot;/&gt;&lt;wx:font wx:val=&quot;Cambria Math&quot;/&gt;&lt;w:i/&gt;&lt;w:lang w:fareast=&quot;KO&quot;/&gt;&lt;/w:rPr&gt;&lt;m:t&gt;2&lt;/m:t&gt;&lt;/m:r&gt;&lt;/m:e&gt;&lt;m:sup&gt;&lt;m:r&gt;&lt;w:rPr&gt;&lt;w:rFonts w:ascii=&quot;Cambria Math&quot; w:h-ansi=&quot;Cambria Math&quot;/&gt;&lt;wx:font wx:val=&quot;Cambria Math&quot;/&gt;&lt;w:i/&gt;&lt;w:lang w:fareast=&quot;KO&quot;/&gt;&lt;/w:rPr&gt;&lt;m:t&gt;6&lt;/m:t&gt;&lt;/m:r&gt;&lt;/m:sup&gt;&lt;/m:sSup&gt;&lt;m:r&gt;&lt;w:rPr&gt;&lt;w:rFonts w:ascii=&quot;Cambria Math&quot; w:h-ansi=&quot;Cambria Math&quot;/&gt;&lt;wx:font wx:val=&quot;Cambria Math&quot;/&gt;&lt;w:i/&gt;&lt;w:lang w:fareast=&quot;KO&quot;/&gt;&lt;/w:rPr&gt;&lt;m:t&gt;(&lt;/m:t&gt;&lt;/m:r&gt;&lt;m:sSub&gt;&lt;m:sSubPr&gt;&lt;m:ctrlPr&gt;&lt;w:rPr&gt;&lt;w:rFonts w:ascii=&quot;Cambria Math&quot; w:h-ansi=&quot;Cambria Math&quot;/&gt;&lt;wx:font wx:val=&quot;Cambria Math&quot;/&gt;&lt;w:i/&gt;&lt;w:lang w:fareast=&quot;KO&quot;/&gt;&lt;/w:rPr&gt;&lt;/m:ctrlPr&gt;&lt;/m:sSubPr&gt;&lt;m:e&gt;&lt;m:r&gt;&lt;w:rPr&gt;&lt;w:rFonts w:ascii=&quot;Cambria Math&quot; w:h-ansi=&quot;Cambria Math&quot;/&gt;&lt;wx:font wx:val=&quot;Cambria Math&quot;/&gt;&lt;w:i/&gt;&lt;w:lang w:fareast=&quot;KO&quot;/&gt;&lt;/w:rPr&gt;&lt;m:t&gt;I&lt;/m:t&gt;&lt;/m:r&gt;&lt;/m:e&gt;&lt;m:sub&gt;&lt;m:r&gt;&lt;w:rPr&gt;&lt;w:rFonts w:ascii=&quot;Cambria Math&quot; w:h-ansi=&quot;Cambria Math&quot;/&gt;&lt;wx:font wx:val=&quot;Cambria Math&quot;/&gt;&lt;w:i/&gt;&lt;w:lang w:fareast=&quot;KO&quot;/&gt;&lt;/w:rPr&gt;&lt;m:t&gt;SSB&lt;/m:t&gt;&lt;/m:r&gt;&lt;/m:sub&gt;&lt;/m:sSub&gt;&lt;m:r&gt;&lt;w:rPr&gt;&lt;w:rFonts w:ascii=&quot;Cambria Math&quot; w:h-ansi=&quot;Cambria Math&quot;/&gt;&lt;wx:font wx:val=&quot;Cambria Math&quot;/&gt;&lt;w:i/&gt;&lt;w:lang w:fareast=&quot;KO&quot;/&gt;&lt;/w:rPr&gt;&lt;m:t&gt;+1)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6E1D02">
        <w:rPr>
          <w:lang w:eastAsia="x-none"/>
        </w:rPr>
        <w:fldChar w:fldCharType="end"/>
      </w:r>
    </w:p>
    <w:p w:rsidR="001250C2" w:rsidRDefault="001250C2" w:rsidP="006E1D02">
      <w:pPr>
        <w:tabs>
          <w:tab w:val="left" w:pos="720"/>
        </w:tabs>
        <w:ind w:left="1080"/>
        <w:rPr>
          <w:lang w:eastAsia="x-none"/>
        </w:rPr>
      </w:pPr>
    </w:p>
    <w:p w:rsidR="001250C2" w:rsidRDefault="001250C2" w:rsidP="001250C2">
      <w:pPr>
        <w:tabs>
          <w:tab w:val="left" w:pos="720"/>
        </w:tabs>
        <w:ind w:left="360"/>
        <w:rPr>
          <w:lang w:eastAsia="x-none"/>
        </w:rPr>
      </w:pPr>
    </w:p>
    <w:p w:rsidR="001250C2" w:rsidRDefault="001250C2" w:rsidP="001250C2">
      <w:pPr>
        <w:tabs>
          <w:tab w:val="left" w:pos="720"/>
        </w:tabs>
        <w:ind w:left="360"/>
        <w:rPr>
          <w:lang w:eastAsia="x-none"/>
        </w:rPr>
      </w:pPr>
      <w:r>
        <w:rPr>
          <w:lang w:eastAsia="x-none"/>
        </w:rPr>
        <w:t>If  half frame indication is in PBCH</w:t>
      </w:r>
      <w:r w:rsidR="006E1D02">
        <w:rPr>
          <w:lang w:eastAsia="x-none"/>
        </w:rPr>
        <w:t xml:space="preserve"> DMRS</w:t>
      </w:r>
      <w:r>
        <w:rPr>
          <w:lang w:eastAsia="x-none"/>
        </w:rPr>
        <w:t>, DMRS is initialized with</w:t>
      </w:r>
    </w:p>
    <w:p w:rsidR="001250C2" w:rsidRDefault="001250C2" w:rsidP="001250C2">
      <w:pPr>
        <w:numPr>
          <w:ilvl w:val="0"/>
          <w:numId w:val="36"/>
        </w:numPr>
        <w:tabs>
          <w:tab w:val="left" w:pos="720"/>
        </w:tabs>
        <w:ind w:left="1080"/>
        <w:rPr>
          <w:lang w:eastAsia="x-none"/>
        </w:rPr>
      </w:pPr>
      <w:r>
        <w:rPr>
          <w:lang w:eastAsia="x-none"/>
        </w:rPr>
        <w:t>Cell-ID + 3 LSB of SS/PBCH block index</w:t>
      </w:r>
      <w:r w:rsidR="006E1D02">
        <w:rPr>
          <w:lang w:eastAsia="x-none"/>
        </w:rPr>
        <w:t xml:space="preserve"> + half frame index</w:t>
      </w:r>
    </w:p>
    <w:p w:rsidR="006E1D02" w:rsidRDefault="006E1D02" w:rsidP="001250C2">
      <w:pPr>
        <w:numPr>
          <w:ilvl w:val="0"/>
          <w:numId w:val="36"/>
        </w:numPr>
        <w:tabs>
          <w:tab w:val="left" w:pos="720"/>
        </w:tabs>
        <w:ind w:left="1080"/>
        <w:rPr>
          <w:lang w:eastAsia="x-none"/>
        </w:rPr>
      </w:pPr>
      <w:r w:rsidRPr="006E1D02">
        <w:rPr>
          <w:lang w:eastAsia="x-none"/>
        </w:rPr>
        <w:fldChar w:fldCharType="begin"/>
      </w:r>
      <w:r w:rsidRPr="006E1D02">
        <w:rPr>
          <w:lang w:eastAsia="x-none"/>
        </w:rPr>
        <w:instrText xml:space="preserve"> QUOTE </w:instrText>
      </w:r>
      <w:r w:rsidR="00FA1350">
        <w:rPr>
          <w:position w:val="-5"/>
        </w:rPr>
        <w:pict>
          <v:shape id="_x0000_i1027" type="#_x0000_t75" style="width:204.7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tDisplayPageBoundaries/&gt;&lt;w:activeWritingStyle w:lang=&quot;EN-GB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-CA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JA&quot; w:vendorID=&quot;64&quot; w:dllVersion=&quot;6&quot; w:nlCheck=&quot;on&quot; w:optionSet=&quot;1&quot;/&gt;&lt;w:activeWritingStyle w:lang=&quot;EN-CA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savePreviewPicture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115C&quot;/&gt;&lt;wsp:rsid wsp:val=&quot;000011EC&quot;/&gt;&lt;wsp:rsid wsp:val=&quot;0000174E&quot;/&gt;&lt;wsp:rsid wsp:val=&quot;00001AE6&quot;/&gt;&lt;wsp:rsid wsp:val=&quot;00001B1A&quot;/&gt;&lt;wsp:rsid wsp:val=&quot;00001BE4&quot;/&gt;&lt;wsp:rsid wsp:val=&quot;00001C63&quot;/&gt;&lt;wsp:rsid wsp:val=&quot;00001DDA&quot;/&gt;&lt;wsp:rsid wsp:val=&quot;00001E4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F51&quot;/&gt;&lt;wsp:rsid wsp:val=&quot;0000309D&quot;/&gt;&lt;wsp:rsid wsp:val=&quot;000030F9&quot;/&gt;&lt;wsp:rsid wsp:val=&quot;00003110&quot;/&gt;&lt;wsp:rsid wsp:val=&quot;00003698&quot;/&gt;&lt;wsp:rsid wsp:val=&quot;000036CF&quot;/&gt;&lt;wsp:rsid wsp:val=&quot;000039AB&quot;/&gt;&lt;wsp:rsid wsp:val=&quot;00003B58&quot;/&gt;&lt;wsp:rsid wsp:val=&quot;00003F92&quot;/&gt;&lt;wsp:rsid wsp:val=&quot;00004056&quot;/&gt;&lt;wsp:rsid wsp:val=&quot;00004154&quot;/&gt;&lt;wsp:rsid wsp:val=&quot;000043E1&quot;/&gt;&lt;wsp:rsid wsp:val=&quot;0000498E&quot;/&gt;&lt;wsp:rsid wsp:val=&quot;00004A2F&quot;/&gt;&lt;wsp:rsid wsp:val=&quot;00004AC3&quot;/&gt;&lt;wsp:rsid wsp:val=&quot;00004DA7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2E9&quot;/&gt;&lt;wsp:rsid wsp:val=&quot;00006365&quot;/&gt;&lt;wsp:rsid wsp:val=&quot;00006384&quot;/&gt;&lt;wsp:rsid wsp:val=&quot;000063E4&quot;/&gt;&lt;wsp:rsid wsp:val=&quot;0000682F&quot;/&gt;&lt;wsp:rsid wsp:val=&quot;00006C6D&quot;/&gt;&lt;wsp:rsid wsp:val=&quot;00006ECD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E49&quot;/&gt;&lt;wsp:rsid wsp:val=&quot;00010F6E&quot;/&gt;&lt;wsp:rsid wsp:val=&quot;00011222&quot;/&gt;&lt;wsp:rsid wsp:val=&quot;000112A4&quot;/&gt;&lt;wsp:rsid wsp:val=&quot;0001136D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B0&quot;/&gt;&lt;wsp:rsid wsp:val=&quot;00012312&quot;/&gt;&lt;wsp:rsid wsp:val=&quot;000123AC&quot;/&gt;&lt;wsp:rsid wsp:val=&quot;0001269D&quot;/&gt;&lt;wsp:rsid wsp:val=&quot;00012755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A85&quot;/&gt;&lt;wsp:rsid wsp:val=&quot;00013BB3&quot;/&gt;&lt;wsp:rsid wsp:val=&quot;000143B4&quot;/&gt;&lt;wsp:rsid wsp:val=&quot;00014482&quot;/&gt;&lt;wsp:rsid wsp:val=&quot;000145DE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533&quot;/&gt;&lt;wsp:rsid wsp:val=&quot;000155DA&quot;/&gt;&lt;wsp:rsid wsp:val=&quot;00015638&quot;/&gt;&lt;wsp:rsid wsp:val=&quot;000159AB&quot;/&gt;&lt;wsp:rsid wsp:val=&quot;00015D64&quot;/&gt;&lt;wsp:rsid wsp:val=&quot;00015D7A&quot;/&gt;&lt;wsp:rsid wsp:val=&quot;00016153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43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E9&quot;/&gt;&lt;wsp:rsid wsp:val=&quot;000228EB&quot;/&gt;&lt;wsp:rsid wsp:val=&quot;00022A61&quot;/&gt;&lt;wsp:rsid wsp:val=&quot;00022B32&quot;/&gt;&lt;wsp:rsid wsp:val=&quot;00022DDD&quot;/&gt;&lt;wsp:rsid wsp:val=&quot;000230B8&quot;/&gt;&lt;wsp:rsid wsp:val=&quot;0002338E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F5&quot;/&gt;&lt;wsp:rsid wsp:val=&quot;0002470C&quot;/&gt;&lt;wsp:rsid wsp:val=&quot;0002493C&quot;/&gt;&lt;wsp:rsid wsp:val=&quot;00024951&quot;/&gt;&lt;wsp:rsid wsp:val=&quot;00024E65&quot;/&gt;&lt;wsp:rsid wsp:val=&quot;00024F12&quot;/&gt;&lt;wsp:rsid wsp:val=&quot;000250F0&quot;/&gt;&lt;wsp:rsid wsp:val=&quot;00025104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6006&quot;/&gt;&lt;wsp:rsid wsp:val=&quot;0002616F&quot;/&gt;&lt;wsp:rsid wsp:val=&quot;000262BB&quot;/&gt;&lt;wsp:rsid wsp:val=&quot;000262F4&quot;/&gt;&lt;wsp:rsid wsp:val=&quot;0002634D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CF3&quot;/&gt;&lt;wsp:rsid wsp:val=&quot;00026D0D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E2&quot;/&gt;&lt;wsp:rsid wsp:val=&quot;00027ED9&quot;/&gt;&lt;wsp:rsid wsp:val=&quot;00027F9D&quot;/&gt;&lt;wsp:rsid wsp:val=&quot;0003009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427&quot;/&gt;&lt;wsp:rsid wsp:val=&quot;00031534&quot;/&gt;&lt;wsp:rsid wsp:val=&quot;00031731&quot;/&gt;&lt;wsp:rsid wsp:val=&quot;0003178D&quot;/&gt;&lt;wsp:rsid wsp:val=&quot;00031AD4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5AB&quot;/&gt;&lt;wsp:rsid wsp:val=&quot;00034769&quot;/&gt;&lt;wsp:rsid wsp:val=&quot;0003486E&quot;/&gt;&lt;wsp:rsid wsp:val=&quot;00034A71&quot;/&gt;&lt;wsp:rsid wsp:val=&quot;00035007&quot;/&gt;&lt;wsp:rsid wsp:val=&quot;0003534A&quot;/&gt;&lt;wsp:rsid wsp:val=&quot;00035446&quot;/&gt;&lt;wsp:rsid wsp:val=&quot;0003547D&quot;/&gt;&lt;wsp:rsid wsp:val=&quot;0003553E&quot;/&gt;&lt;wsp:rsid wsp:val=&quot;00035736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41&quot;/&gt;&lt;wsp:rsid wsp:val=&quot;000375BB&quot;/&gt;&lt;wsp:rsid wsp:val=&quot;00037646&quot;/&gt;&lt;wsp:rsid wsp:val=&quot;00037991&quot;/&gt;&lt;wsp:rsid wsp:val=&quot;00037A92&quot;/&gt;&lt;wsp:rsid wsp:val=&quot;00037AF7&quot;/&gt;&lt;wsp:rsid wsp:val=&quot;00037B9A&quot;/&gt;&lt;wsp:rsid wsp:val=&quot;00037D1F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B52&quot;/&gt;&lt;wsp:rsid wsp:val=&quot;00040B9B&quot;/&gt;&lt;wsp:rsid wsp:val=&quot;00040BB3&quot;/&gt;&lt;wsp:rsid wsp:val=&quot;00040C2B&quot;/&gt;&lt;wsp:rsid wsp:val=&quot;000411DE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44A&quot;/&gt;&lt;wsp:rsid wsp:val=&quot;000424FC&quot;/&gt;&lt;wsp:rsid wsp:val=&quot;00042567&quot;/&gt;&lt;wsp:rsid wsp:val=&quot;00042693&quot;/&gt;&lt;wsp:rsid wsp:val=&quot;00042A37&quot;/&gt;&lt;wsp:rsid wsp:val=&quot;00042ECA&quot;/&gt;&lt;wsp:rsid wsp:val=&quot;00043003&quot;/&gt;&lt;wsp:rsid wsp:val=&quot;000430AC&quot;/&gt;&lt;wsp:rsid wsp:val=&quot;000433FA&quot;/&gt;&lt;wsp:rsid wsp:val=&quot;000434B1&quot;/&gt;&lt;wsp:rsid wsp:val=&quot;00043578&quot;/&gt;&lt;wsp:rsid wsp:val=&quot;00043619&quot;/&gt;&lt;wsp:rsid wsp:val=&quot;00043A5E&quot;/&gt;&lt;wsp:rsid wsp:val=&quot;00043AF9&quot;/&gt;&lt;wsp:rsid wsp:val=&quot;00043C64&quot;/&gt;&lt;wsp:rsid wsp:val=&quot;00043D08&quot;/&gt;&lt;wsp:rsid wsp:val=&quot;00043FAD&quot;/&gt;&lt;wsp:rsid wsp:val=&quot;000445C5&quot;/&gt;&lt;wsp:rsid wsp:val=&quot;000447FD&quot;/&gt;&lt;wsp:rsid wsp:val=&quot;00044967&quot;/&gt;&lt;wsp:rsid wsp:val=&quot;000449D0&quot;/&gt;&lt;wsp:rsid wsp:val=&quot;000449FE&quot;/&gt;&lt;wsp:rsid wsp:val=&quot;0004536A&quot;/&gt;&lt;wsp:rsid wsp:val=&quot;000454BB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9D&quot;/&gt;&lt;wsp:rsid wsp:val=&quot;00046657&quot;/&gt;&lt;wsp:rsid wsp:val=&quot;00046741&quot;/&gt;&lt;wsp:rsid wsp:val=&quot;00046817&quot;/&gt;&lt;wsp:rsid wsp:val=&quot;00046A46&quot;/&gt;&lt;wsp:rsid wsp:val=&quot;00046A72&quot;/&gt;&lt;wsp:rsid wsp:val=&quot;00046F19&quot;/&gt;&lt;wsp:rsid wsp:val=&quot;00047220&quot;/&gt;&lt;wsp:rsid wsp:val=&quot;000478CE&quot;/&gt;&lt;wsp:rsid wsp:val=&quot;000478FC&quot;/&gt;&lt;wsp:rsid wsp:val=&quot;0004796D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A50&quot;/&gt;&lt;wsp:rsid wsp:val=&quot;00050D19&quot;/&gt;&lt;wsp:rsid wsp:val=&quot;00050D40&quot;/&gt;&lt;wsp:rsid wsp:val=&quot;00050EB2&quot;/&gt;&lt;wsp:rsid wsp:val=&quot;00051232&quot;/&gt;&lt;wsp:rsid wsp:val=&quot;00051366&quot;/&gt;&lt;wsp:rsid wsp:val=&quot;00051696&quot;/&gt;&lt;wsp:rsid wsp:val=&quot;000518AE&quot;/&gt;&lt;wsp:rsid wsp:val=&quot;00051AA8&quot;/&gt;&lt;wsp:rsid wsp:val=&quot;00051B20&quot;/&gt;&lt;wsp:rsid wsp:val=&quot;00051C90&quot;/&gt;&lt;wsp:rsid wsp:val=&quot;00051DC9&quot;/&gt;&lt;wsp:rsid wsp:val=&quot;00051EFC&quot;/&gt;&lt;wsp:rsid wsp:val=&quot;000521D7&quot;/&gt;&lt;wsp:rsid wsp:val=&quot;0005242C&quot;/&gt;&lt;wsp:rsid wsp:val=&quot;000524F6&quot;/&gt;&lt;wsp:rsid wsp:val=&quot;00052519&quot;/&gt;&lt;wsp:rsid wsp:val=&quot;000526E1&quot;/&gt;&lt;wsp:rsid wsp:val=&quot;0005289B&quot;/&gt;&lt;wsp:rsid wsp:val=&quot;00052AEF&quot;/&gt;&lt;wsp:rsid wsp:val=&quot;00052BE2&quot;/&gt;&lt;wsp:rsid wsp:val=&quot;00052C36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715&quot;/&gt;&lt;wsp:rsid wsp:val=&quot;00055764&quot;/&gt;&lt;wsp:rsid wsp:val=&quot;00055B8B&quot;/&gt;&lt;wsp:rsid wsp:val=&quot;00055E65&quot;/&gt;&lt;wsp:rsid wsp:val=&quot;000562A6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D7&quot;/&gt;&lt;wsp:rsid wsp:val=&quot;00057764&quot;/&gt;&lt;wsp:rsid wsp:val=&quot;00057D72&quot;/&gt;&lt;wsp:rsid wsp:val=&quot;00057E28&quot;/&gt;&lt;wsp:rsid wsp:val=&quot;00057FAA&quot;/&gt;&lt;wsp:rsid wsp:val=&quot;000600B4&quot;/&gt;&lt;wsp:rsid wsp:val=&quot;00060193&quot;/&gt;&lt;wsp:rsid wsp:val=&quot;00060570&quot;/&gt;&lt;wsp:rsid wsp:val=&quot;0006067F&quot;/&gt;&lt;wsp:rsid wsp:val=&quot;000606B9&quot;/&gt;&lt;wsp:rsid wsp:val=&quot;00060DD6&quot;/&gt;&lt;wsp:rsid wsp:val=&quot;00060EE8&quot;/&gt;&lt;wsp:rsid wsp:val=&quot;0006131F&quot;/&gt;&lt;wsp:rsid wsp:val=&quot;00061550&quot;/&gt;&lt;wsp:rsid wsp:val=&quot;000617B1&quot;/&gt;&lt;wsp:rsid wsp:val=&quot;00061BC7&quot;/&gt;&lt;wsp:rsid wsp:val=&quot;00061CEC&quot;/&gt;&lt;wsp:rsid wsp:val=&quot;00061D21&quot;/&gt;&lt;wsp:rsid wsp:val=&quot;00062285&quot;/&gt;&lt;wsp:rsid wsp:val=&quot;00062476&quot;/&gt;&lt;wsp:rsid wsp:val=&quot;00062950&quot;/&gt;&lt;wsp:rsid wsp:val=&quot;0006298A&quot;/&gt;&lt;wsp:rsid wsp:val=&quot;00062B1A&quot;/&gt;&lt;wsp:rsid wsp:val=&quot;00062DCB&quot;/&gt;&lt;wsp:rsid wsp:val=&quot;000631C8&quot;/&gt;&lt;wsp:rsid wsp:val=&quot;000637C4&quot;/&gt;&lt;wsp:rsid wsp:val=&quot;00063899&quot;/&gt;&lt;wsp:rsid wsp:val=&quot;000639DE&quot;/&gt;&lt;wsp:rsid wsp:val=&quot;00063A9D&quot;/&gt;&lt;wsp:rsid wsp:val=&quot;00063B50&quot;/&gt;&lt;wsp:rsid wsp:val=&quot;00063DDE&quot;/&gt;&lt;wsp:rsid wsp:val=&quot;00063EBF&quot;/&gt;&lt;wsp:rsid wsp:val=&quot;00063F69&quot;/&gt;&lt;wsp:rsid wsp:val=&quot;000640FE&quot;/&gt;&lt;wsp:rsid wsp:val=&quot;0006436A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458&quot;/&gt;&lt;wsp:rsid wsp:val=&quot;00066836&quot;/&gt;&lt;wsp:rsid wsp:val=&quot;00066A22&quot;/&gt;&lt;wsp:rsid wsp:val=&quot;00066CFE&quot;/&gt;&lt;wsp:rsid wsp:val=&quot;000671D5&quot;/&gt;&lt;wsp:rsid wsp:val=&quot;000672C9&quot;/&gt;&lt;wsp:rsid wsp:val=&quot;0006755A&quot;/&gt;&lt;wsp:rsid wsp:val=&quot;00067A6B&quot;/&gt;&lt;wsp:rsid wsp:val=&quot;00067EE6&quot;/&gt;&lt;wsp:rsid wsp:val=&quot;00067FC0&quot;/&gt;&lt;wsp:rsid wsp:val=&quot;0007012F&quot;/&gt;&lt;wsp:rsid wsp:val=&quot;00070295&quot;/&gt;&lt;wsp:rsid wsp:val=&quot;000707EC&quot;/&gt;&lt;wsp:rsid wsp:val=&quot;00070A13&quot;/&gt;&lt;wsp:rsid wsp:val=&quot;00070D54&quot;/&gt;&lt;wsp:rsid wsp:val=&quot;00071477&quot;/&gt;&lt;wsp:rsid wsp:val=&quot;0007161C&quot;/&gt;&lt;wsp:rsid wsp:val=&quot;00071694&quot;/&gt;&lt;wsp:rsid wsp:val=&quot;00071701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970&quot;/&gt;&lt;wsp:rsid wsp:val=&quot;000729E1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50F&quot;/&gt;&lt;wsp:rsid wsp:val=&quot;0007394F&quot;/&gt;&lt;wsp:rsid wsp:val=&quot;00073A62&quot;/&gt;&lt;wsp:rsid wsp:val=&quot;00073F00&quot;/&gt;&lt;wsp:rsid wsp:val=&quot;00073F4B&quot;/&gt;&lt;wsp:rsid wsp:val=&quot;00074076&quot;/&gt;&lt;wsp:rsid wsp:val=&quot;00074150&quot;/&gt;&lt;wsp:rsid wsp:val=&quot;000742E5&quot;/&gt;&lt;wsp:rsid wsp:val=&quot;00074326&quot;/&gt;&lt;wsp:rsid wsp:val=&quot;000744F8&quot;/&gt;&lt;wsp:rsid wsp:val=&quot;0007455F&quot;/&gt;&lt;wsp:rsid wsp:val=&quot;00074A2B&quot;/&gt;&lt;wsp:rsid wsp:val=&quot;000750AC&quot;/&gt;&lt;wsp:rsid wsp:val=&quot;00075466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A3B&quot;/&gt;&lt;wsp:rsid wsp:val=&quot;00076C93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600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7A&quot;/&gt;&lt;wsp:rsid wsp:val=&quot;00082362&quot;/&gt;&lt;wsp:rsid wsp:val=&quot;000823E1&quot;/&gt;&lt;wsp:rsid wsp:val=&quot;00082943&quot;/&gt;&lt;wsp:rsid wsp:val=&quot;000829CA&quot;/&gt;&lt;wsp:rsid wsp:val=&quot;00082E80&quot;/&gt;&lt;wsp:rsid wsp:val=&quot;00083170&quot;/&gt;&lt;wsp:rsid wsp:val=&quot;00083197&quot;/&gt;&lt;wsp:rsid wsp:val=&quot;000833BD&quot;/&gt;&lt;wsp:rsid wsp:val=&quot;00083452&quot;/&gt;&lt;wsp:rsid wsp:val=&quot;0008365D&quot;/&gt;&lt;wsp:rsid wsp:val=&quot;00083761&quot;/&gt;&lt;wsp:rsid wsp:val=&quot;0008378C&quot;/&gt;&lt;wsp:rsid wsp:val=&quot;00083851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5D5&quot;/&gt;&lt;wsp:rsid wsp:val=&quot;00084700&quot;/&gt;&lt;wsp:rsid wsp:val=&quot;00084B6D&quot;/&gt;&lt;wsp:rsid wsp:val=&quot;00085392&quot;/&gt;&lt;wsp:rsid wsp:val=&quot;00085611&quot;/&gt;&lt;wsp:rsid wsp:val=&quot;00085AC8&quot;/&gt;&lt;wsp:rsid wsp:val=&quot;00085B87&quot;/&gt;&lt;wsp:rsid wsp:val=&quot;000862A2&quot;/&gt;&lt;wsp:rsid wsp:val=&quot;00086326&quot;/&gt;&lt;wsp:rsid wsp:val=&quot;000863CC&quot;/&gt;&lt;wsp:rsid wsp:val=&quot;000863ED&quot;/&gt;&lt;wsp:rsid wsp:val=&quot;00086421&quot;/&gt;&lt;wsp:rsid wsp:val=&quot;0008656C&quot;/&gt;&lt;wsp:rsid wsp:val=&quot;0008660D&quot;/&gt;&lt;wsp:rsid wsp:val=&quot;00086DAB&quot;/&gt;&lt;wsp:rsid wsp:val=&quot;00086E43&quot;/&gt;&lt;wsp:rsid wsp:val=&quot;00087010&quot;/&gt;&lt;wsp:rsid wsp:val=&quot;000871D5&quot;/&gt;&lt;wsp:rsid wsp:val=&quot;000873F6&quot;/&gt;&lt;wsp:rsid wsp:val=&quot;00087716&quot;/&gt;&lt;wsp:rsid wsp:val=&quot;000877E1&quot;/&gt;&lt;wsp:rsid wsp:val=&quot;00087DAB&quot;/&gt;&lt;wsp:rsid wsp:val=&quot;0009020D&quot;/&gt;&lt;wsp:rsid wsp:val=&quot;00090333&quot;/&gt;&lt;wsp:rsid wsp:val=&quot;00090446&quot;/&gt;&lt;wsp:rsid wsp:val=&quot;00090555&quot;/&gt;&lt;wsp:rsid wsp:val=&quot;0009090B&quot;/&gt;&lt;wsp:rsid wsp:val=&quot;00090919&quot;/&gt;&lt;wsp:rsid wsp:val=&quot;00090968&quot;/&gt;&lt;wsp:rsid wsp:val=&quot;00090A16&quot;/&gt;&lt;wsp:rsid wsp:val=&quot;00090B3C&quot;/&gt;&lt;wsp:rsid wsp:val=&quot;00090DCA&quot;/&gt;&lt;wsp:rsid wsp:val=&quot;000910D0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260&quot;/&gt;&lt;wsp:rsid wsp:val=&quot;00092386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D27&quot;/&gt;&lt;wsp:rsid wsp:val=&quot;00092FFD&quot;/&gt;&lt;wsp:rsid wsp:val=&quot;00093081&quot;/&gt;&lt;wsp:rsid wsp:val=&quot;0009328C&quot;/&gt;&lt;wsp:rsid wsp:val=&quot;0009395D&quot;/&gt;&lt;wsp:rsid wsp:val=&quot;00093A11&quot;/&gt;&lt;wsp:rsid wsp:val=&quot;00093D36&quot;/&gt;&lt;wsp:rsid wsp:val=&quot;0009400A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F4&quot;/&gt;&lt;wsp:rsid wsp:val=&quot;00094C2D&quot;/&gt;&lt;wsp:rsid wsp:val=&quot;00094CAA&quot;/&gt;&lt;wsp:rsid wsp:val=&quot;00094D75&quot;/&gt;&lt;wsp:rsid wsp:val=&quot;000952C9&quot;/&gt;&lt;wsp:rsid wsp:val=&quot;000952E9&quot;/&gt;&lt;wsp:rsid wsp:val=&quot;0009543D&quot;/&gt;&lt;wsp:rsid wsp:val=&quot;0009552E&quot;/&gt;&lt;wsp:rsid wsp:val=&quot;00095BD5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B3D&quot;/&gt;&lt;wsp:rsid wsp:val=&quot;00096D85&quot;/&gt;&lt;wsp:rsid wsp:val=&quot;00096F6F&quot;/&gt;&lt;wsp:rsid wsp:val=&quot;00097016&quot;/&gt;&lt;wsp:rsid wsp:val=&quot;00097133&quot;/&gt;&lt;wsp:rsid wsp:val=&quot;000971C0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CE7&quot;/&gt;&lt;wsp:rsid wsp:val=&quot;000A2D1E&quot;/&gt;&lt;wsp:rsid wsp:val=&quot;000A322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8D&quot;/&gt;&lt;wsp:rsid wsp:val=&quot;000A42D4&quot;/&gt;&lt;wsp:rsid wsp:val=&quot;000A4331&quot;/&gt;&lt;wsp:rsid wsp:val=&quot;000A4418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814&quot;/&gt;&lt;wsp:rsid wsp:val=&quot;000A6ABA&quot;/&gt;&lt;wsp:rsid wsp:val=&quot;000A6B78&quot;/&gt;&lt;wsp:rsid wsp:val=&quot;000A6C15&quot;/&gt;&lt;wsp:rsid wsp:val=&quot;000A6FDB&quot;/&gt;&lt;wsp:rsid wsp:val=&quot;000A7109&quot;/&gt;&lt;wsp:rsid wsp:val=&quot;000A7253&quot;/&gt;&lt;wsp:rsid wsp:val=&quot;000A731B&quot;/&gt;&lt;wsp:rsid wsp:val=&quot;000A73FF&quot;/&gt;&lt;wsp:rsid wsp:val=&quot;000A7754&quot;/&gt;&lt;wsp:rsid wsp:val=&quot;000A7C4F&quot;/&gt;&lt;wsp:rsid wsp:val=&quot;000A7ED1&quot;/&gt;&lt;wsp:rsid wsp:val=&quot;000B033E&quot;/&gt;&lt;wsp:rsid wsp:val=&quot;000B0436&quot;/&gt;&lt;wsp:rsid wsp:val=&quot;000B0857&quot;/&gt;&lt;wsp:rsid wsp:val=&quot;000B0E9E&quot;/&gt;&lt;wsp:rsid wsp:val=&quot;000B1449&quot;/&gt;&lt;wsp:rsid wsp:val=&quot;000B16E6&quot;/&gt;&lt;wsp:rsid wsp:val=&quot;000B180E&quot;/&gt;&lt;wsp:rsid wsp:val=&quot;000B1947&quot;/&gt;&lt;wsp:rsid wsp:val=&quot;000B19B8&quot;/&gt;&lt;wsp:rsid wsp:val=&quot;000B19E5&quot;/&gt;&lt;wsp:rsid wsp:val=&quot;000B1B64&quot;/&gt;&lt;wsp:rsid wsp:val=&quot;000B1BED&quot;/&gt;&lt;wsp:rsid wsp:val=&quot;000B223B&quot;/&gt;&lt;wsp:rsid wsp:val=&quot;000B22ED&quot;/&gt;&lt;wsp:rsid wsp:val=&quot;000B249C&quot;/&gt;&lt;wsp:rsid wsp:val=&quot;000B280A&quot;/&gt;&lt;wsp:rsid wsp:val=&quot;000B2B1C&quot;/&gt;&lt;wsp:rsid wsp:val=&quot;000B2B27&quot;/&gt;&lt;wsp:rsid wsp:val=&quot;000B2D3C&quot;/&gt;&lt;wsp:rsid wsp:val=&quot;000B2EC5&quot;/&gt;&lt;wsp:rsid wsp:val=&quot;000B2EF3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408&quot;/&gt;&lt;wsp:rsid wsp:val=&quot;000B44E9&quot;/&gt;&lt;wsp:rsid wsp:val=&quot;000B4B0E&quot;/&gt;&lt;wsp:rsid wsp:val=&quot;000B4B1F&quot;/&gt;&lt;wsp:rsid wsp:val=&quot;000B4B9E&quot;/&gt;&lt;wsp:rsid wsp:val=&quot;000B4C4B&quot;/&gt;&lt;wsp:rsid wsp:val=&quot;000B4C5F&quot;/&gt;&lt;wsp:rsid wsp:val=&quot;000B4E76&quot;/&gt;&lt;wsp:rsid wsp:val=&quot;000B51A9&quot;/&gt;&lt;wsp:rsid wsp:val=&quot;000B51E5&quot;/&gt;&lt;wsp:rsid wsp:val=&quot;000B53FA&quot;/&gt;&lt;wsp:rsid wsp:val=&quot;000B5507&quot;/&gt;&lt;wsp:rsid wsp:val=&quot;000B5B49&quot;/&gt;&lt;wsp:rsid wsp:val=&quot;000B5C48&quot;/&gt;&lt;wsp:rsid wsp:val=&quot;000B5C68&quot;/&gt;&lt;wsp:rsid wsp:val=&quot;000B5E56&quot;/&gt;&lt;wsp:rsid wsp:val=&quot;000B614B&quot;/&gt;&lt;wsp:rsid wsp:val=&quot;000B6182&quot;/&gt;&lt;wsp:rsid wsp:val=&quot;000B6452&quot;/&gt;&lt;wsp:rsid wsp:val=&quot;000B6508&quot;/&gt;&lt;wsp:rsid wsp:val=&quot;000B66F1&quot;/&gt;&lt;wsp:rsid wsp:val=&quot;000B673D&quot;/&gt;&lt;wsp:rsid wsp:val=&quot;000B69B2&quot;/&gt;&lt;wsp:rsid wsp:val=&quot;000B6A17&quot;/&gt;&lt;wsp:rsid wsp:val=&quot;000B6E17&quot;/&gt;&lt;wsp:rsid wsp:val=&quot;000B6E8A&quot;/&gt;&lt;wsp:rsid wsp:val=&quot;000B6F73&quot;/&gt;&lt;wsp:rsid wsp:val=&quot;000B7196&quot;/&gt;&lt;wsp:rsid wsp:val=&quot;000B730A&quot;/&gt;&lt;wsp:rsid wsp:val=&quot;000B7664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50B&quot;/&gt;&lt;wsp:rsid wsp:val=&quot;000C0696&quot;/&gt;&lt;wsp:rsid wsp:val=&quot;000C09F5&quot;/&gt;&lt;wsp:rsid wsp:val=&quot;000C0A62&quot;/&gt;&lt;wsp:rsid wsp:val=&quot;000C0C75&quot;/&gt;&lt;wsp:rsid wsp:val=&quot;000C0D06&quot;/&gt;&lt;wsp:rsid wsp:val=&quot;000C0E88&quot;/&gt;&lt;wsp:rsid wsp:val=&quot;000C11B1&quot;/&gt;&lt;wsp:rsid wsp:val=&quot;000C1334&quot;/&gt;&lt;wsp:rsid wsp:val=&quot;000C197F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21&quot;/&gt;&lt;wsp:rsid wsp:val=&quot;000C3A53&quot;/&gt;&lt;wsp:rsid wsp:val=&quot;000C3AF6&quot;/&gt;&lt;wsp:rsid wsp:val=&quot;000C3D33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9AD&quot;/&gt;&lt;wsp:rsid wsp:val=&quot;000C4BB5&quot;/&gt;&lt;wsp:rsid wsp:val=&quot;000C4D68&quot;/&gt;&lt;wsp:rsid wsp:val=&quot;000C4ED1&quot;/&gt;&lt;wsp:rsid wsp:val=&quot;000C53E1&quot;/&gt;&lt;wsp:rsid wsp:val=&quot;000C5429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9E&quot;/&gt;&lt;wsp:rsid wsp:val=&quot;000C6766&quot;/&gt;&lt;wsp:rsid wsp:val=&quot;000C6959&quot;/&gt;&lt;wsp:rsid wsp:val=&quot;000C7225&quot;/&gt;&lt;wsp:rsid wsp:val=&quot;000C762B&quot;/&gt;&lt;wsp:rsid wsp:val=&quot;000C76E1&quot;/&gt;&lt;wsp:rsid wsp:val=&quot;000C7B5E&quot;/&gt;&lt;wsp:rsid wsp:val=&quot;000C7EA4&quot;/&gt;&lt;wsp:rsid wsp:val=&quot;000C7EB0&quot;/&gt;&lt;wsp:rsid wsp:val=&quot;000C7EC8&quot;/&gt;&lt;wsp:rsid wsp:val=&quot;000C7F91&quot;/&gt;&lt;wsp:rsid wsp:val=&quot;000D0765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A41&quot;/&gt;&lt;wsp:rsid wsp:val=&quot;000D1A94&quot;/&gt;&lt;wsp:rsid wsp:val=&quot;000D1C78&quot;/&gt;&lt;wsp:rsid wsp:val=&quot;000D1CCF&quot;/&gt;&lt;wsp:rsid wsp:val=&quot;000D1DD3&quot;/&gt;&lt;wsp:rsid wsp:val=&quot;000D1FE3&quot;/&gt;&lt;wsp:rsid wsp:val=&quot;000D229E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E2&quot;/&gt;&lt;wsp:rsid wsp:val=&quot;000D4E95&quot;/&gt;&lt;wsp:rsid wsp:val=&quot;000D4E98&quot;/&gt;&lt;wsp:rsid wsp:val=&quot;000D5020&quot;/&gt;&lt;wsp:rsid wsp:val=&quot;000D56C3&quot;/&gt;&lt;wsp:rsid wsp:val=&quot;000D5738&quot;/&gt;&lt;wsp:rsid wsp:val=&quot;000D5B79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89A&quot;/&gt;&lt;wsp:rsid wsp:val=&quot;000D797A&quot;/&gt;&lt;wsp:rsid wsp:val=&quot;000D7F40&quot;/&gt;&lt;wsp:rsid wsp:val=&quot;000E0095&quot;/&gt;&lt;wsp:rsid wsp:val=&quot;000E018E&quot;/&gt;&lt;wsp:rsid wsp:val=&quot;000E01B5&quot;/&gt;&lt;wsp:rsid wsp:val=&quot;000E032C&quot;/&gt;&lt;wsp:rsid wsp:val=&quot;000E04A1&quot;/&gt;&lt;wsp:rsid wsp:val=&quot;000E0802&quot;/&gt;&lt;wsp:rsid wsp:val=&quot;000E080F&quot;/&gt;&lt;wsp:rsid wsp:val=&quot;000E0833&quot;/&gt;&lt;wsp:rsid wsp:val=&quot;000E0949&quot;/&gt;&lt;wsp:rsid wsp:val=&quot;000E09FC&quot;/&gt;&lt;wsp:rsid wsp:val=&quot;000E0BF7&quot;/&gt;&lt;wsp:rsid wsp:val=&quot;000E0DD3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941&quot;/&gt;&lt;wsp:rsid wsp:val=&quot;000E1A7A&quot;/&gt;&lt;wsp:rsid wsp:val=&quot;000E1B8B&quot;/&gt;&lt;wsp:rsid wsp:val=&quot;000E1FC4&quot;/&gt;&lt;wsp:rsid wsp:val=&quot;000E1FE7&quot;/&gt;&lt;wsp:rsid wsp:val=&quot;000E2014&quot;/&gt;&lt;wsp:rsid wsp:val=&quot;000E2052&quot;/&gt;&lt;wsp:rsid wsp:val=&quot;000E23EE&quot;/&gt;&lt;wsp:rsid wsp:val=&quot;000E2407&quot;/&gt;&lt;wsp:rsid wsp:val=&quot;000E2433&quot;/&gt;&lt;wsp:rsid wsp:val=&quot;000E2608&quot;/&gt;&lt;wsp:rsid wsp:val=&quot;000E2743&quot;/&gt;&lt;wsp:rsid wsp:val=&quot;000E28B6&quot;/&gt;&lt;wsp:rsid wsp:val=&quot;000E2D52&quot;/&gt;&lt;wsp:rsid wsp:val=&quot;000E2D54&quot;/&gt;&lt;wsp:rsid wsp:val=&quot;000E309C&quot;/&gt;&lt;wsp:rsid wsp:val=&quot;000E34C2&quot;/&gt;&lt;wsp:rsid wsp:val=&quot;000E3677&quot;/&gt;&lt;wsp:rsid wsp:val=&quot;000E36E3&quot;/&gt;&lt;wsp:rsid wsp:val=&quot;000E3A59&quot;/&gt;&lt;wsp:rsid wsp:val=&quot;000E3D89&quot;/&gt;&lt;wsp:rsid wsp:val=&quot;000E3DE0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85&quot;/&gt;&lt;wsp:rsid wsp:val=&quot;000E4CA2&quot;/&gt;&lt;wsp:rsid wsp:val=&quot;000E4DAA&quot;/&gt;&lt;wsp:rsid wsp:val=&quot;000E51ED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F3&quot;/&gt;&lt;wsp:rsid wsp:val=&quot;000E750F&quot;/&gt;&lt;wsp:rsid wsp:val=&quot;000E7D5C&quot;/&gt;&lt;wsp:rsid wsp:val=&quot;000E7E1F&quot;/&gt;&lt;wsp:rsid wsp:val=&quot;000F0388&quot;/&gt;&lt;wsp:rsid wsp:val=&quot;000F0389&quot;/&gt;&lt;wsp:rsid wsp:val=&quot;000F04D5&quot;/&gt;&lt;wsp:rsid wsp:val=&quot;000F0952&quot;/&gt;&lt;wsp:rsid wsp:val=&quot;000F0D0B&quot;/&gt;&lt;wsp:rsid wsp:val=&quot;000F0E01&quot;/&gt;&lt;wsp:rsid wsp:val=&quot;000F1206&quot;/&gt;&lt;wsp:rsid wsp:val=&quot;000F1531&quot;/&gt;&lt;wsp:rsid wsp:val=&quot;000F15F8&quot;/&gt;&lt;wsp:rsid wsp:val=&quot;000F1674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33FC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83B&quot;/&gt;&lt;wsp:rsid wsp:val=&quot;000F5879&quot;/&gt;&lt;wsp:rsid wsp:val=&quot;000F5980&quot;/&gt;&lt;wsp:rsid wsp:val=&quot;000F5D62&quot;/&gt;&lt;wsp:rsid wsp:val=&quot;000F6396&quot;/&gt;&lt;wsp:rsid wsp:val=&quot;000F6BCC&quot;/&gt;&lt;wsp:rsid wsp:val=&quot;000F7143&quot;/&gt;&lt;wsp:rsid wsp:val=&quot;000F7256&quot;/&gt;&lt;wsp:rsid wsp:val=&quot;000F7656&quot;/&gt;&lt;wsp:rsid wsp:val=&quot;000F797D&quot;/&gt;&lt;wsp:rsid wsp:val=&quot;000F7C85&quot;/&gt;&lt;wsp:rsid wsp:val=&quot;000F7DF4&quot;/&gt;&lt;wsp:rsid wsp:val=&quot;000F7E73&quot;/&gt;&lt;wsp:rsid wsp:val=&quot;00100269&quot;/&gt;&lt;wsp:rsid wsp:val=&quot;001004B6&quot;/&gt;&lt;wsp:rsid wsp:val=&quot;00100579&quot;/&gt;&lt;wsp:rsid wsp:val=&quot;00100819&quot;/&gt;&lt;wsp:rsid wsp:val=&quot;00100862&quot;/&gt;&lt;wsp:rsid wsp:val=&quot;001009AE&quot;/&gt;&lt;wsp:rsid wsp:val=&quot;00100DA8&quot;/&gt;&lt;wsp:rsid wsp:val=&quot;001010BF&quot;/&gt;&lt;wsp:rsid wsp:val=&quot;001013E9&quot;/&gt;&lt;wsp:rsid wsp:val=&quot;00101455&quot;/&gt;&lt;wsp:rsid wsp:val=&quot;00101793&quot;/&gt;&lt;wsp:rsid wsp:val=&quot;00101844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DC&quot;/&gt;&lt;wsp:rsid wsp:val=&quot;001048A1&quot;/&gt;&lt;wsp:rsid wsp:val=&quot;00104BA8&quot;/&gt;&lt;wsp:rsid wsp:val=&quot;00104E5D&quot;/&gt;&lt;wsp:rsid wsp:val=&quot;001051C2&quot;/&gt;&lt;wsp:rsid wsp:val=&quot;00105252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311&quot;/&gt;&lt;wsp:rsid wsp:val=&quot;00114557&quot;/&gt;&lt;wsp:rsid wsp:val=&quot;00114688&quot;/&gt;&lt;wsp:rsid wsp:val=&quot;001148E6&quot;/&gt;&lt;wsp:rsid wsp:val=&quot;00114D9E&quot;/&gt;&lt;wsp:rsid wsp:val=&quot;00115115&quot;/&gt;&lt;wsp:rsid wsp:val=&quot;0011522C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146&quot;/&gt;&lt;wsp:rsid wsp:val=&quot;001174C3&quot;/&gt;&lt;wsp:rsid wsp:val=&quot;00117809&quot;/&gt;&lt;wsp:rsid wsp:val=&quot;00117AA3&quot;/&gt;&lt;wsp:rsid wsp:val=&quot;00120185&quot;/&gt;&lt;wsp:rsid wsp:val=&quot;001204DD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2145&quot;/&gt;&lt;wsp:rsid wsp:val=&quot;00122177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32F6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0C2&quot;/&gt;&lt;wsp:rsid wsp:val=&quot;001257A5&quot;/&gt;&lt;wsp:rsid wsp:val=&quot;00125930&quot;/&gt;&lt;wsp:rsid wsp:val=&quot;00125B16&quot;/&gt;&lt;wsp:rsid wsp:val=&quot;00125C80&quot;/&gt;&lt;wsp:rsid wsp:val=&quot;00125E66&quot;/&gt;&lt;wsp:rsid wsp:val=&quot;00125F34&quot;/&gt;&lt;wsp:rsid wsp:val=&quot;001260E6&quot;/&gt;&lt;wsp:rsid wsp:val=&quot;00126161&quot;/&gt;&lt;wsp:rsid wsp:val=&quot;001266F5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41B&quot;/&gt;&lt;wsp:rsid wsp:val=&quot;001304EB&quot;/&gt;&lt;wsp:rsid wsp:val=&quot;001305F2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600&quot;/&gt;&lt;wsp:rsid wsp:val=&quot;001317E2&quot;/&gt;&lt;wsp:rsid wsp:val=&quot;0013183C&quot;/&gt;&lt;wsp:rsid wsp:val=&quot;00131F96&quot;/&gt;&lt;wsp:rsid wsp:val=&quot;00132297&quot;/&gt;&lt;wsp:rsid wsp:val=&quot;001324E9&quot;/&gt;&lt;wsp:rsid wsp:val=&quot;001325EE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41A4&quot;/&gt;&lt;wsp:rsid wsp:val=&quot;00134522&quot;/&gt;&lt;wsp:rsid wsp:val=&quot;00134523&quot;/&gt;&lt;wsp:rsid wsp:val=&quot;00134564&quot;/&gt;&lt;wsp:rsid wsp:val=&quot;001345A4&quot;/&gt;&lt;wsp:rsid wsp:val=&quot;001347EC&quot;/&gt;&lt;wsp:rsid wsp:val=&quot;0013480A&quot;/&gt;&lt;wsp:rsid wsp:val=&quot;00134F81&quot;/&gt;&lt;wsp:rsid wsp:val=&quot;0013511E&quot;/&gt;&lt;wsp:rsid wsp:val=&quot;001353E4&quot;/&gt;&lt;wsp:rsid wsp:val=&quot;00135637&quot;/&gt;&lt;wsp:rsid wsp:val=&quot;00135728&quot;/&gt;&lt;wsp:rsid wsp:val=&quot;0013598C&quot;/&gt;&lt;wsp:rsid wsp:val=&quot;00135D61&quot;/&gt;&lt;wsp:rsid wsp:val=&quot;00135F7A&quot;/&gt;&lt;wsp:rsid wsp:val=&quot;00135FF1&quot;/&gt;&lt;wsp:rsid wsp:val=&quot;00136061&quot;/&gt;&lt;wsp:rsid wsp:val=&quot;0013651F&quot;/&gt;&lt;wsp:rsid wsp:val=&quot;00136CD7&quot;/&gt;&lt;wsp:rsid wsp:val=&quot;00136D45&quot;/&gt;&lt;wsp:rsid wsp:val=&quot;00136DFA&quot;/&gt;&lt;wsp:rsid wsp:val=&quot;00137265&quot;/&gt;&lt;wsp:rsid wsp:val=&quot;001372C4&quot;/&gt;&lt;wsp:rsid wsp:val=&quot;001373AB&quot;/&gt;&lt;wsp:rsid wsp:val=&quot;00137661&quot;/&gt;&lt;wsp:rsid wsp:val=&quot;00137B4D&quot;/&gt;&lt;wsp:rsid wsp:val=&quot;00137F9A&quot;/&gt;&lt;wsp:rsid wsp:val=&quot;001407D4&quot;/&gt;&lt;wsp:rsid wsp:val=&quot;00140D8A&quot;/&gt;&lt;wsp:rsid wsp:val=&quot;0014118E&quot;/&gt;&lt;wsp:rsid wsp:val=&quot;001411B7&quot;/&gt;&lt;wsp:rsid wsp:val=&quot;001412A5&quot;/&gt;&lt;wsp:rsid wsp:val=&quot;0014165D&quot;/&gt;&lt;wsp:rsid wsp:val=&quot;00141786&quot;/&gt;&lt;wsp:rsid wsp:val=&quot;00141A79&quot;/&gt;&lt;wsp:rsid wsp:val=&quot;00141DDD&quot;/&gt;&lt;wsp:rsid wsp:val=&quot;00142075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C8A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408&quot;/&gt;&lt;wsp:rsid wsp:val=&quot;0014551A&quot;/&gt;&lt;wsp:rsid wsp:val=&quot;001458CD&quot;/&gt;&lt;wsp:rsid wsp:val=&quot;001458E1&quot;/&gt;&lt;wsp:rsid wsp:val=&quot;00145C56&quot;/&gt;&lt;wsp:rsid wsp:val=&quot;00145D4D&quot;/&gt;&lt;wsp:rsid wsp:val=&quot;00145E48&quot;/&gt;&lt;wsp:rsid wsp:val=&quot;00146228&quot;/&gt;&lt;wsp:rsid wsp:val=&quot;0014631C&quot;/&gt;&lt;wsp:rsid wsp:val=&quot;00146355&quot;/&gt;&lt;wsp:rsid wsp:val=&quot;0014636A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70D5&quot;/&gt;&lt;wsp:rsid wsp:val=&quot;001470F6&quot;/&gt;&lt;wsp:rsid wsp:val=&quot;0014724E&quot;/&gt;&lt;wsp:rsid wsp:val=&quot;00147321&quot;/&gt;&lt;wsp:rsid wsp:val=&quot;00147540&quot;/&gt;&lt;wsp:rsid wsp:val=&quot;00147A08&quot;/&gt;&lt;wsp:rsid wsp:val=&quot;00147A1F&quot;/&gt;&lt;wsp:rsid wsp:val=&quot;00147D70&quot;/&gt;&lt;wsp:rsid wsp:val=&quot;001500FF&quot;/&gt;&lt;wsp:rsid wsp:val=&quot;0015026A&quot;/&gt;&lt;wsp:rsid wsp:val=&quot;001504AC&quot;/&gt;&lt;wsp:rsid wsp:val=&quot;00150628&quot;/&gt;&lt;wsp:rsid wsp:val=&quot;00150A6B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D7&quot;/&gt;&lt;wsp:rsid wsp:val=&quot;00152F6A&quot;/&gt;&lt;wsp:rsid wsp:val=&quot;00152FD1&quot;/&gt;&lt;wsp:rsid wsp:val=&quot;0015319E&quot;/&gt;&lt;wsp:rsid wsp:val=&quot;0015326A&quot;/&gt;&lt;wsp:rsid wsp:val=&quot;001533D6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F0E&quot;/&gt;&lt;wsp:rsid wsp:val=&quot;00154F60&quot;/&gt;&lt;wsp:rsid wsp:val=&quot;00155126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605E&quot;/&gt;&lt;wsp:rsid wsp:val=&quot;001562FB&quot;/&gt;&lt;wsp:rsid wsp:val=&quot;001563E4&quot;/&gt;&lt;wsp:rsid wsp:val=&quot;00156A30&quot;/&gt;&lt;wsp:rsid wsp:val=&quot;00156B1D&quot;/&gt;&lt;wsp:rsid wsp:val=&quot;00156B69&quot;/&gt;&lt;wsp:rsid wsp:val=&quot;00156E83&quot;/&gt;&lt;wsp:rsid wsp:val=&quot;00157089&quot;/&gt;&lt;wsp:rsid wsp:val=&quot;001575CC&quot;/&gt;&lt;wsp:rsid wsp:val=&quot;001577C9&quot;/&gt;&lt;wsp:rsid wsp:val=&quot;00157B16&quot;/&gt;&lt;wsp:rsid wsp:val=&quot;00157C95&quot;/&gt;&lt;wsp:rsid wsp:val=&quot;00157CF3&quot;/&gt;&lt;wsp:rsid wsp:val=&quot;00157F47&quot;/&gt;&lt;wsp:rsid wsp:val=&quot;0016011D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87&quot;/&gt;&lt;wsp:rsid wsp:val=&quot;0016132F&quot;/&gt;&lt;wsp:rsid wsp:val=&quot;0016191F&quot;/&gt;&lt;wsp:rsid wsp:val=&quot;00161E60&quot;/&gt;&lt;wsp:rsid wsp:val=&quot;001620C3&quot;/&gt;&lt;wsp:rsid wsp:val=&quot;00162353&quot;/&gt;&lt;wsp:rsid wsp:val=&quot;00162354&quot;/&gt;&lt;wsp:rsid wsp:val=&quot;001624AC&quot;/&gt;&lt;wsp:rsid wsp:val=&quot;00162BFF&quot;/&gt;&lt;wsp:rsid wsp:val=&quot;00162E1F&quot;/&gt;&lt;wsp:rsid wsp:val=&quot;0016300B&quot;/&gt;&lt;wsp:rsid wsp:val=&quot;001630FD&quot;/&gt;&lt;wsp:rsid wsp:val=&quot;001631C5&quot;/&gt;&lt;wsp:rsid wsp:val=&quot;001637BF&quot;/&gt;&lt;wsp:rsid wsp:val=&quot;001638A9&quot;/&gt;&lt;wsp:rsid wsp:val=&quot;00163AA3&quot;/&gt;&lt;wsp:rsid wsp:val=&quot;00163B94&quot;/&gt;&lt;wsp:rsid wsp:val=&quot;00163E53&quot;/&gt;&lt;wsp:rsid wsp:val=&quot;0016421C&quot;/&gt;&lt;wsp:rsid wsp:val=&quot;0016456A&quot;/&gt;&lt;wsp:rsid wsp:val=&quot;0016469E&quot;/&gt;&lt;wsp:rsid wsp:val=&quot;0016471A&quot;/&gt;&lt;wsp:rsid wsp:val=&quot;00164881&quot;/&gt;&lt;wsp:rsid wsp:val=&quot;001648B8&quot;/&gt;&lt;wsp:rsid wsp:val=&quot;00164E6A&quot;/&gt;&lt;wsp:rsid wsp:val=&quot;00165089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403&quot;/&gt;&lt;wsp:rsid wsp:val=&quot;001665DA&quot;/&gt;&lt;wsp:rsid wsp:val=&quot;00166710&quot;/&gt;&lt;wsp:rsid wsp:val=&quot;00166B73&quot;/&gt;&lt;wsp:rsid wsp:val=&quot;00166CE7&quot;/&gt;&lt;wsp:rsid wsp:val=&quot;00166EA3&quot;/&gt;&lt;wsp:rsid wsp:val=&quot;00167153&quot;/&gt;&lt;wsp:rsid wsp:val=&quot;00167650&quot;/&gt;&lt;wsp:rsid wsp:val=&quot;00167AC3&quot;/&gt;&lt;wsp:rsid wsp:val=&quot;00167D4D&quot;/&gt;&lt;wsp:rsid wsp:val=&quot;00167F9F&quot;/&gt;&lt;wsp:rsid wsp:val=&quot;0017051F&quot;/&gt;&lt;wsp:rsid wsp:val=&quot;0017085F&quot;/&gt;&lt;wsp:rsid wsp:val=&quot;00170A70&quot;/&gt;&lt;wsp:rsid wsp:val=&quot;00170C31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921&quot;/&gt;&lt;wsp:rsid wsp:val=&quot;00173B43&quot;/&gt;&lt;wsp:rsid wsp:val=&quot;00173BA7&quot;/&gt;&lt;wsp:rsid wsp:val=&quot;00173CAB&quot;/&gt;&lt;wsp:rsid wsp:val=&quot;00173F4F&quot;/&gt;&lt;wsp:rsid wsp:val=&quot;00173F69&quot;/&gt;&lt;wsp:rsid wsp:val=&quot;00174362&quot;/&gt;&lt;wsp:rsid wsp:val=&quot;00174E9E&quot;/&gt;&lt;wsp:rsid wsp:val=&quot;00175098&quot;/&gt;&lt;wsp:rsid wsp:val=&quot;00175178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A0&quot;/&gt;&lt;wsp:rsid wsp:val=&quot;00176B06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F0&quot;/&gt;&lt;wsp:rsid wsp:val=&quot;00177B83&quot;/&gt;&lt;wsp:rsid wsp:val=&quot;00180109&quot;/&gt;&lt;wsp:rsid wsp:val=&quot;00180134&quot;/&gt;&lt;wsp:rsid wsp:val=&quot;001801E9&quot;/&gt;&lt;wsp:rsid wsp:val=&quot;0018028C&quot;/&gt;&lt;wsp:rsid wsp:val=&quot;00180680&quot;/&gt;&lt;wsp:rsid wsp:val=&quot;00180720&quot;/&gt;&lt;wsp:rsid wsp:val=&quot;00180D5C&quot;/&gt;&lt;wsp:rsid wsp:val=&quot;00181303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E1A&quot;/&gt;&lt;wsp:rsid wsp:val=&quot;00183E53&quot;/&gt;&lt;wsp:rsid wsp:val=&quot;00183E91&quot;/&gt;&lt;wsp:rsid wsp:val=&quot;001841B2&quot;/&gt;&lt;wsp:rsid wsp:val=&quot;00184327&quot;/&gt;&lt;wsp:rsid wsp:val=&quot;001843B8&quot;/&gt;&lt;wsp:rsid wsp:val=&quot;00184821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888&quot;/&gt;&lt;wsp:rsid wsp:val=&quot;00185D57&quot;/&gt;&lt;wsp:rsid wsp:val=&quot;00186350&quot;/&gt;&lt;wsp:rsid wsp:val=&quot;001864F6&quot;/&gt;&lt;wsp:rsid wsp:val=&quot;00186802&quot;/&gt;&lt;wsp:rsid wsp:val=&quot;001868AD&quot;/&gt;&lt;wsp:rsid wsp:val=&quot;00186955&quot;/&gt;&lt;wsp:rsid wsp:val=&quot;00186A5B&quot;/&gt;&lt;wsp:rsid wsp:val=&quot;00186FF9&quot;/&gt;&lt;wsp:rsid wsp:val=&quot;001871C1&quot;/&gt;&lt;wsp:rsid wsp:val=&quot;001874DA&quot;/&gt;&lt;wsp:rsid wsp:val=&quot;00187898&quot;/&gt;&lt;wsp:rsid wsp:val=&quot;00187A0E&quot;/&gt;&lt;wsp:rsid wsp:val=&quot;00187C27&quot;/&gt;&lt;wsp:rsid wsp:val=&quot;00190008&quot;/&gt;&lt;wsp:rsid wsp:val=&quot;0019032D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F5&quot;/&gt;&lt;wsp:rsid wsp:val=&quot;0019107D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E7B&quot;/&gt;&lt;wsp:rsid wsp:val=&quot;00191E91&quot;/&gt;&lt;wsp:rsid wsp:val=&quot;00191F14&quot;/&gt;&lt;wsp:rsid wsp:val=&quot;00192222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278&quot;/&gt;&lt;wsp:rsid wsp:val=&quot;001932CA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D05&quot;/&gt;&lt;wsp:rsid wsp:val=&quot;00193D7F&quot;/&gt;&lt;wsp:rsid wsp:val=&quot;00193DDD&quot;/&gt;&lt;wsp:rsid wsp:val=&quot;00193DFA&quot;/&gt;&lt;wsp:rsid wsp:val=&quot;0019419F&quot;/&gt;&lt;wsp:rsid wsp:val=&quot;0019428B&quot;/&gt;&lt;wsp:rsid wsp:val=&quot;001947BA&quot;/&gt;&lt;wsp:rsid wsp:val=&quot;001948F4&quot;/&gt;&lt;wsp:rsid wsp:val=&quot;00194D6E&quot;/&gt;&lt;wsp:rsid wsp:val=&quot;00194E3F&quot;/&gt;&lt;wsp:rsid wsp:val=&quot;00194FFA&quot;/&gt;&lt;wsp:rsid wsp:val=&quot;0019503D&quot;/&gt;&lt;wsp:rsid wsp:val=&quot;0019525F&quot;/&gt;&lt;wsp:rsid wsp:val=&quot;00195577&quot;/&gt;&lt;wsp:rsid wsp:val=&quot;0019580F&quot;/&gt;&lt;wsp:rsid wsp:val=&quot;0019581C&quot;/&gt;&lt;wsp:rsid wsp:val=&quot;00195931&quot;/&gt;&lt;wsp:rsid wsp:val=&quot;00195B54&quot;/&gt;&lt;wsp:rsid wsp:val=&quot;00195C73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922&quot;/&gt;&lt;wsp:rsid wsp:val=&quot;00196B8C&quot;/&gt;&lt;wsp:rsid wsp:val=&quot;00196BAD&quot;/&gt;&lt;wsp:rsid wsp:val=&quot;0019724A&quot;/&gt;&lt;wsp:rsid wsp:val=&quot;001973CB&quot;/&gt;&lt;wsp:rsid wsp:val=&quot;001975C3&quot;/&gt;&lt;wsp:rsid wsp:val=&quot;001976FD&quot;/&gt;&lt;wsp:rsid wsp:val=&quot;001978F3&quot;/&gt;&lt;wsp:rsid wsp:val=&quot;00197922&quot;/&gt;&lt;wsp:rsid wsp:val=&quot;0019795A&quot;/&gt;&lt;wsp:rsid wsp:val=&quot;00197A2B&quot;/&gt;&lt;wsp:rsid wsp:val=&quot;00197B85&quot;/&gt;&lt;wsp:rsid wsp:val=&quot;001A0198&quot;/&gt;&lt;wsp:rsid wsp:val=&quot;001A01EE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10D7&quot;/&gt;&lt;wsp:rsid wsp:val=&quot;001A1142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800&quot;/&gt;&lt;wsp:rsid wsp:val=&quot;001A2DA0&quot;/&gt;&lt;wsp:rsid wsp:val=&quot;001A2F9D&quot;/&gt;&lt;wsp:rsid wsp:val=&quot;001A3127&quot;/&gt;&lt;wsp:rsid wsp:val=&quot;001A329C&quot;/&gt;&lt;wsp:rsid wsp:val=&quot;001A364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94&quot;/&gt;&lt;wsp:rsid wsp:val=&quot;001A4833&quot;/&gt;&lt;wsp:rsid wsp:val=&quot;001A4C16&quot;/&gt;&lt;wsp:rsid wsp:val=&quot;001A4C4A&quot;/&gt;&lt;wsp:rsid wsp:val=&quot;001A4ED2&quot;/&gt;&lt;wsp:rsid wsp:val=&quot;001A50B6&quot;/&gt;&lt;wsp:rsid wsp:val=&quot;001A511C&quot;/&gt;&lt;wsp:rsid wsp:val=&quot;001A514C&quot;/&gt;&lt;wsp:rsid wsp:val=&quot;001A5490&quot;/&gt;&lt;wsp:rsid wsp:val=&quot;001A5695&quot;/&gt;&lt;wsp:rsid wsp:val=&quot;001A5A08&quot;/&gt;&lt;wsp:rsid wsp:val=&quot;001A5B99&quot;/&gt;&lt;wsp:rsid wsp:val=&quot;001A6192&quot;/&gt;&lt;wsp:rsid wsp:val=&quot;001A61D6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83B&quot;/&gt;&lt;wsp:rsid wsp:val=&quot;001B09B0&quot;/&gt;&lt;wsp:rsid wsp:val=&quot;001B0B09&quot;/&gt;&lt;wsp:rsid wsp:val=&quot;001B0B5A&quot;/&gt;&lt;wsp:rsid wsp:val=&quot;001B0C5E&quot;/&gt;&lt;wsp:rsid wsp:val=&quot;001B12AC&quot;/&gt;&lt;wsp:rsid wsp:val=&quot;001B147F&quot;/&gt;&lt;wsp:rsid wsp:val=&quot;001B17B0&quot;/&gt;&lt;wsp:rsid wsp:val=&quot;001B1981&quot;/&gt;&lt;wsp:rsid wsp:val=&quot;001B1A3D&quot;/&gt;&lt;wsp:rsid wsp:val=&quot;001B1B36&quot;/&gt;&lt;wsp:rsid wsp:val=&quot;001B1CC5&quot;/&gt;&lt;wsp:rsid wsp:val=&quot;001B1DDF&quot;/&gt;&lt;wsp:rsid wsp:val=&quot;001B1EC7&quot;/&gt;&lt;wsp:rsid wsp:val=&quot;001B1FA9&quot;/&gt;&lt;wsp:rsid wsp:val=&quot;001B2195&quot;/&gt;&lt;wsp:rsid wsp:val=&quot;001B21F7&quot;/&gt;&lt;wsp:rsid wsp:val=&quot;001B232D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F57&quot;/&gt;&lt;wsp:rsid wsp:val=&quot;001B30BF&quot;/&gt;&lt;wsp:rsid wsp:val=&quot;001B35FC&quot;/&gt;&lt;wsp:rsid wsp:val=&quot;001B388E&quot;/&gt;&lt;wsp:rsid wsp:val=&quot;001B3A79&quot;/&gt;&lt;wsp:rsid wsp:val=&quot;001B3B0A&quot;/&gt;&lt;wsp:rsid wsp:val=&quot;001B3EE7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8E1&quot;/&gt;&lt;wsp:rsid wsp:val=&quot;001B4CBE&quot;/&gt;&lt;wsp:rsid wsp:val=&quot;001B4FBF&quot;/&gt;&lt;wsp:rsid wsp:val=&quot;001B4FED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D9B&quot;/&gt;&lt;wsp:rsid wsp:val=&quot;001B5E4D&quot;/&gt;&lt;wsp:rsid wsp:val=&quot;001B6717&quot;/&gt;&lt;wsp:rsid wsp:val=&quot;001B679F&quot;/&gt;&lt;wsp:rsid wsp:val=&quot;001B67E3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30&quot;/&gt;&lt;wsp:rsid wsp:val=&quot;001B75CC&quot;/&gt;&lt;wsp:rsid wsp:val=&quot;001B7794&quot;/&gt;&lt;wsp:rsid wsp:val=&quot;001B7798&quot;/&gt;&lt;wsp:rsid wsp:val=&quot;001B78C6&quot;/&gt;&lt;wsp:rsid wsp:val=&quot;001B79AF&quot;/&gt;&lt;wsp:rsid wsp:val=&quot;001B7CE0&quot;/&gt;&lt;wsp:rsid wsp:val=&quot;001B7F78&quot;/&gt;&lt;wsp:rsid wsp:val=&quot;001B7FE9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77&quot;/&gt;&lt;wsp:rsid wsp:val=&quot;001C2BB9&quot;/&gt;&lt;wsp:rsid wsp:val=&quot;001C2C13&quot;/&gt;&lt;wsp:rsid wsp:val=&quot;001C31F9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73&quot;/&gt;&lt;wsp:rsid wsp:val=&quot;001C40AE&quot;/&gt;&lt;wsp:rsid wsp:val=&quot;001C458C&quot;/&gt;&lt;wsp:rsid wsp:val=&quot;001C4A65&quot;/&gt;&lt;wsp:rsid wsp:val=&quot;001C4EFF&quot;/&gt;&lt;wsp:rsid wsp:val=&quot;001C5689&quot;/&gt;&lt;wsp:rsid wsp:val=&quot;001C57BD&quot;/&gt;&lt;wsp:rsid wsp:val=&quot;001C5A0C&quot;/&gt;&lt;wsp:rsid wsp:val=&quot;001C5A9C&quot;/&gt;&lt;wsp:rsid wsp:val=&quot;001C5B17&quot;/&gt;&lt;wsp:rsid wsp:val=&quot;001C5C1D&quot;/&gt;&lt;wsp:rsid wsp:val=&quot;001C5C3C&quot;/&gt;&lt;wsp:rsid wsp:val=&quot;001C60ED&quot;/&gt;&lt;wsp:rsid wsp:val=&quot;001C62CC&quot;/&gt;&lt;wsp:rsid wsp:val=&quot;001C630F&quot;/&gt;&lt;wsp:rsid wsp:val=&quot;001C6507&quot;/&gt;&lt;wsp:rsid wsp:val=&quot;001C6573&quot;/&gt;&lt;wsp:rsid wsp:val=&quot;001C6802&quot;/&gt;&lt;wsp:rsid wsp:val=&quot;001C682A&quot;/&gt;&lt;wsp:rsid wsp:val=&quot;001C68CB&quot;/&gt;&lt;wsp:rsid wsp:val=&quot;001C69C1&quot;/&gt;&lt;wsp:rsid wsp:val=&quot;001C69FE&quot;/&gt;&lt;wsp:rsid wsp:val=&quot;001C6B74&quot;/&gt;&lt;wsp:rsid wsp:val=&quot;001C6E31&quot;/&gt;&lt;wsp:rsid wsp:val=&quot;001C7122&quot;/&gt;&lt;wsp:rsid wsp:val=&quot;001C712D&quot;/&gt;&lt;wsp:rsid wsp:val=&quot;001C71D0&quot;/&gt;&lt;wsp:rsid wsp:val=&quot;001C76C4&quot;/&gt;&lt;wsp:rsid wsp:val=&quot;001C7821&quot;/&gt;&lt;wsp:rsid wsp:val=&quot;001C78BB&quot;/&gt;&lt;wsp:rsid wsp:val=&quot;001C79F9&quot;/&gt;&lt;wsp:rsid wsp:val=&quot;001C7C52&quot;/&gt;&lt;wsp:rsid wsp:val=&quot;001D026B&quot;/&gt;&lt;wsp:rsid wsp:val=&quot;001D02C0&quot;/&gt;&lt;wsp:rsid wsp:val=&quot;001D045E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C18&quot;/&gt;&lt;wsp:rsid wsp:val=&quot;001D2F24&quot;/&gt;&lt;wsp:rsid wsp:val=&quot;001D2F88&quot;/&gt;&lt;wsp:rsid wsp:val=&quot;001D2FEA&quot;/&gt;&lt;wsp:rsid wsp:val=&quot;001D3447&quot;/&gt;&lt;wsp:rsid wsp:val=&quot;001D35E4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EE&quot;/&gt;&lt;wsp:rsid wsp:val=&quot;001D4A5A&quot;/&gt;&lt;wsp:rsid wsp:val=&quot;001D4BB5&quot;/&gt;&lt;wsp:rsid wsp:val=&quot;001D534B&quot;/&gt;&lt;wsp:rsid wsp:val=&quot;001D55F6&quot;/&gt;&lt;wsp:rsid wsp:val=&quot;001D576E&quot;/&gt;&lt;wsp:rsid wsp:val=&quot;001D5891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782&quot;/&gt;&lt;wsp:rsid wsp:val=&quot;001D799B&quot;/&gt;&lt;wsp:rsid wsp:val=&quot;001D7ABE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46&quot;/&gt;&lt;wsp:rsid wsp:val=&quot;001E194C&quot;/&gt;&lt;wsp:rsid wsp:val=&quot;001E196D&quot;/&gt;&lt;wsp:rsid wsp:val=&quot;001E1FF6&quot;/&gt;&lt;wsp:rsid wsp:val=&quot;001E206C&quot;/&gt;&lt;wsp:rsid wsp:val=&quot;001E246E&quot;/&gt;&lt;wsp:rsid wsp:val=&quot;001E2492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3A7&quot;/&gt;&lt;wsp:rsid wsp:val=&quot;001E35C3&quot;/&gt;&lt;wsp:rsid wsp:val=&quot;001E3ABA&quot;/&gt;&lt;wsp:rsid wsp:val=&quot;001E3F86&quot;/&gt;&lt;wsp:rsid wsp:val=&quot;001E4023&quot;/&gt;&lt;wsp:rsid wsp:val=&quot;001E41FB&quot;/&gt;&lt;wsp:rsid wsp:val=&quot;001E430A&quot;/&gt;&lt;wsp:rsid wsp:val=&quot;001E452C&quot;/&gt;&lt;wsp:rsid wsp:val=&quot;001E4648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C03&quot;/&gt;&lt;wsp:rsid wsp:val=&quot;001E60CA&quot;/&gt;&lt;wsp:rsid wsp:val=&quot;001E6853&quot;/&gt;&lt;wsp:rsid wsp:val=&quot;001E6B8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ED&quot;/&gt;&lt;wsp:rsid wsp:val=&quot;001E7B52&quot;/&gt;&lt;wsp:rsid wsp:val=&quot;001E7C51&quot;/&gt;&lt;wsp:rsid wsp:val=&quot;001E7FFE&quot;/&gt;&lt;wsp:rsid wsp:val=&quot;001F0248&quot;/&gt;&lt;wsp:rsid wsp:val=&quot;001F0438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B03&quot;/&gt;&lt;wsp:rsid wsp:val=&quot;001F1C2E&quot;/&gt;&lt;wsp:rsid wsp:val=&quot;001F1F9F&quot;/&gt;&lt;wsp:rsid wsp:val=&quot;001F21D9&quot;/&gt;&lt;wsp:rsid wsp:val=&quot;001F26AA&quot;/&gt;&lt;wsp:rsid wsp:val=&quot;001F2B81&quot;/&gt;&lt;wsp:rsid wsp:val=&quot;001F2C1B&quot;/&gt;&lt;wsp:rsid wsp:val=&quot;001F2C3E&quot;/&gt;&lt;wsp:rsid wsp:val=&quot;001F2F62&quot;/&gt;&lt;wsp:rsid wsp:val=&quot;001F3328&quot;/&gt;&lt;wsp:rsid wsp:val=&quot;001F340B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48D&quot;/&gt;&lt;wsp:rsid wsp:val=&quot;001F44EB&quot;/&gt;&lt;wsp:rsid wsp:val=&quot;001F48A8&quot;/&gt;&lt;wsp:rsid wsp:val=&quot;001F492D&quot;/&gt;&lt;wsp:rsid wsp:val=&quot;001F4CED&quot;/&gt;&lt;wsp:rsid wsp:val=&quot;001F4D27&quot;/&gt;&lt;wsp:rsid wsp:val=&quot;001F5358&quot;/&gt;&lt;wsp:rsid wsp:val=&quot;001F53DA&quot;/&gt;&lt;wsp:rsid wsp:val=&quot;001F5440&quot;/&gt;&lt;wsp:rsid wsp:val=&quot;001F54AA&quot;/&gt;&lt;wsp:rsid wsp:val=&quot;001F54D5&quot;/&gt;&lt;wsp:rsid wsp:val=&quot;001F564F&quot;/&gt;&lt;wsp:rsid wsp:val=&quot;001F5684&quot;/&gt;&lt;wsp:rsid wsp:val=&quot;001F5C10&quot;/&gt;&lt;wsp:rsid wsp:val=&quot;001F6113&quot;/&gt;&lt;wsp:rsid wsp:val=&quot;001F66E0&quot;/&gt;&lt;wsp:rsid wsp:val=&quot;001F675E&quot;/&gt;&lt;wsp:rsid wsp:val=&quot;001F6A3B&quot;/&gt;&lt;wsp:rsid wsp:val=&quot;001F6C93&quot;/&gt;&lt;wsp:rsid wsp:val=&quot;001F6CA1&quot;/&gt;&lt;wsp:rsid wsp:val=&quot;001F73C6&quot;/&gt;&lt;wsp:rsid wsp:val=&quot;001F74F3&quot;/&gt;&lt;wsp:rsid wsp:val=&quot;001F7653&quot;/&gt;&lt;wsp:rsid wsp:val=&quot;001F7807&quot;/&gt;&lt;wsp:rsid wsp:val=&quot;001F7814&quot;/&gt;&lt;wsp:rsid wsp:val=&quot;001F7C9F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77&quot;/&gt;&lt;wsp:rsid wsp:val=&quot;00200913&quot;/&gt;&lt;wsp:rsid wsp:val=&quot;00200ECF&quot;/&gt;&lt;wsp:rsid wsp:val=&quot;0020183D&quot;/&gt;&lt;wsp:rsid wsp:val=&quot;00201840&quot;/&gt;&lt;wsp:rsid wsp:val=&quot;00201DEF&quot;/&gt;&lt;wsp:rsid wsp:val=&quot;00202115&quot;/&gt;&lt;wsp:rsid wsp:val=&quot;00202544&quot;/&gt;&lt;wsp:rsid wsp:val=&quot;00202AE6&quot;/&gt;&lt;wsp:rsid wsp:val=&quot;00202C67&quot;/&gt;&lt;wsp:rsid wsp:val=&quot;00203159&quot;/&gt;&lt;wsp:rsid wsp:val=&quot;002039E3&quot;/&gt;&lt;wsp:rsid wsp:val=&quot;00203A51&quot;/&gt;&lt;wsp:rsid wsp:val=&quot;00203B7F&quot;/&gt;&lt;wsp:rsid wsp:val=&quot;00203ED1&quot;/&gt;&lt;wsp:rsid wsp:val=&quot;0020401C&quot;/&gt;&lt;wsp:rsid wsp:val=&quot;00204496&quot;/&gt;&lt;wsp:rsid wsp:val=&quot;002045B4&quot;/&gt;&lt;wsp:rsid wsp:val=&quot;002048CB&quot;/&gt;&lt;wsp:rsid wsp:val=&quot;00204D44&quot;/&gt;&lt;wsp:rsid wsp:val=&quot;002051B8&quot;/&gt;&lt;wsp:rsid wsp:val=&quot;002052B3&quot;/&gt;&lt;wsp:rsid wsp:val=&quot;00205462&quot;/&gt;&lt;wsp:rsid wsp:val=&quot;002057E5&quot;/&gt;&lt;wsp:rsid wsp:val=&quot;002059E4&quot;/&gt;&lt;wsp:rsid wsp:val=&quot;00205C21&quot;/&gt;&lt;wsp:rsid wsp:val=&quot;002060A3&quot;/&gt;&lt;wsp:rsid wsp:val=&quot;002062A7&quot;/&gt;&lt;wsp:rsid wsp:val=&quot;002068CD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C7&quot;/&gt;&lt;wsp:rsid wsp:val=&quot;00210452&quot;/&gt;&lt;wsp:rsid wsp:val=&quot;00210979&quot;/&gt;&lt;wsp:rsid wsp:val=&quot;00210AF9&quot;/&gt;&lt;wsp:rsid wsp:val=&quot;00210D7F&quot;/&gt;&lt;wsp:rsid wsp:val=&quot;00210DEB&quot;/&gt;&lt;wsp:rsid wsp:val=&quot;00210E07&quot;/&gt;&lt;wsp:rsid wsp:val=&quot;002111AC&quot;/&gt;&lt;wsp:rsid wsp:val=&quot;0021136F&quot;/&gt;&lt;wsp:rsid wsp:val=&quot;00211493&quot;/&gt;&lt;wsp:rsid wsp:val=&quot;00211950&quot;/&gt;&lt;wsp:rsid wsp:val=&quot;00211B0E&quot;/&gt;&lt;wsp:rsid wsp:val=&quot;00211DCF&quot;/&gt;&lt;wsp:rsid wsp:val=&quot;00211F14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4A3&quot;/&gt;&lt;wsp:rsid wsp:val=&quot;0021350E&quot;/&gt;&lt;wsp:rsid wsp:val=&quot;00213516&quot;/&gt;&lt;wsp:rsid wsp:val=&quot;00213599&quot;/&gt;&lt;wsp:rsid wsp:val=&quot;002138E0&quot;/&gt;&lt;wsp:rsid wsp:val=&quot;00213B7F&quot;/&gt;&lt;wsp:rsid wsp:val=&quot;00213BE1&quot;/&gt;&lt;wsp:rsid wsp:val=&quot;00213DCC&quot;/&gt;&lt;wsp:rsid wsp:val=&quot;00213F14&quot;/&gt;&lt;wsp:rsid wsp:val=&quot;00214EDE&quot;/&gt;&lt;wsp:rsid wsp:val=&quot;0021530D&quot;/&gt;&lt;wsp:rsid wsp:val=&quot;002159CC&quot;/&gt;&lt;wsp:rsid wsp:val=&quot;00215C62&quot;/&gt;&lt;wsp:rsid wsp:val=&quot;002160A0&quot;/&gt;&lt;wsp:rsid wsp:val=&quot;00216218&quot;/&gt;&lt;wsp:rsid wsp:val=&quot;002162F4&quot;/&gt;&lt;wsp:rsid wsp:val=&quot;0021648A&quot;/&gt;&lt;wsp:rsid wsp:val=&quot;00216C7F&quot;/&gt;&lt;wsp:rsid wsp:val=&quot;00216C9A&quot;/&gt;&lt;wsp:rsid wsp:val=&quot;00216E49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F6D&quot;/&gt;&lt;wsp:rsid wsp:val=&quot;00220150&quot;/&gt;&lt;wsp:rsid wsp:val=&quot;00220230&quot;/&gt;&lt;wsp:rsid wsp:val=&quot;00220303&quot;/&gt;&lt;wsp:rsid wsp:val=&quot;002207BF&quot;/&gt;&lt;wsp:rsid wsp:val=&quot;00220C5C&quot;/&gt;&lt;wsp:rsid wsp:val=&quot;002210BF&quot;/&gt;&lt;wsp:rsid wsp:val=&quot;002211F1&quot;/&gt;&lt;wsp:rsid wsp:val=&quot;00221503&quot;/&gt;&lt;wsp:rsid wsp:val=&quot;00221606&quot;/&gt;&lt;wsp:rsid wsp:val=&quot;0022180C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4B5&quot;/&gt;&lt;wsp:rsid wsp:val=&quot;00222859&quot;/&gt;&lt;wsp:rsid wsp:val=&quot;0022292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FB&quot;/&gt;&lt;wsp:rsid wsp:val=&quot;00223966&quot;/&gt;&lt;wsp:rsid wsp:val=&quot;002239F8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D37&quot;/&gt;&lt;wsp:rsid wsp:val=&quot;00225146&quot;/&gt;&lt;wsp:rsid wsp:val=&quot;002251F3&quot;/&gt;&lt;wsp:rsid wsp:val=&quot;002252FF&quot;/&gt;&lt;wsp:rsid wsp:val=&quot;00225585&quot;/&gt;&lt;wsp:rsid wsp:val=&quot;002255D1&quot;/&gt;&lt;wsp:rsid wsp:val=&quot;00225AB2&quot;/&gt;&lt;wsp:rsid wsp:val=&quot;00225E0B&quot;/&gt;&lt;wsp:rsid wsp:val=&quot;00225EAE&quot;/&gt;&lt;wsp:rsid wsp:val=&quot;00225F48&quot;/&gt;&lt;wsp:rsid wsp:val=&quot;002260AA&quot;/&gt;&lt;wsp:rsid wsp:val=&quot;002262E4&quot;/&gt;&lt;wsp:rsid wsp:val=&quot;00226669&quot;/&gt;&lt;wsp:rsid wsp:val=&quot;0022674C&quot;/&gt;&lt;wsp:rsid wsp:val=&quot;0022682B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521&quot;/&gt;&lt;wsp:rsid wsp:val=&quot;002305B8&quot;/&gt;&lt;wsp:rsid wsp:val=&quot;002305D7&quot;/&gt;&lt;wsp:rsid wsp:val=&quot;00230891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20D8&quot;/&gt;&lt;wsp:rsid wsp:val=&quot;002321F6&quot;/&gt;&lt;wsp:rsid wsp:val=&quot;00232601&quot;/&gt;&lt;wsp:rsid wsp:val=&quot;00232685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C87&quot;/&gt;&lt;wsp:rsid wsp:val=&quot;00233E74&quot;/&gt;&lt;wsp:rsid wsp:val=&quot;00234151&quot;/&gt;&lt;wsp:rsid wsp:val=&quot;002341A7&quot;/&gt;&lt;wsp:rsid wsp:val=&quot;002341B7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600F&quot;/&gt;&lt;wsp:rsid wsp:val=&quot;0023602B&quot;/&gt;&lt;wsp:rsid wsp:val=&quot;00236562&quot;/&gt;&lt;wsp:rsid wsp:val=&quot;00236771&quot;/&gt;&lt;wsp:rsid wsp:val=&quot;0023692B&quot;/&gt;&lt;wsp:rsid wsp:val=&quot;00236A55&quot;/&gt;&lt;wsp:rsid wsp:val=&quot;00236B00&quot;/&gt;&lt;wsp:rsid wsp:val=&quot;00236B07&quot;/&gt;&lt;wsp:rsid wsp:val=&quot;00236D89&quot;/&gt;&lt;wsp:rsid wsp:val=&quot;0023769D&quot;/&gt;&lt;wsp:rsid wsp:val=&quot;002378B4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513&quot;/&gt;&lt;wsp:rsid wsp:val=&quot;002405C7&quot;/&gt;&lt;wsp:rsid wsp:val=&quot;0024090B&quot;/&gt;&lt;wsp:rsid wsp:val=&quot;00240C7A&quot;/&gt;&lt;wsp:rsid wsp:val=&quot;00240DF9&quot;/&gt;&lt;wsp:rsid wsp:val=&quot;00240E81&quot;/&gt;&lt;wsp:rsid wsp:val=&quot;0024128E&quot;/&gt;&lt;wsp:rsid wsp:val=&quot;00241725&quot;/&gt;&lt;wsp:rsid wsp:val=&quot;0024198E&quot;/&gt;&lt;wsp:rsid wsp:val=&quot;00241A03&quot;/&gt;&lt;wsp:rsid wsp:val=&quot;00241CCF&quot;/&gt;&lt;wsp:rsid wsp:val=&quot;0024237C&quot;/&gt;&lt;wsp:rsid wsp:val=&quot;002423C9&quot;/&gt;&lt;wsp:rsid wsp:val=&quot;002424BD&quot;/&gt;&lt;wsp:rsid wsp:val=&quot;00242576&quot;/&gt;&lt;wsp:rsid wsp:val=&quot;002427B8&quot;/&gt;&lt;wsp:rsid wsp:val=&quot;0024283D&quot;/&gt;&lt;wsp:rsid wsp:val=&quot;00242CEE&quot;/&gt;&lt;wsp:rsid wsp:val=&quot;00242D53&quot;/&gt;&lt;wsp:rsid wsp:val=&quot;00242ECB&quot;/&gt;&lt;wsp:rsid wsp:val=&quot;0024356A&quot;/&gt;&lt;wsp:rsid wsp:val=&quot;002436B1&quot;/&gt;&lt;wsp:rsid wsp:val=&quot;0024396F&quot;/&gt;&lt;wsp:rsid wsp:val=&quot;0024400B&quot;/&gt;&lt;wsp:rsid wsp:val=&quot;00244135&quot;/&gt;&lt;wsp:rsid wsp:val=&quot;0024421B&quot;/&gt;&lt;wsp:rsid wsp:val=&quot;002444A7&quot;/&gt;&lt;wsp:rsid wsp:val=&quot;00244527&quot;/&gt;&lt;wsp:rsid wsp:val=&quot;002449C6&quot;/&gt;&lt;wsp:rsid wsp:val=&quot;00244B0A&quot;/&gt;&lt;wsp:rsid wsp:val=&quot;00244E77&quot;/&gt;&lt;wsp:rsid wsp:val=&quot;002450CF&quot;/&gt;&lt;wsp:rsid wsp:val=&quot;002450DE&quot;/&gt;&lt;wsp:rsid wsp:val=&quot;00245898&quot;/&gt;&lt;wsp:rsid wsp:val=&quot;002458CD&quot;/&gt;&lt;wsp:rsid wsp:val=&quot;00245958&quot;/&gt;&lt;wsp:rsid wsp:val=&quot;0024599B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62A&quot;/&gt;&lt;wsp:rsid wsp:val=&quot;0024774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CE&quot;/&gt;&lt;wsp:rsid wsp:val=&quot;002514A4&quot;/&gt;&lt;wsp:rsid wsp:val=&quot;0025169D&quot;/&gt;&lt;wsp:rsid wsp:val=&quot;0025183B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9A&quot;/&gt;&lt;wsp:rsid wsp:val=&quot;0025328E&quot;/&gt;&lt;wsp:rsid wsp:val=&quot;0025386A&quot;/&gt;&lt;wsp:rsid wsp:val=&quot;00253874&quot;/&gt;&lt;wsp:rsid wsp:val=&quot;002538F4&quot;/&gt;&lt;wsp:rsid wsp:val=&quot;00253C01&quot;/&gt;&lt;wsp:rsid wsp:val=&quot;002540A3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339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7029&quot;/&gt;&lt;wsp:rsid wsp:val=&quot;00257048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3FB&quot;/&gt;&lt;wsp:rsid wsp:val=&quot;0026141C&quot;/&gt;&lt;wsp:rsid wsp:val=&quot;002616E8&quot;/&gt;&lt;wsp:rsid wsp:val=&quot;0026171E&quot;/&gt;&lt;wsp:rsid wsp:val=&quot;00261922&quot;/&gt;&lt;wsp:rsid wsp:val=&quot;00261A66&quot;/&gt;&lt;wsp:rsid wsp:val=&quot;00261BC7&quot;/&gt;&lt;wsp:rsid wsp:val=&quot;002623FF&quot;/&gt;&lt;wsp:rsid wsp:val=&quot;00262962&quot;/&gt;&lt;wsp:rsid wsp:val=&quot;00262A04&quot;/&gt;&lt;wsp:rsid wsp:val=&quot;00262C13&quot;/&gt;&lt;wsp:rsid wsp:val=&quot;00262C80&quot;/&gt;&lt;wsp:rsid wsp:val=&quot;0026304D&quot;/&gt;&lt;wsp:rsid wsp:val=&quot;00263124&quot;/&gt;&lt;wsp:rsid wsp:val=&quot;00263145&quot;/&gt;&lt;wsp:rsid wsp:val=&quot;002631D7&quot;/&gt;&lt;wsp:rsid wsp:val=&quot;00263556&quot;/&gt;&lt;wsp:rsid wsp:val=&quot;00263E60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33&quot;/&gt;&lt;wsp:rsid wsp:val=&quot;00264701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1C1&quot;/&gt;&lt;wsp:rsid wsp:val=&quot;0026720B&quot;/&gt;&lt;wsp:rsid wsp:val=&quot;00267323&quot;/&gt;&lt;wsp:rsid wsp:val=&quot;00267B7D&quot;/&gt;&lt;wsp:rsid wsp:val=&quot;00267CD3&quot;/&gt;&lt;wsp:rsid wsp:val=&quot;00267E1C&quot;/&gt;&lt;wsp:rsid wsp:val=&quot;00267F51&quot;/&gt;&lt;wsp:rsid wsp:val=&quot;00267F93&quot;/&gt;&lt;wsp:rsid wsp:val=&quot;00270082&quot;/&gt;&lt;wsp:rsid wsp:val=&quot;0027013D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1262&quot;/&gt;&lt;wsp:rsid wsp:val=&quot;00271351&quot;/&gt;&lt;wsp:rsid wsp:val=&quot;00271665&quot;/&gt;&lt;wsp:rsid wsp:val=&quot;002718DC&quot;/&gt;&lt;wsp:rsid wsp:val=&quot;00271FD5&quot;/&gt;&lt;wsp:rsid wsp:val=&quot;00272192&quot;/&gt;&lt;wsp:rsid wsp:val=&quot;00272290&quot;/&gt;&lt;wsp:rsid wsp:val=&quot;0027239C&quot;/&gt;&lt;wsp:rsid wsp:val=&quot;0027250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4160&quot;/&gt;&lt;wsp:rsid wsp:val=&quot;002742FE&quot;/&gt;&lt;wsp:rsid wsp:val=&quot;002744C0&quot;/&gt;&lt;wsp:rsid wsp:val=&quot;002748AB&quot;/&gt;&lt;wsp:rsid wsp:val=&quot;002748BF&quot;/&gt;&lt;wsp:rsid wsp:val=&quot;00274951&quot;/&gt;&lt;wsp:rsid wsp:val=&quot;00274AE8&quot;/&gt;&lt;wsp:rsid wsp:val=&quot;0027508E&quot;/&gt;&lt;wsp:rsid wsp:val=&quot;002751FB&quot;/&gt;&lt;wsp:rsid wsp:val=&quot;002753EC&quot;/&gt;&lt;wsp:rsid wsp:val=&quot;002758A3&quot;/&gt;&lt;wsp:rsid wsp:val=&quot;00275D5D&quot;/&gt;&lt;wsp:rsid wsp:val=&quot;0027609A&quot;/&gt;&lt;wsp:rsid wsp:val=&quot;002762CC&quot;/&gt;&lt;wsp:rsid wsp:val=&quot;002763C5&quot;/&gt;&lt;wsp:rsid wsp:val=&quot;002763CE&quot;/&gt;&lt;wsp:rsid wsp:val=&quot;00276592&quot;/&gt;&lt;wsp:rsid wsp:val=&quot;00276A89&quot;/&gt;&lt;wsp:rsid wsp:val=&quot;00276D7C&quot;/&gt;&lt;wsp:rsid wsp:val=&quot;00276E53&quot;/&gt;&lt;wsp:rsid wsp:val=&quot;00276EFF&quot;/&gt;&lt;wsp:rsid wsp:val=&quot;00276F42&quot;/&gt;&lt;wsp:rsid wsp:val=&quot;0027705A&quot;/&gt;&lt;wsp:rsid wsp:val=&quot;002774DD&quot;/&gt;&lt;wsp:rsid wsp:val=&quot;00277788&quot;/&gt;&lt;wsp:rsid wsp:val=&quot;00277833&quot;/&gt;&lt;wsp:rsid wsp:val=&quot;00280156&quot;/&gt;&lt;wsp:rsid wsp:val=&quot;00280215&quot;/&gt;&lt;wsp:rsid wsp:val=&quot;00280367&quot;/&gt;&lt;wsp:rsid wsp:val=&quot;002805E8&quot;/&gt;&lt;wsp:rsid wsp:val=&quot;002807CC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D18&quot;/&gt;&lt;wsp:rsid wsp:val=&quot;00281F0C&quot;/&gt;&lt;wsp:rsid wsp:val=&quot;00281FCA&quot;/&gt;&lt;wsp:rsid wsp:val=&quot;00282044&quot;/&gt;&lt;wsp:rsid wsp:val=&quot;0028215F&quot;/&gt;&lt;wsp:rsid wsp:val=&quot;002823FD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40C2&quot;/&gt;&lt;wsp:rsid wsp:val=&quot;0028483B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F60&quot;/&gt;&lt;wsp:rsid wsp:val=&quot;00286290&quot;/&gt;&lt;wsp:rsid wsp:val=&quot;002864AC&quot;/&gt;&lt;wsp:rsid wsp:val=&quot;0028676A&quot;/&gt;&lt;wsp:rsid wsp:val=&quot;002868CE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91&quot;/&gt;&lt;wsp:rsid wsp:val=&quot;00287569&quot;/&gt;&lt;wsp:rsid wsp:val=&quot;00287595&quot;/&gt;&lt;wsp:rsid wsp:val=&quot;00287637&quot;/&gt;&lt;wsp:rsid wsp:val=&quot;002878DD&quot;/&gt;&lt;wsp:rsid wsp:val=&quot;002879AC&quot;/&gt;&lt;wsp:rsid wsp:val=&quot;00287A14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A43&quot;/&gt;&lt;wsp:rsid wsp:val=&quot;00290D6C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B7C&quot;/&gt;&lt;wsp:rsid wsp:val=&quot;00291BF1&quot;/&gt;&lt;wsp:rsid wsp:val=&quot;00291FED&quot;/&gt;&lt;wsp:rsid wsp:val=&quot;00292087&quot;/&gt;&lt;wsp:rsid wsp:val=&quot;00292170&quot;/&gt;&lt;wsp:rsid wsp:val=&quot;0029225A&quot;/&gt;&lt;wsp:rsid wsp:val=&quot;00292521&quot;/&gt;&lt;wsp:rsid wsp:val=&quot;00292604&quot;/&gt;&lt;wsp:rsid wsp:val=&quot;00292753&quot;/&gt;&lt;wsp:rsid wsp:val=&quot;00292CA7&quot;/&gt;&lt;wsp:rsid wsp:val=&quot;00292E6B&quot;/&gt;&lt;wsp:rsid wsp:val=&quot;00292ED1&quot;/&gt;&lt;wsp:rsid wsp:val=&quot;00292F7F&quot;/&gt;&lt;wsp:rsid wsp:val=&quot;002930C9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B2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AB&quot;/&gt;&lt;wsp:rsid wsp:val=&quot;00294892&quot;/&gt;&lt;wsp:rsid wsp:val=&quot;00294936&quot;/&gt;&lt;wsp:rsid wsp:val=&quot;00294977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90&quot;/&gt;&lt;wsp:rsid wsp:val=&quot;0029544D&quot;/&gt;&lt;wsp:rsid wsp:val=&quot;00295583&quot;/&gt;&lt;wsp:rsid wsp:val=&quot;00295714&quot;/&gt;&lt;wsp:rsid wsp:val=&quot;00295743&quot;/&gt;&lt;wsp:rsid wsp:val=&quot;00295B00&quot;/&gt;&lt;wsp:rsid wsp:val=&quot;00295BC5&quot;/&gt;&lt;wsp:rsid wsp:val=&quot;00296087&quot;/&gt;&lt;wsp:rsid wsp:val=&quot;00296193&quot;/&gt;&lt;wsp:rsid wsp:val=&quot;00296396&quot;/&gt;&lt;wsp:rsid wsp:val=&quot;00296410&quot;/&gt;&lt;wsp:rsid wsp:val=&quot;00296704&quot;/&gt;&lt;wsp:rsid wsp:val=&quot;002968A7&quot;/&gt;&lt;wsp:rsid wsp:val=&quot;0029692B&quot;/&gt;&lt;wsp:rsid wsp:val=&quot;00296995&quot;/&gt;&lt;wsp:rsid wsp:val=&quot;00296AA2&quot;/&gt;&lt;wsp:rsid wsp:val=&quot;00296ACB&quot;/&gt;&lt;wsp:rsid wsp:val=&quot;00296B46&quot;/&gt;&lt;wsp:rsid wsp:val=&quot;00297001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63B&quot;/&gt;&lt;wsp:rsid wsp:val=&quot;002A0832&quot;/&gt;&lt;wsp:rsid wsp:val=&quot;002A08C5&quot;/&gt;&lt;wsp:rsid wsp:val=&quot;002A0C48&quot;/&gt;&lt;wsp:rsid wsp:val=&quot;002A0C7E&quot;/&gt;&lt;wsp:rsid wsp:val=&quot;002A0CCC&quot;/&gt;&lt;wsp:rsid wsp:val=&quot;002A11E8&quot;/&gt;&lt;wsp:rsid wsp:val=&quot;002A122F&quot;/&gt;&lt;wsp:rsid wsp:val=&quot;002A145C&quot;/&gt;&lt;wsp:rsid wsp:val=&quot;002A15A0&quot;/&gt;&lt;wsp:rsid wsp:val=&quot;002A16A2&quot;/&gt;&lt;wsp:rsid wsp:val=&quot;002A17F3&quot;/&gt;&lt;wsp:rsid wsp:val=&quot;002A1A30&quot;/&gt;&lt;wsp:rsid wsp:val=&quot;002A1B7D&quot;/&gt;&lt;wsp:rsid wsp:val=&quot;002A25A3&quot;/&gt;&lt;wsp:rsid wsp:val=&quot;002A2694&quot;/&gt;&lt;wsp:rsid wsp:val=&quot;002A27B5&quot;/&gt;&lt;wsp:rsid wsp:val=&quot;002A2911&quot;/&gt;&lt;wsp:rsid wsp:val=&quot;002A2A7B&quot;/&gt;&lt;wsp:rsid wsp:val=&quot;002A2B18&quot;/&gt;&lt;wsp:rsid wsp:val=&quot;002A2CD4&quot;/&gt;&lt;wsp:rsid wsp:val=&quot;002A2FFA&quot;/&gt;&lt;wsp:rsid wsp:val=&quot;002A310A&quot;/&gt;&lt;wsp:rsid wsp:val=&quot;002A311A&quot;/&gt;&lt;wsp:rsid wsp:val=&quot;002A3170&quot;/&gt;&lt;wsp:rsid wsp:val=&quot;002A347C&quot;/&gt;&lt;wsp:rsid wsp:val=&quot;002A356C&quot;/&gt;&lt;wsp:rsid wsp:val=&quot;002A366D&quot;/&gt;&lt;wsp:rsid wsp:val=&quot;002A378F&quot;/&gt;&lt;wsp:rsid wsp:val=&quot;002A37C2&quot;/&gt;&lt;wsp:rsid wsp:val=&quot;002A3D00&quot;/&gt;&lt;wsp:rsid wsp:val=&quot;002A3DE9&quot;/&gt;&lt;wsp:rsid wsp:val=&quot;002A4454&quot;/&gt;&lt;wsp:rsid wsp:val=&quot;002A47E3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F92&quot;/&gt;&lt;wsp:rsid wsp:val=&quot;002A614B&quot;/&gt;&lt;wsp:rsid wsp:val=&quot;002A6421&quot;/&gt;&lt;wsp:rsid wsp:val=&quot;002A650F&quot;/&gt;&lt;wsp:rsid wsp:val=&quot;002A67F2&quot;/&gt;&lt;wsp:rsid wsp:val=&quot;002A6902&quot;/&gt;&lt;wsp:rsid wsp:val=&quot;002A6D43&quot;/&gt;&lt;wsp:rsid wsp:val=&quot;002A6DD9&quot;/&gt;&lt;wsp:rsid wsp:val=&quot;002A6E23&quot;/&gt;&lt;wsp:rsid wsp:val=&quot;002A70AF&quot;/&gt;&lt;wsp:rsid wsp:val=&quot;002A716C&quot;/&gt;&lt;wsp:rsid wsp:val=&quot;002A742D&quot;/&gt;&lt;wsp:rsid wsp:val=&quot;002A778C&quot;/&gt;&lt;wsp:rsid wsp:val=&quot;002A7881&quot;/&gt;&lt;wsp:rsid wsp:val=&quot;002A790C&quot;/&gt;&lt;wsp:rsid wsp:val=&quot;002A7A43&quot;/&gt;&lt;wsp:rsid wsp:val=&quot;002A7AB7&quot;/&gt;&lt;wsp:rsid wsp:val=&quot;002A7F2E&quot;/&gt;&lt;wsp:rsid wsp:val=&quot;002B034E&quot;/&gt;&lt;wsp:rsid wsp:val=&quot;002B0607&quot;/&gt;&lt;wsp:rsid wsp:val=&quot;002B0680&quot;/&gt;&lt;wsp:rsid wsp:val=&quot;002B077D&quot;/&gt;&lt;wsp:rsid wsp:val=&quot;002B0790&quot;/&gt;&lt;wsp:rsid wsp:val=&quot;002B0A94&quot;/&gt;&lt;wsp:rsid wsp:val=&quot;002B0BFC&quot;/&gt;&lt;wsp:rsid wsp:val=&quot;002B0CB2&quot;/&gt;&lt;wsp:rsid wsp:val=&quot;002B0F6A&quot;/&gt;&lt;wsp:rsid wsp:val=&quot;002B1086&quot;/&gt;&lt;wsp:rsid wsp:val=&quot;002B13A3&quot;/&gt;&lt;wsp:rsid wsp:val=&quot;002B15DB&quot;/&gt;&lt;wsp:rsid wsp:val=&quot;002B1705&quot;/&gt;&lt;wsp:rsid wsp:val=&quot;002B1950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BE7&quot;/&gt;&lt;wsp:rsid wsp:val=&quot;002B2C1C&quot;/&gt;&lt;wsp:rsid wsp:val=&quot;002B2D64&quot;/&gt;&lt;wsp:rsid wsp:val=&quot;002B2EC1&quot;/&gt;&lt;wsp:rsid wsp:val=&quot;002B2EDC&quot;/&gt;&lt;wsp:rsid wsp:val=&quot;002B2F01&quot;/&gt;&lt;wsp:rsid wsp:val=&quot;002B2F51&quot;/&gt;&lt;wsp:rsid wsp:val=&quot;002B2FE0&quot;/&gt;&lt;wsp:rsid wsp:val=&quot;002B30DB&quot;/&gt;&lt;wsp:rsid wsp:val=&quot;002B39FA&quot;/&gt;&lt;wsp:rsid wsp:val=&quot;002B3C89&quot;/&gt;&lt;wsp:rsid wsp:val=&quot;002B400E&quot;/&gt;&lt;wsp:rsid wsp:val=&quot;002B4097&quot;/&gt;&lt;wsp:rsid wsp:val=&quot;002B4219&quot;/&gt;&lt;wsp:rsid wsp:val=&quot;002B4BD3&quot;/&gt;&lt;wsp:rsid wsp:val=&quot;002B4C15&quot;/&gt;&lt;wsp:rsid wsp:val=&quot;002B4FD9&quot;/&gt;&lt;wsp:rsid wsp:val=&quot;002B5375&quot;/&gt;&lt;wsp:rsid wsp:val=&quot;002B54B1&quot;/&gt;&lt;wsp:rsid wsp:val=&quot;002B5626&quot;/&gt;&lt;wsp:rsid wsp:val=&quot;002B5745&quot;/&gt;&lt;wsp:rsid wsp:val=&quot;002B599D&quot;/&gt;&lt;wsp:rsid wsp:val=&quot;002B5A59&quot;/&gt;&lt;wsp:rsid wsp:val=&quot;002B5C9E&quot;/&gt;&lt;wsp:rsid wsp:val=&quot;002B5F9F&quot;/&gt;&lt;wsp:rsid wsp:val=&quot;002B60D4&quot;/&gt;&lt;wsp:rsid wsp:val=&quot;002B613F&quot;/&gt;&lt;wsp:rsid wsp:val=&quot;002B631C&quot;/&gt;&lt;wsp:rsid wsp:val=&quot;002B6644&quot;/&gt;&lt;wsp:rsid wsp:val=&quot;002B6937&quot;/&gt;&lt;wsp:rsid wsp:val=&quot;002B6C0D&quot;/&gt;&lt;wsp:rsid wsp:val=&quot;002B7116&quot;/&gt;&lt;wsp:rsid wsp:val=&quot;002B769E&quot;/&gt;&lt;wsp:rsid wsp:val=&quot;002B78A8&quot;/&gt;&lt;wsp:rsid wsp:val=&quot;002B7935&quot;/&gt;&lt;wsp:rsid wsp:val=&quot;002B7A3C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797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7E8&quot;/&gt;&lt;wsp:rsid wsp:val=&quot;002C2816&quot;/&gt;&lt;wsp:rsid wsp:val=&quot;002C2928&quot;/&gt;&lt;wsp:rsid wsp:val=&quot;002C2B6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71A&quot;/&gt;&lt;wsp:rsid wsp:val=&quot;002C5935&quot;/&gt;&lt;wsp:rsid wsp:val=&quot;002C5956&quot;/&gt;&lt;wsp:rsid wsp:val=&quot;002C5D95&quot;/&gt;&lt;wsp:rsid wsp:val=&quot;002C5E24&quot;/&gt;&lt;wsp:rsid wsp:val=&quot;002C5EA4&quot;/&gt;&lt;wsp:rsid wsp:val=&quot;002C5FA0&quot;/&gt;&lt;wsp:rsid wsp:val=&quot;002C600E&quot;/&gt;&lt;wsp:rsid wsp:val=&quot;002C60A8&quot;/&gt;&lt;wsp:rsid wsp:val=&quot;002C6124&quot;/&gt;&lt;wsp:rsid wsp:val=&quot;002C6141&quot;/&gt;&lt;wsp:rsid wsp:val=&quot;002C6237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D2&quot;/&gt;&lt;wsp:rsid wsp:val=&quot;002C71AF&quot;/&gt;&lt;wsp:rsid wsp:val=&quot;002C7219&quot;/&gt;&lt;wsp:rsid wsp:val=&quot;002C72E6&quot;/&gt;&lt;wsp:rsid wsp:val=&quot;002C7448&quot;/&gt;&lt;wsp:rsid wsp:val=&quot;002C74C3&quot;/&gt;&lt;wsp:rsid wsp:val=&quot;002C7E40&quot;/&gt;&lt;wsp:rsid wsp:val=&quot;002D0036&quot;/&gt;&lt;wsp:rsid wsp:val=&quot;002D01CA&quot;/&gt;&lt;wsp:rsid wsp:val=&quot;002D02EA&quot;/&gt;&lt;wsp:rsid wsp:val=&quot;002D03EA&quot;/&gt;&lt;wsp:rsid wsp:val=&quot;002D08F7&quot;/&gt;&lt;wsp:rsid wsp:val=&quot;002D0958&quot;/&gt;&lt;wsp:rsid wsp:val=&quot;002D1385&quot;/&gt;&lt;wsp:rsid wsp:val=&quot;002D15B5&quot;/&gt;&lt;wsp:rsid wsp:val=&quot;002D18A3&quot;/&gt;&lt;wsp:rsid wsp:val=&quot;002D1935&quot;/&gt;&lt;wsp:rsid wsp:val=&quot;002D1F42&quot;/&gt;&lt;wsp:rsid wsp:val=&quot;002D2051&quot;/&gt;&lt;wsp:rsid wsp:val=&quot;002D20EA&quot;/&gt;&lt;wsp:rsid wsp:val=&quot;002D233F&quot;/&gt;&lt;wsp:rsid wsp:val=&quot;002D2388&quot;/&gt;&lt;wsp:rsid wsp:val=&quot;002D26B8&quot;/&gt;&lt;wsp:rsid wsp:val=&quot;002D2C1A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F0A&quot;/&gt;&lt;wsp:rsid wsp:val=&quot;002D43B3&quot;/&gt;&lt;wsp:rsid wsp:val=&quot;002D45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C3D&quot;/&gt;&lt;wsp:rsid wsp:val=&quot;002D5C42&quot;/&gt;&lt;wsp:rsid wsp:val=&quot;002D5E8E&quot;/&gt;&lt;wsp:rsid wsp:val=&quot;002D603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F0E&quot;/&gt;&lt;wsp:rsid wsp:val=&quot;002E02A6&quot;/&gt;&lt;wsp:rsid wsp:val=&quot;002E03DA&quot;/&gt;&lt;wsp:rsid wsp:val=&quot;002E0A9C&quot;/&gt;&lt;wsp:rsid wsp:val=&quot;002E0F1A&quot;/&gt;&lt;wsp:rsid wsp:val=&quot;002E13BD&quot;/&gt;&lt;wsp:rsid wsp:val=&quot;002E13DC&quot;/&gt;&lt;wsp:rsid wsp:val=&quot;002E1607&quot;/&gt;&lt;wsp:rsid wsp:val=&quot;002E1634&quot;/&gt;&lt;wsp:rsid wsp:val=&quot;002E1893&quot;/&gt;&lt;wsp:rsid wsp:val=&quot;002E199A&quot;/&gt;&lt;wsp:rsid wsp:val=&quot;002E1D67&quot;/&gt;&lt;wsp:rsid wsp:val=&quot;002E216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3421&quot;/&gt;&lt;wsp:rsid wsp:val=&quot;002E3C2A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5001&quot;/&gt;&lt;wsp:rsid wsp:val=&quot;002E54BF&quot;/&gt;&lt;wsp:rsid wsp:val=&quot;002E5798&quot;/&gt;&lt;wsp:rsid wsp:val=&quot;002E5B26&quot;/&gt;&lt;wsp:rsid wsp:val=&quot;002E5C62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B33&quot;/&gt;&lt;wsp:rsid wsp:val=&quot;002E6BE6&quot;/&gt;&lt;wsp:rsid wsp:val=&quot;002E7689&quot;/&gt;&lt;wsp:rsid wsp:val=&quot;002E79F9&quot;/&gt;&lt;wsp:rsid wsp:val=&quot;002E7C06&quot;/&gt;&lt;wsp:rsid wsp:val=&quot;002E7D1B&quot;/&gt;&lt;wsp:rsid wsp:val=&quot;002E7EDA&quot;/&gt;&lt;wsp:rsid wsp:val=&quot;002E7F09&quot;/&gt;&lt;wsp:rsid wsp:val=&quot;002F0394&quot;/&gt;&lt;wsp:rsid wsp:val=&quot;002F03B0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D15&quot;/&gt;&lt;wsp:rsid wsp:val=&quot;002F230D&quot;/&gt;&lt;wsp:rsid wsp:val=&quot;002F2556&quot;/&gt;&lt;wsp:rsid wsp:val=&quot;002F25CA&quot;/&gt;&lt;wsp:rsid wsp:val=&quot;002F2717&quot;/&gt;&lt;wsp:rsid wsp:val=&quot;002F2782&quot;/&gt;&lt;wsp:rsid wsp:val=&quot;002F2921&quot;/&gt;&lt;wsp:rsid wsp:val=&quot;002F2960&quot;/&gt;&lt;wsp:rsid wsp:val=&quot;002F2A9F&quot;/&gt;&lt;wsp:rsid wsp:val=&quot;002F3121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4064&quot;/&gt;&lt;wsp:rsid wsp:val=&quot;002F4327&quot;/&gt;&lt;wsp:rsid wsp:val=&quot;002F432B&quot;/&gt;&lt;wsp:rsid wsp:val=&quot;002F4465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A20&quot;/&gt;&lt;wsp:rsid wsp:val=&quot;002F5E2F&quot;/&gt;&lt;wsp:rsid wsp:val=&quot;002F5F03&quot;/&gt;&lt;wsp:rsid wsp:val=&quot;002F6175&quot;/&gt;&lt;wsp:rsid wsp:val=&quot;002F6233&quot;/&gt;&lt;wsp:rsid wsp:val=&quot;002F627A&quot;/&gt;&lt;wsp:rsid wsp:val=&quot;002F6446&quot;/&gt;&lt;wsp:rsid wsp:val=&quot;002F656B&quot;/&gt;&lt;wsp:rsid wsp:val=&quot;002F6671&quot;/&gt;&lt;wsp:rsid wsp:val=&quot;002F6A7F&quot;/&gt;&lt;wsp:rsid wsp:val=&quot;002F6AC8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642&quot;/&gt;&lt;wsp:rsid wsp:val=&quot;002F7976&quot;/&gt;&lt;wsp:rsid wsp:val=&quot;002F7C51&quot;/&gt;&lt;wsp:rsid wsp:val=&quot;002F7DFA&quot;/&gt;&lt;wsp:rsid wsp:val=&quot;002F7FD9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18B&quot;/&gt;&lt;wsp:rsid wsp:val=&quot;00301337&quot;/&gt;&lt;wsp:rsid wsp:val=&quot;0030166D&quot;/&gt;&lt;wsp:rsid wsp:val=&quot;00301AF1&quot;/&gt;&lt;wsp:rsid wsp:val=&quot;00301B2F&quot;/&gt;&lt;wsp:rsid wsp:val=&quot;00301E24&quot;/&gt;&lt;wsp:rsid wsp:val=&quot;00301EEF&quot;/&gt;&lt;wsp:rsid wsp:val=&quot;00301F7A&quot;/&gt;&lt;wsp:rsid wsp:val=&quot;0030249D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306&quot;/&gt;&lt;wsp:rsid wsp:val=&quot;00304652&quot;/&gt;&lt;wsp:rsid wsp:val=&quot;003046EE&quot;/&gt;&lt;wsp:rsid wsp:val=&quot;00304913&quot;/&gt;&lt;wsp:rsid wsp:val=&quot;00304BCC&quot;/&gt;&lt;wsp:rsid wsp:val=&quot;00304BDA&quot;/&gt;&lt;wsp:rsid wsp:val=&quot;00304C24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F0&quot;/&gt;&lt;wsp:rsid wsp:val=&quot;00306BF6&quot;/&gt;&lt;wsp:rsid wsp:val=&quot;00306E8E&quot;/&gt;&lt;wsp:rsid wsp:val=&quot;00306FBB&quot;/&gt;&lt;wsp:rsid wsp:val=&quot;0030751A&quot;/&gt;&lt;wsp:rsid wsp:val=&quot;003077A9&quot;/&gt;&lt;wsp:rsid wsp:val=&quot;00307C69&quot;/&gt;&lt;wsp:rsid wsp:val=&quot;00307D9A&quot;/&gt;&lt;wsp:rsid wsp:val=&quot;0031015F&quot;/&gt;&lt;wsp:rsid wsp:val=&quot;0031038F&quot;/&gt;&lt;wsp:rsid wsp:val=&quot;0031050A&quot;/&gt;&lt;wsp:rsid wsp:val=&quot;00310645&quot;/&gt;&lt;wsp:rsid wsp:val=&quot;00310827&quot;/&gt;&lt;wsp:rsid wsp:val=&quot;00310AAF&quot;/&gt;&lt;wsp:rsid wsp:val=&quot;00310C48&quot;/&gt;&lt;wsp:rsid wsp:val=&quot;00310ED8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761&quot;/&gt;&lt;wsp:rsid wsp:val=&quot;00313137&quot;/&gt;&lt;wsp:rsid wsp:val=&quot;0031324D&quot;/&gt;&lt;wsp:rsid wsp:val=&quot;003133B3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F5&quot;/&gt;&lt;wsp:rsid wsp:val=&quot;00314CC0&quot;/&gt;&lt;wsp:rsid wsp:val=&quot;00315527&quot;/&gt;&lt;wsp:rsid wsp:val=&quot;00315811&quot;/&gt;&lt;wsp:rsid wsp:val=&quot;00315BBA&quot;/&gt;&lt;wsp:rsid wsp:val=&quot;00315C0B&quot;/&gt;&lt;wsp:rsid wsp:val=&quot;00315CF5&quot;/&gt;&lt;wsp:rsid wsp:val=&quot;00315D1C&quot;/&gt;&lt;wsp:rsid wsp:val=&quot;00315E12&quot;/&gt;&lt;wsp:rsid wsp:val=&quot;00315FF1&quot;/&gt;&lt;wsp:rsid wsp:val=&quot;00316012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2003B&quot;/&gt;&lt;wsp:rsid wsp:val=&quot;00320220&quot;/&gt;&lt;wsp:rsid wsp:val=&quot;0032039D&quot;/&gt;&lt;wsp:rsid wsp:val=&quot;003205F0&quot;/&gt;&lt;wsp:rsid wsp:val=&quot;0032062F&quot;/&gt;&lt;wsp:rsid wsp:val=&quot;003208C5&quot;/&gt;&lt;wsp:rsid wsp:val=&quot;00320A83&quot;/&gt;&lt;wsp:rsid wsp:val=&quot;00320C00&quot;/&gt;&lt;wsp:rsid wsp:val=&quot;003213CF&quot;/&gt;&lt;wsp:rsid wsp:val=&quot;0032193B&quot;/&gt;&lt;wsp:rsid wsp:val=&quot;00321A93&quot;/&gt;&lt;wsp:rsid wsp:val=&quot;00321BD8&quot;/&gt;&lt;wsp:rsid wsp:val=&quot;00321D72&quot;/&gt;&lt;wsp:rsid wsp:val=&quot;00321DF7&quot;/&gt;&lt;wsp:rsid wsp:val=&quot;00321F69&quot;/&gt;&lt;wsp:rsid wsp:val=&quot;0032203B&quot;/&gt;&lt;wsp:rsid wsp:val=&quot;00322046&quot;/&gt;&lt;wsp:rsid wsp:val=&quot;003220DB&quot;/&gt;&lt;wsp:rsid wsp:val=&quot;003221B3&quot;/&gt;&lt;wsp:rsid wsp:val=&quot;0032228A&quot;/&gt;&lt;wsp:rsid wsp:val=&quot;00322852&quot;/&gt;&lt;wsp:rsid wsp:val=&quot;00322984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B0&quot;/&gt;&lt;wsp:rsid wsp:val=&quot;00323BF7&quot;/&gt;&lt;wsp:rsid wsp:val=&quot;00323D62&quot;/&gt;&lt;wsp:rsid wsp:val=&quot;00323F83&quot;/&gt;&lt;wsp:rsid wsp:val=&quot;00324196&quot;/&gt;&lt;wsp:rsid wsp:val=&quot;00324211&quot;/&gt;&lt;wsp:rsid wsp:val=&quot;00324431&quot;/&gt;&lt;wsp:rsid wsp:val=&quot;003244C4&quot;/&gt;&lt;wsp:rsid wsp:val=&quot;00324862&quot;/&gt;&lt;wsp:rsid wsp:val=&quot;00324BCE&quot;/&gt;&lt;wsp:rsid wsp:val=&quot;00324C55&quot;/&gt;&lt;wsp:rsid wsp:val=&quot;00324D0F&quot;/&gt;&lt;wsp:rsid wsp:val=&quot;00324FE1&quot;/&gt;&lt;wsp:rsid wsp:val=&quot;00325339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EE&quot;/&gt;&lt;wsp:rsid wsp:val=&quot;00327A1C&quot;/&gt;&lt;wsp:rsid wsp:val=&quot;00327DA8&quot;/&gt;&lt;wsp:rsid wsp:val=&quot;00327E57&quot;/&gt;&lt;wsp:rsid wsp:val=&quot;00327EAC&quot;/&gt;&lt;wsp:rsid wsp:val=&quot;003302BE&quot;/&gt;&lt;wsp:rsid wsp:val=&quot;003303FF&quot;/&gt;&lt;wsp:rsid wsp:val=&quot;00330678&quot;/&gt;&lt;wsp:rsid wsp:val=&quot;003307D3&quot;/&gt;&lt;wsp:rsid wsp:val=&quot;0033095F&quot;/&gt;&lt;wsp:rsid wsp:val=&quot;00330FAA&quot;/&gt;&lt;wsp:rsid wsp:val=&quot;003310AF&quot;/&gt;&lt;wsp:rsid wsp:val=&quot;00331121&quot;/&gt;&lt;wsp:rsid wsp:val=&quot;00331247&quot;/&gt;&lt;wsp:rsid wsp:val=&quot;00331456&quot;/&gt;&lt;wsp:rsid wsp:val=&quot;00331477&quot;/&gt;&lt;wsp:rsid wsp:val=&quot;003314CA&quot;/&gt;&lt;wsp:rsid wsp:val=&quot;00331583&quot;/&gt;&lt;wsp:rsid wsp:val=&quot;003317D9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7E&quot;/&gt;&lt;wsp:rsid wsp:val=&quot;00332561&quot;/&gt;&lt;wsp:rsid wsp:val=&quot;0033259A&quot;/&gt;&lt;wsp:rsid wsp:val=&quot;00332626&quot;/&gt;&lt;wsp:rsid wsp:val=&quot;003327E5&quot;/&gt;&lt;wsp:rsid wsp:val=&quot;00332810&quot;/&gt;&lt;wsp:rsid wsp:val=&quot;00332E70&quot;/&gt;&lt;wsp:rsid wsp:val=&quot;00332ED3&quot;/&gt;&lt;wsp:rsid wsp:val=&quot;003331A2&quot;/&gt;&lt;wsp:rsid wsp:val=&quot;0033347D&quot;/&gt;&lt;wsp:rsid wsp:val=&quot;003335FF&quot;/&gt;&lt;wsp:rsid wsp:val=&quot;00333651&quot;/&gt;&lt;wsp:rsid wsp:val=&quot;0033388D&quot;/&gt;&lt;wsp:rsid wsp:val=&quot;003338BC&quot;/&gt;&lt;wsp:rsid wsp:val=&quot;00333C16&quot;/&gt;&lt;wsp:rsid wsp:val=&quot;00334349&quot;/&gt;&lt;wsp:rsid wsp:val=&quot;00334394&quot;/&gt;&lt;wsp:rsid wsp:val=&quot;00334414&quot;/&gt;&lt;wsp:rsid wsp:val=&quot;003345AB&quot;/&gt;&lt;wsp:rsid wsp:val=&quot;003349EB&quot;/&gt;&lt;wsp:rsid wsp:val=&quot;00334E03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809&quot;/&gt;&lt;wsp:rsid wsp:val=&quot;00335B47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953&quot;/&gt;&lt;wsp:rsid wsp:val=&quot;00337ADB&quot;/&gt;&lt;wsp:rsid wsp:val=&quot;00337CBA&quot;/&gt;&lt;wsp:rsid wsp:val=&quot;00337D2D&quot;/&gt;&lt;wsp:rsid wsp:val=&quot;00337F45&quot;/&gt;&lt;wsp:rsid wsp:val=&quot;00340275&quot;/&gt;&lt;wsp:rsid wsp:val=&quot;00340688&quot;/&gt;&lt;wsp:rsid wsp:val=&quot;003406C4&quot;/&gt;&lt;wsp:rsid wsp:val=&quot;003406D9&quot;/&gt;&lt;wsp:rsid wsp:val=&quot;00340A79&quot;/&gt;&lt;wsp:rsid wsp:val=&quot;00340BB9&quot;/&gt;&lt;wsp:rsid wsp:val=&quot;00341124&quot;/&gt;&lt;wsp:rsid wsp:val=&quot;0034113C&quot;/&gt;&lt;wsp:rsid wsp:val=&quot;0034146E&quot;/&gt;&lt;wsp:rsid wsp:val=&quot;00341860&quot;/&gt;&lt;wsp:rsid wsp:val=&quot;00341A08&quot;/&gt;&lt;wsp:rsid wsp:val=&quot;00341B93&quot;/&gt;&lt;wsp:rsid wsp:val=&quot;003427A5&quot;/&gt;&lt;wsp:rsid wsp:val=&quot;003427C7&quot;/&gt;&lt;wsp:rsid wsp:val=&quot;00342A0A&quot;/&gt;&lt;wsp:rsid wsp:val=&quot;00342A56&quot;/&gt;&lt;wsp:rsid wsp:val=&quot;00342B42&quot;/&gt;&lt;wsp:rsid wsp:val=&quot;00342D37&quot;/&gt;&lt;wsp:rsid wsp:val=&quot;00342DE4&quot;/&gt;&lt;wsp:rsid wsp:val=&quot;00342E37&quot;/&gt;&lt;wsp:rsid wsp:val=&quot;003430E2&quot;/&gt;&lt;wsp:rsid wsp:val=&quot;003430F5&quot;/&gt;&lt;wsp:rsid wsp:val=&quot;00343189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F7C&quot;/&gt;&lt;wsp:rsid wsp:val=&quot;00345FB3&quot;/&gt;&lt;wsp:rsid wsp:val=&quot;00346002&quot;/&gt;&lt;wsp:rsid wsp:val=&quot;003460D3&quot;/&gt;&lt;wsp:rsid wsp:val=&quot;00346FAB&quot;/&gt;&lt;wsp:rsid wsp:val=&quot;0034703B&quot;/&gt;&lt;wsp:rsid wsp:val=&quot;003474EE&quot;/&gt;&lt;wsp:rsid wsp:val=&quot;00347565&quot;/&gt;&lt;wsp:rsid wsp:val=&quot;00347734&quot;/&gt;&lt;wsp:rsid wsp:val=&quot;00347919&quot;/&gt;&lt;wsp:rsid wsp:val=&quot;00347D80&quot;/&gt;&lt;wsp:rsid wsp:val=&quot;00347FE8&quot;/&gt;&lt;wsp:rsid wsp:val=&quot;00350011&quot;/&gt;&lt;wsp:rsid wsp:val=&quot;00350046&quot;/&gt;&lt;wsp:rsid wsp:val=&quot;003501E1&quot;/&gt;&lt;wsp:rsid wsp:val=&quot;0035026E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7A&quot;/&gt;&lt;wsp:rsid wsp:val=&quot;00351283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25E&quot;/&gt;&lt;wsp:rsid wsp:val=&quot;00352528&quot;/&gt;&lt;wsp:rsid wsp:val=&quot;003529C0&quot;/&gt;&lt;wsp:rsid wsp:val=&quot;00352A0F&quot;/&gt;&lt;wsp:rsid wsp:val=&quot;00353031&quot;/&gt;&lt;wsp:rsid wsp:val=&quot;003530CF&quot;/&gt;&lt;wsp:rsid wsp:val=&quot;00353186&quot;/&gt;&lt;wsp:rsid wsp:val=&quot;003531D8&quot;/&gt;&lt;wsp:rsid wsp:val=&quot;00353392&quot;/&gt;&lt;wsp:rsid wsp:val=&quot;00353504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60D2&quot;/&gt;&lt;wsp:rsid wsp:val=&quot;003560F7&quot;/&gt;&lt;wsp:rsid wsp:val=&quot;0035624A&quot;/&gt;&lt;wsp:rsid wsp:val=&quot;0035666E&quot;/&gt;&lt;wsp:rsid wsp:val=&quot;00356828&quot;/&gt;&lt;wsp:rsid wsp:val=&quot;00356CD2&quot;/&gt;&lt;wsp:rsid wsp:val=&quot;00356D18&quot;/&gt;&lt;wsp:rsid wsp:val=&quot;00356EBC&quot;/&gt;&lt;wsp:rsid wsp:val=&quot;00357357&quot;/&gt;&lt;wsp:rsid wsp:val=&quot;003575F2&quot;/&gt;&lt;wsp:rsid wsp:val=&quot;003578F3&quot;/&gt;&lt;wsp:rsid wsp:val=&quot;0035796F&quot;/&gt;&lt;wsp:rsid wsp:val=&quot;00357979&quot;/&gt;&lt;wsp:rsid wsp:val=&quot;0036001A&quot;/&gt;&lt;wsp:rsid wsp:val=&quot;003605AA&quot;/&gt;&lt;wsp:rsid wsp:val=&quot;003606D3&quot;/&gt;&lt;wsp:rsid wsp:val=&quot;003607A3&quot;/&gt;&lt;wsp:rsid wsp:val=&quot;003607F9&quot;/&gt;&lt;wsp:rsid wsp:val=&quot;00360BEE&quot;/&gt;&lt;wsp:rsid wsp:val=&quot;00360DAA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2083&quot;/&gt;&lt;wsp:rsid wsp:val=&quot;003621B9&quot;/&gt;&lt;wsp:rsid wsp:val=&quot;003622A2&quot;/&gt;&lt;wsp:rsid wsp:val=&quot;003622CD&quot;/&gt;&lt;wsp:rsid wsp:val=&quot;003628CA&quot;/&gt;&lt;wsp:rsid wsp:val=&quot;00362B8B&quot;/&gt;&lt;wsp:rsid wsp:val=&quot;00362C55&quot;/&gt;&lt;wsp:rsid wsp:val=&quot;00362E59&quot;/&gt;&lt;wsp:rsid wsp:val=&quot;0036334C&quot;/&gt;&lt;wsp:rsid wsp:val=&quot;00363423&quot;/&gt;&lt;wsp:rsid wsp:val=&quot;003635BD&quot;/&gt;&lt;wsp:rsid wsp:val=&quot;003635E9&quot;/&gt;&lt;wsp:rsid wsp:val=&quot;003635F8&quot;/&gt;&lt;wsp:rsid wsp:val=&quot;00363E65&quot;/&gt;&lt;wsp:rsid wsp:val=&quot;00363FE3&quot;/&gt;&lt;wsp:rsid wsp:val=&quot;003640E5&quot;/&gt;&lt;wsp:rsid wsp:val=&quot;0036480B&quot;/&gt;&lt;wsp:rsid wsp:val=&quot;00364886&quot;/&gt;&lt;wsp:rsid wsp:val=&quot;00364BA7&quot;/&gt;&lt;wsp:rsid wsp:val=&quot;00364BC9&quot;/&gt;&lt;wsp:rsid wsp:val=&quot;00364C4C&quot;/&gt;&lt;wsp:rsid wsp:val=&quot;003652E0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7B3&quot;/&gt;&lt;wsp:rsid wsp:val=&quot;003707DE&quot;/&gt;&lt;wsp:rsid wsp:val=&quot;003708B9&quot;/&gt;&lt;wsp:rsid wsp:val=&quot;003709A8&quot;/&gt;&lt;wsp:rsid wsp:val=&quot;00370E80&quot;/&gt;&lt;wsp:rsid wsp:val=&quot;00370FED&quot;/&gt;&lt;wsp:rsid wsp:val=&quot;00371336&quot;/&gt;&lt;wsp:rsid wsp:val=&quot;0037189D&quot;/&gt;&lt;wsp:rsid wsp:val=&quot;00371B16&quot;/&gt;&lt;wsp:rsid wsp:val=&quot;00371BFE&quot;/&gt;&lt;wsp:rsid wsp:val=&quot;00371EEB&quot;/&gt;&lt;wsp:rsid wsp:val=&quot;00371F27&quot;/&gt;&lt;wsp:rsid wsp:val=&quot;00372285&quot;/&gt;&lt;wsp:rsid wsp:val=&quot;003723BE&quot;/&gt;&lt;wsp:rsid wsp:val=&quot;003724A3&quot;/&gt;&lt;wsp:rsid wsp:val=&quot;003728C8&quot;/&gt;&lt;wsp:rsid wsp:val=&quot;00372900&quot;/&gt;&lt;wsp:rsid wsp:val=&quot;0037295A&quot;/&gt;&lt;wsp:rsid wsp:val=&quot;003729F9&quot;/&gt;&lt;wsp:rsid wsp:val=&quot;00372A8E&quot;/&gt;&lt;wsp:rsid wsp:val=&quot;00372DFF&quot;/&gt;&lt;wsp:rsid wsp:val=&quot;00373379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57C&quot;/&gt;&lt;wsp:rsid wsp:val=&quot;00374DB9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AAA&quot;/&gt;&lt;wsp:rsid wsp:val=&quot;00380AF0&quot;/&gt;&lt;wsp:rsid wsp:val=&quot;00380DA4&quot;/&gt;&lt;wsp:rsid wsp:val=&quot;003810D6&quot;/&gt;&lt;wsp:rsid wsp:val=&quot;00381135&quot;/&gt;&lt;wsp:rsid wsp:val=&quot;0038120C&quot;/&gt;&lt;wsp:rsid wsp:val=&quot;00381449&quot;/&gt;&lt;wsp:rsid wsp:val=&quot;003814CE&quot;/&gt;&lt;wsp:rsid wsp:val=&quot;00381598&quot;/&gt;&lt;wsp:rsid wsp:val=&quot;00381654&quot;/&gt;&lt;wsp:rsid wsp:val=&quot;00381737&quot;/&gt;&lt;wsp:rsid wsp:val=&quot;00381A1F&quot;/&gt;&lt;wsp:rsid wsp:val=&quot;00381AC1&quot;/&gt;&lt;wsp:rsid wsp:val=&quot;00381B55&quot;/&gt;&lt;wsp:rsid wsp:val=&quot;0038222D&quot;/&gt;&lt;wsp:rsid wsp:val=&quot;0038224E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CB0&quot;/&gt;&lt;wsp:rsid wsp:val=&quot;00382D4A&quot;/&gt;&lt;wsp:rsid wsp:val=&quot;00382DC4&quot;/&gt;&lt;wsp:rsid wsp:val=&quot;00382E3C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772&quot;/&gt;&lt;wsp:rsid wsp:val=&quot;0038596D&quot;/&gt;&lt;wsp:rsid wsp:val=&quot;003859B1&quot;/&gt;&lt;wsp:rsid wsp:val=&quot;00385A6A&quot;/&gt;&lt;wsp:rsid wsp:val=&quot;00386643&quot;/&gt;&lt;wsp:rsid wsp:val=&quot;0038679C&quot;/&gt;&lt;wsp:rsid wsp:val=&quot;00386A0C&quot;/&gt;&lt;wsp:rsid wsp:val=&quot;00386ACE&quot;/&gt;&lt;wsp:rsid wsp:val=&quot;00386B8F&quot;/&gt;&lt;wsp:rsid wsp:val=&quot;00386D08&quot;/&gt;&lt;wsp:rsid wsp:val=&quot;00387068&quot;/&gt;&lt;wsp:rsid wsp:val=&quot;003874B0&quot;/&gt;&lt;wsp:rsid wsp:val=&quot;00387967&quot;/&gt;&lt;wsp:rsid wsp:val=&quot;00387E7C&quot;/&gt;&lt;wsp:rsid wsp:val=&quot;00387FDD&quot;/&gt;&lt;wsp:rsid wsp:val=&quot;00390201&quot;/&gt;&lt;wsp:rsid wsp:val=&quot;003903AF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E2E&quot;/&gt;&lt;wsp:rsid wsp:val=&quot;003923F3&quot;/&gt;&lt;wsp:rsid wsp:val=&quot;003923FF&quot;/&gt;&lt;wsp:rsid wsp:val=&quot;00392479&quot;/&gt;&lt;wsp:rsid wsp:val=&quot;00392526&quot;/&gt;&lt;wsp:rsid wsp:val=&quot;0039273A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B31&quot;/&gt;&lt;wsp:rsid wsp:val=&quot;00393BC1&quot;/&gt;&lt;wsp:rsid wsp:val=&quot;00393C45&quot;/&gt;&lt;wsp:rsid wsp:val=&quot;00393C8A&quot;/&gt;&lt;wsp:rsid wsp:val=&quot;00393F63&quot;/&gt;&lt;wsp:rsid wsp:val=&quot;003942BB&quot;/&gt;&lt;wsp:rsid wsp:val=&quot;003945F0&quot;/&gt;&lt;wsp:rsid wsp:val=&quot;00394852&quot;/&gt;&lt;wsp:rsid wsp:val=&quot;003948EA&quot;/&gt;&lt;wsp:rsid wsp:val=&quot;0039491A&quot;/&gt;&lt;wsp:rsid wsp:val=&quot;00394ADF&quot;/&gt;&lt;wsp:rsid wsp:val=&quot;00394DC1&quot;/&gt;&lt;wsp:rsid wsp:val=&quot;003951FE&quot;/&gt;&lt;wsp:rsid wsp:val=&quot;00395269&quot;/&gt;&lt;wsp:rsid wsp:val=&quot;0039528C&quot;/&gt;&lt;wsp:rsid wsp:val=&quot;00395674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28C&quot;/&gt;&lt;wsp:rsid wsp:val=&quot;003A02F7&quot;/&gt;&lt;wsp:rsid wsp:val=&quot;003A03FB&quot;/&gt;&lt;wsp:rsid wsp:val=&quot;003A0802&quot;/&gt;&lt;wsp:rsid wsp:val=&quot;003A08F1&quot;/&gt;&lt;wsp:rsid wsp:val=&quot;003A0936&quot;/&gt;&lt;wsp:rsid wsp:val=&quot;003A0A18&quot;/&gt;&lt;wsp:rsid wsp:val=&quot;003A100D&quot;/&gt;&lt;wsp:rsid wsp:val=&quot;003A142A&quot;/&gt;&lt;wsp:rsid wsp:val=&quot;003A1442&quot;/&gt;&lt;wsp:rsid wsp:val=&quot;003A1510&quot;/&gt;&lt;wsp:rsid wsp:val=&quot;003A17FA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732&quot;/&gt;&lt;wsp:rsid wsp:val=&quot;003A27BC&quot;/&gt;&lt;wsp:rsid wsp:val=&quot;003A29ED&quot;/&gt;&lt;wsp:rsid wsp:val=&quot;003A2A34&quot;/&gt;&lt;wsp:rsid wsp:val=&quot;003A2C49&quot;/&gt;&lt;wsp:rsid wsp:val=&quot;003A2D45&quot;/&gt;&lt;wsp:rsid wsp:val=&quot;003A2E40&quot;/&gt;&lt;wsp:rsid wsp:val=&quot;003A2F1E&quot;/&gt;&lt;wsp:rsid wsp:val=&quot;003A3258&quot;/&gt;&lt;wsp:rsid wsp:val=&quot;003A34A5&quot;/&gt;&lt;wsp:rsid wsp:val=&quot;003A374C&quot;/&gt;&lt;wsp:rsid wsp:val=&quot;003A3783&quot;/&gt;&lt;wsp:rsid wsp:val=&quot;003A3FD2&quot;/&gt;&lt;wsp:rsid wsp:val=&quot;003A40BE&quot;/&gt;&lt;wsp:rsid wsp:val=&quot;003A42F0&quot;/&gt;&lt;wsp:rsid wsp:val=&quot;003A498D&quot;/&gt;&lt;wsp:rsid wsp:val=&quot;003A49FC&quot;/&gt;&lt;wsp:rsid wsp:val=&quot;003A4A21&quot;/&gt;&lt;wsp:rsid wsp:val=&quot;003A4D07&quot;/&gt;&lt;wsp:rsid wsp:val=&quot;003A4F28&quot;/&gt;&lt;wsp:rsid wsp:val=&quot;003A52EC&quot;/&gt;&lt;wsp:rsid wsp:val=&quot;003A5586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5B0&quot;/&gt;&lt;wsp:rsid wsp:val=&quot;003A6649&quot;/&gt;&lt;wsp:rsid wsp:val=&quot;003A669E&quot;/&gt;&lt;wsp:rsid wsp:val=&quot;003A66B8&quot;/&gt;&lt;wsp:rsid wsp:val=&quot;003A688F&quot;/&gt;&lt;wsp:rsid wsp:val=&quot;003A68F7&quot;/&gt;&lt;wsp:rsid wsp:val=&quot;003A6A4E&quot;/&gt;&lt;wsp:rsid wsp:val=&quot;003A6D30&quot;/&gt;&lt;wsp:rsid wsp:val=&quot;003A6DDB&quot;/&gt;&lt;wsp:rsid wsp:val=&quot;003A6FC7&quot;/&gt;&lt;wsp:rsid wsp:val=&quot;003A723F&quot;/&gt;&lt;wsp:rsid wsp:val=&quot;003A73EA&quot;/&gt;&lt;wsp:rsid wsp:val=&quot;003A7AE2&quot;/&gt;&lt;wsp:rsid wsp:val=&quot;003A7C21&quot;/&gt;&lt;wsp:rsid wsp:val=&quot;003B04B6&quot;/&gt;&lt;wsp:rsid wsp:val=&quot;003B04BA&quot;/&gt;&lt;wsp:rsid wsp:val=&quot;003B075C&quot;/&gt;&lt;wsp:rsid wsp:val=&quot;003B0A3F&quot;/&gt;&lt;wsp:rsid wsp:val=&quot;003B0A6B&quot;/&gt;&lt;wsp:rsid wsp:val=&quot;003B0B21&quot;/&gt;&lt;wsp:rsid wsp:val=&quot;003B0D32&quot;/&gt;&lt;wsp:rsid wsp:val=&quot;003B0D79&quot;/&gt;&lt;wsp:rsid wsp:val=&quot;003B0DB9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795&quot;/&gt;&lt;wsp:rsid wsp:val=&quot;003B4DC1&quot;/&gt;&lt;wsp:rsid wsp:val=&quot;003B4F5B&quot;/&gt;&lt;wsp:rsid wsp:val=&quot;003B516F&quot;/&gt;&lt;wsp:rsid wsp:val=&quot;003B5425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629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B84&quot;/&gt;&lt;wsp:rsid wsp:val=&quot;003C0BBF&quot;/&gt;&lt;wsp:rsid wsp:val=&quot;003C1280&quot;/&gt;&lt;wsp:rsid wsp:val=&quot;003C1390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5FD&quot;/&gt;&lt;wsp:rsid wsp:val=&quot;003C2641&quot;/&gt;&lt;wsp:rsid wsp:val=&quot;003C29EC&quot;/&gt;&lt;wsp:rsid wsp:val=&quot;003C2A75&quot;/&gt;&lt;wsp:rsid wsp:val=&quot;003C2B34&quot;/&gt;&lt;wsp:rsid wsp:val=&quot;003C2C12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9B8&quot;/&gt;&lt;wsp:rsid wsp:val=&quot;003C3C79&quot;/&gt;&lt;wsp:rsid wsp:val=&quot;003C3CD2&quot;/&gt;&lt;wsp:rsid wsp:val=&quot;003C3EAD&quot;/&gt;&lt;wsp:rsid wsp:val=&quot;003C3F90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F30&quot;/&gt;&lt;wsp:rsid wsp:val=&quot;003C5FDD&quot;/&gt;&lt;wsp:rsid wsp:val=&quot;003C630B&quot;/&gt;&lt;wsp:rsid wsp:val=&quot;003C64FC&quot;/&gt;&lt;wsp:rsid wsp:val=&quot;003C680D&quot;/&gt;&lt;wsp:rsid wsp:val=&quot;003C69A1&quot;/&gt;&lt;wsp:rsid wsp:val=&quot;003C69EE&quot;/&gt;&lt;wsp:rsid wsp:val=&quot;003C6ACF&quot;/&gt;&lt;wsp:rsid wsp:val=&quot;003C6BBD&quot;/&gt;&lt;wsp:rsid wsp:val=&quot;003C6F97&quot;/&gt;&lt;wsp:rsid wsp:val=&quot;003C6FC7&quot;/&gt;&lt;wsp:rsid wsp:val=&quot;003C7278&quot;/&gt;&lt;wsp:rsid wsp:val=&quot;003C74F2&quot;/&gt;&lt;wsp:rsid wsp:val=&quot;003C751F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CD7&quot;/&gt;&lt;wsp:rsid wsp:val=&quot;003D1D44&quot;/&gt;&lt;wsp:rsid wsp:val=&quot;003D1E1E&quot;/&gt;&lt;wsp:rsid wsp:val=&quot;003D2117&quot;/&gt;&lt;wsp:rsid wsp:val=&quot;003D24EE&quot;/&gt;&lt;wsp:rsid wsp:val=&quot;003D2C7B&quot;/&gt;&lt;wsp:rsid wsp:val=&quot;003D2DCE&quot;/&gt;&lt;wsp:rsid wsp:val=&quot;003D2F66&quot;/&gt;&lt;wsp:rsid wsp:val=&quot;003D3147&quot;/&gt;&lt;wsp:rsid wsp:val=&quot;003D3208&quot;/&gt;&lt;wsp:rsid wsp:val=&quot;003D32F8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E24&quot;/&gt;&lt;wsp:rsid wsp:val=&quot;003D5059&quot;/&gt;&lt;wsp:rsid wsp:val=&quot;003D541E&quot;/&gt;&lt;wsp:rsid wsp:val=&quot;003D54C4&quot;/&gt;&lt;wsp:rsid wsp:val=&quot;003D575B&quot;/&gt;&lt;wsp:rsid wsp:val=&quot;003D5BBF&quot;/&gt;&lt;wsp:rsid wsp:val=&quot;003D60D7&quot;/&gt;&lt;wsp:rsid wsp:val=&quot;003D6455&quot;/&gt;&lt;wsp:rsid wsp:val=&quot;003D6512&quot;/&gt;&lt;wsp:rsid wsp:val=&quot;003D69BE&quot;/&gt;&lt;wsp:rsid wsp:val=&quot;003D7193&quot;/&gt;&lt;wsp:rsid wsp:val=&quot;003D7720&quot;/&gt;&lt;wsp:rsid wsp:val=&quot;003D7930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691&quot;/&gt;&lt;wsp:rsid wsp:val=&quot;003E0A0B&quot;/&gt;&lt;wsp:rsid wsp:val=&quot;003E0D70&quot;/&gt;&lt;wsp:rsid wsp:val=&quot;003E0E4E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DC6&quot;/&gt;&lt;wsp:rsid wsp:val=&quot;003E1F6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CC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97&quot;/&gt;&lt;wsp:rsid wsp:val=&quot;003E3B9C&quot;/&gt;&lt;wsp:rsid wsp:val=&quot;003E3CFD&quot;/&gt;&lt;wsp:rsid wsp:val=&quot;003E3E62&quot;/&gt;&lt;wsp:rsid wsp:val=&quot;003E3F5F&quot;/&gt;&lt;wsp:rsid wsp:val=&quot;003E44D7&quot;/&gt;&lt;wsp:rsid wsp:val=&quot;003E4610&quot;/&gt;&lt;wsp:rsid wsp:val=&quot;003E478C&quot;/&gt;&lt;wsp:rsid wsp:val=&quot;003E4D6C&quot;/&gt;&lt;wsp:rsid wsp:val=&quot;003E4E08&quot;/&gt;&lt;wsp:rsid wsp:val=&quot;003E4E9E&quot;/&gt;&lt;wsp:rsid wsp:val=&quot;003E50B2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C2E&quot;/&gt;&lt;wsp:rsid wsp:val=&quot;003E5DF0&quot;/&gt;&lt;wsp:rsid wsp:val=&quot;003E5F06&quot;/&gt;&lt;wsp:rsid wsp:val=&quot;003E5F0F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4AC&quot;/&gt;&lt;wsp:rsid wsp:val=&quot;003E7536&quot;/&gt;&lt;wsp:rsid wsp:val=&quot;003E753A&quot;/&gt;&lt;wsp:rsid wsp:val=&quot;003E7AA3&quot;/&gt;&lt;wsp:rsid wsp:val=&quot;003E7B95&quot;/&gt;&lt;wsp:rsid wsp:val=&quot;003E7D1F&quot;/&gt;&lt;wsp:rsid wsp:val=&quot;003E7E1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E7&quot;/&gt;&lt;wsp:rsid wsp:val=&quot;003F140D&quot;/&gt;&lt;wsp:rsid wsp:val=&quot;003F14AE&quot;/&gt;&lt;wsp:rsid wsp:val=&quot;003F175E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EEB&quot;/&gt;&lt;wsp:rsid wsp:val=&quot;003F1F62&quot;/&gt;&lt;wsp:rsid wsp:val=&quot;003F1FCE&quot;/&gt;&lt;wsp:rsid wsp:val=&quot;003F209A&quot;/&gt;&lt;wsp:rsid wsp:val=&quot;003F26FA&quot;/&gt;&lt;wsp:rsid wsp:val=&quot;003F2742&quot;/&gt;&lt;wsp:rsid wsp:val=&quot;003F2794&quot;/&gt;&lt;wsp:rsid wsp:val=&quot;003F28EE&quot;/&gt;&lt;wsp:rsid wsp:val=&quot;003F2D57&quot;/&gt;&lt;wsp:rsid wsp:val=&quot;003F2EE5&quot;/&gt;&lt;wsp:rsid wsp:val=&quot;003F2F5C&quot;/&gt;&lt;wsp:rsid wsp:val=&quot;003F340B&quot;/&gt;&lt;wsp:rsid wsp:val=&quot;003F3448&quot;/&gt;&lt;wsp:rsid wsp:val=&quot;003F34BC&quot;/&gt;&lt;wsp:rsid wsp:val=&quot;003F3550&quot;/&gt;&lt;wsp:rsid wsp:val=&quot;003F3566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53FD&quot;/&gt;&lt;wsp:rsid wsp:val=&quot;003F553E&quot;/&gt;&lt;wsp:rsid wsp:val=&quot;003F5BFD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73AE&quot;/&gt;&lt;wsp:rsid wsp:val=&quot;003F7662&quot;/&gt;&lt;wsp:rsid wsp:val=&quot;003F76BC&quot;/&gt;&lt;wsp:rsid wsp:val=&quot;003F7761&quot;/&gt;&lt;wsp:rsid wsp:val=&quot;003F7B43&quot;/&gt;&lt;wsp:rsid wsp:val=&quot;003F7B5F&quot;/&gt;&lt;wsp:rsid wsp:val=&quot;00400329&quot;/&gt;&lt;wsp:rsid wsp:val=&quot;0040039E&quot;/&gt;&lt;wsp:rsid wsp:val=&quot;004006A8&quot;/&gt;&lt;wsp:rsid wsp:val=&quot;0040075F&quot;/&gt;&lt;wsp:rsid wsp:val=&quot;004008A3&quot;/&gt;&lt;wsp:rsid wsp:val=&quot;004008C6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F0F&quot;/&gt;&lt;wsp:rsid wsp:val=&quot;00401FEB&quot;/&gt;&lt;wsp:rsid wsp:val=&quot;0040235B&quot;/&gt;&lt;wsp:rsid wsp:val=&quot;00402491&quot;/&gt;&lt;wsp:rsid wsp:val=&quot;004024A1&quot;/&gt;&lt;wsp:rsid wsp:val=&quot;004026F6&quot;/&gt;&lt;wsp:rsid wsp:val=&quot;00402AF4&quot;/&gt;&lt;wsp:rsid wsp:val=&quot;00402EDE&quot;/&gt;&lt;wsp:rsid wsp:val=&quot;004031B2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325&quot;/&gt;&lt;wsp:rsid wsp:val=&quot;00404329&quot;/&gt;&lt;wsp:rsid wsp:val=&quot;0040472E&quot;/&gt;&lt;wsp:rsid wsp:val=&quot;00404985&quot;/&gt;&lt;wsp:rsid wsp:val=&quot;00404EA1&quot;/&gt;&lt;wsp:rsid wsp:val=&quot;00404EC1&quot;/&gt;&lt;wsp:rsid wsp:val=&quot;00404EC5&quot;/&gt;&lt;wsp:rsid wsp:val=&quot;004050EC&quot;/&gt;&lt;wsp:rsid wsp:val=&quot;004058AF&quot;/&gt;&lt;wsp:rsid wsp:val=&quot;00405A10&quot;/&gt;&lt;wsp:rsid wsp:val=&quot;00405A3B&quot;/&gt;&lt;wsp:rsid wsp:val=&quot;00405A4E&quot;/&gt;&lt;wsp:rsid wsp:val=&quot;00405FE6&quot;/&gt;&lt;wsp:rsid wsp:val=&quot;004061AD&quot;/&gt;&lt;wsp:rsid wsp:val=&quot;0040633D&quot;/&gt;&lt;wsp:rsid wsp:val=&quot;004064E5&quot;/&gt;&lt;wsp:rsid wsp:val=&quot;00406C18&quot;/&gt;&lt;wsp:rsid wsp:val=&quot;00406D1F&quot;/&gt;&lt;wsp:rsid wsp:val=&quot;00406E7A&quot;/&gt;&lt;wsp:rsid wsp:val=&quot;00407161&quot;/&gt;&lt;wsp:rsid wsp:val=&quot;00407516&quot;/&gt;&lt;wsp:rsid wsp:val=&quot;004078B5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D79&quot;/&gt;&lt;wsp:rsid wsp:val=&quot;00410FD3&quot;/&gt;&lt;wsp:rsid wsp:val=&quot;004115A8&quot;/&gt;&lt;wsp:rsid wsp:val=&quot;0041163C&quot;/&gt;&lt;wsp:rsid wsp:val=&quot;004116DC&quot;/&gt;&lt;wsp:rsid wsp:val=&quot;00411B50&quot;/&gt;&lt;wsp:rsid wsp:val=&quot;00411CA1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A1C&quot;/&gt;&lt;wsp:rsid wsp:val=&quot;00412E1F&quot;/&gt;&lt;wsp:rsid wsp:val=&quot;0041311B&quot;/&gt;&lt;wsp:rsid wsp:val=&quot;00413479&quot;/&gt;&lt;wsp:rsid wsp:val=&quot;004135E3&quot;/&gt;&lt;wsp:rsid wsp:val=&quot;00413708&quot;/&gt;&lt;wsp:rsid wsp:val=&quot;00413933&quot;/&gt;&lt;wsp:rsid wsp:val=&quot;00413A73&quot;/&gt;&lt;wsp:rsid wsp:val=&quot;00413B95&quot;/&gt;&lt;wsp:rsid wsp:val=&quot;00413CE2&quot;/&gt;&lt;wsp:rsid wsp:val=&quot;0041407D&quot;/&gt;&lt;wsp:rsid wsp:val=&quot;00414139&quot;/&gt;&lt;wsp:rsid wsp:val=&quot;00414B45&quot;/&gt;&lt;wsp:rsid wsp:val=&quot;00414CC1&quot;/&gt;&lt;wsp:rsid wsp:val=&quot;00414DBF&quot;/&gt;&lt;wsp:rsid wsp:val=&quot;00414F7F&quot;/&gt;&lt;wsp:rsid wsp:val=&quot;00414FE3&quot;/&gt;&lt;wsp:rsid wsp:val=&quot;004150EB&quot;/&gt;&lt;wsp:rsid wsp:val=&quot;00415266&quot;/&gt;&lt;wsp:rsid wsp:val=&quot;0041553B&quot;/&gt;&lt;wsp:rsid wsp:val=&quot;00415560&quot;/&gt;&lt;wsp:rsid wsp:val=&quot;004155F9&quot;/&gt;&lt;wsp:rsid wsp:val=&quot;0041571B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2036A&quot;/&gt;&lt;wsp:rsid wsp:val=&quot;004203F6&quot;/&gt;&lt;wsp:rsid wsp:val=&quot;00420469&quot;/&gt;&lt;wsp:rsid wsp:val=&quot;00420992&quot;/&gt;&lt;wsp:rsid wsp:val=&quot;00420A1F&quot;/&gt;&lt;wsp:rsid wsp:val=&quot;00420A59&quot;/&gt;&lt;wsp:rsid wsp:val=&quot;00420CAC&quot;/&gt;&lt;wsp:rsid wsp:val=&quot;00421051&quot;/&gt;&lt;wsp:rsid wsp:val=&quot;00421104&quot;/&gt;&lt;wsp:rsid wsp:val=&quot;0042117B&quot;/&gt;&lt;wsp:rsid wsp:val=&quot;004212FB&quot;/&gt;&lt;wsp:rsid wsp:val=&quot;0042139D&quot;/&gt;&lt;wsp:rsid wsp:val=&quot;0042152F&quot;/&gt;&lt;wsp:rsid wsp:val=&quot;00421805&quot;/&gt;&lt;wsp:rsid wsp:val=&quot;00421990&quot;/&gt;&lt;wsp:rsid wsp:val=&quot;004219BB&quot;/&gt;&lt;wsp:rsid wsp:val=&quot;00421F86&quot;/&gt;&lt;wsp:rsid wsp:val=&quot;00422408&quot;/&gt;&lt;wsp:rsid wsp:val=&quot;00422474&quot;/&gt;&lt;wsp:rsid wsp:val=&quot;00422508&quot;/&gt;&lt;wsp:rsid wsp:val=&quot;004227A6&quot;/&gt;&lt;wsp:rsid wsp:val=&quot;0042295B&quot;/&gt;&lt;wsp:rsid wsp:val=&quot;00422F66&quot;/&gt;&lt;wsp:rsid wsp:val=&quot;00423235&quot;/&gt;&lt;wsp:rsid wsp:val=&quot;004238A7&quot;/&gt;&lt;wsp:rsid wsp:val=&quot;0042403A&quot;/&gt;&lt;wsp:rsid wsp:val=&quot;004244D3&quot;/&gt;&lt;wsp:rsid wsp:val=&quot;00424987&quot;/&gt;&lt;wsp:rsid wsp:val=&quot;00424BAB&quot;/&gt;&lt;wsp:rsid wsp:val=&quot;00424C05&quot;/&gt;&lt;wsp:rsid wsp:val=&quot;00424DF2&quot;/&gt;&lt;wsp:rsid wsp:val=&quot;004253C8&quot;/&gt;&lt;wsp:rsid wsp:val=&quot;00425669&quot;/&gt;&lt;wsp:rsid wsp:val=&quot;0042584C&quot;/&gt;&lt;wsp:rsid wsp:val=&quot;00425D4B&quot;/&gt;&lt;wsp:rsid wsp:val=&quot;0042600B&quot;/&gt;&lt;wsp:rsid wsp:val=&quot;00426225&quot;/&gt;&lt;wsp:rsid wsp:val=&quot;004264BF&quot;/&gt;&lt;wsp:rsid wsp:val=&quot;0042654E&quot;/&gt;&lt;wsp:rsid wsp:val=&quot;00426D20&quot;/&gt;&lt;wsp:rsid wsp:val=&quot;00426D83&quot;/&gt;&lt;wsp:rsid wsp:val=&quot;00427030&quot;/&gt;&lt;wsp:rsid wsp:val=&quot;0042703B&quot;/&gt;&lt;wsp:rsid wsp:val=&quot;0042727F&quot;/&gt;&lt;wsp:rsid wsp:val=&quot;004272A0&quot;/&gt;&lt;wsp:rsid wsp:val=&quot;004272C5&quot;/&gt;&lt;wsp:rsid wsp:val=&quot;004273C2&quot;/&gt;&lt;wsp:rsid wsp:val=&quot;0042749A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F8A&quot;/&gt;&lt;wsp:rsid wsp:val=&quot;0043161F&quot;/&gt;&lt;wsp:rsid wsp:val=&quot;004318E7&quot;/&gt;&lt;wsp:rsid wsp:val=&quot;00431B0B&quot;/&gt;&lt;wsp:rsid wsp:val=&quot;00431C08&quot;/&gt;&lt;wsp:rsid wsp:val=&quot;00431C9A&quot;/&gt;&lt;wsp:rsid wsp:val=&quot;004328B1&quot;/&gt;&lt;wsp:rsid wsp:val=&quot;004328D3&quot;/&gt;&lt;wsp:rsid wsp:val=&quot;00432AA3&quot;/&gt;&lt;wsp:rsid wsp:val=&quot;00432E9C&quot;/&gt;&lt;wsp:rsid wsp:val=&quot;00432ECB&quot;/&gt;&lt;wsp:rsid wsp:val=&quot;004331A8&quot;/&gt;&lt;wsp:rsid wsp:val=&quot;004331EA&quot;/&gt;&lt;wsp:rsid wsp:val=&quot;0043345C&quot;/&gt;&lt;wsp:rsid wsp:val=&quot;00433767&quot;/&gt;&lt;wsp:rsid wsp:val=&quot;004339BA&quot;/&gt;&lt;wsp:rsid wsp:val=&quot;00433D60&quot;/&gt;&lt;wsp:rsid wsp:val=&quot;00433E6F&quot;/&gt;&lt;wsp:rsid wsp:val=&quot;0043404C&quot;/&gt;&lt;wsp:rsid wsp:val=&quot;00434AFF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407BD&quot;/&gt;&lt;wsp:rsid wsp:val=&quot;004408A3&quot;/&gt;&lt;wsp:rsid wsp:val=&quot;00440956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11E&quot;/&gt;&lt;wsp:rsid wsp:val=&quot;004435E3&quot;/&gt;&lt;wsp:rsid wsp:val=&quot;004437C6&quot;/&gt;&lt;wsp:rsid wsp:val=&quot;00443877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2B0&quot;/&gt;&lt;wsp:rsid wsp:val=&quot;004443D8&quot;/&gt;&lt;wsp:rsid wsp:val=&quot;0044455F&quot;/&gt;&lt;wsp:rsid wsp:val=&quot;004445F1&quot;/&gt;&lt;wsp:rsid wsp:val=&quot;00444902&quot;/&gt;&lt;wsp:rsid wsp:val=&quot;00444A8E&quot;/&gt;&lt;wsp:rsid wsp:val=&quot;00444AF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6367&quot;/&gt;&lt;wsp:rsid wsp:val=&quot;004464A4&quot;/&gt;&lt;wsp:rsid wsp:val=&quot;0044678D&quot;/&gt;&lt;wsp:rsid wsp:val=&quot;0044682E&quot;/&gt;&lt;wsp:rsid wsp:val=&quot;00446A57&quot;/&gt;&lt;wsp:rsid wsp:val=&quot;00446B3F&quot;/&gt;&lt;wsp:rsid wsp:val=&quot;0044702E&quot;/&gt;&lt;wsp:rsid wsp:val=&quot;004477B7&quot;/&gt;&lt;wsp:rsid wsp:val=&quot;00447BF1&quot;/&gt;&lt;wsp:rsid wsp:val=&quot;00447DAE&quot;/&gt;&lt;wsp:rsid wsp:val=&quot;00447DB5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9BC&quot;/&gt;&lt;wsp:rsid wsp:val=&quot;00452A06&quot;/&gt;&lt;wsp:rsid wsp:val=&quot;00452A2D&quot;/&gt;&lt;wsp:rsid wsp:val=&quot;00452D32&quot;/&gt;&lt;wsp:rsid wsp:val=&quot;0045309B&quot;/&gt;&lt;wsp:rsid wsp:val=&quot;004532F0&quot;/&gt;&lt;wsp:rsid wsp:val=&quot;0045366F&quot;/&gt;&lt;wsp:rsid wsp:val=&quot;00453AAA&quot;/&gt;&lt;wsp:rsid wsp:val=&quot;00454510&quot;/&gt;&lt;wsp:rsid wsp:val=&quot;004546FC&quot;/&gt;&lt;wsp:rsid wsp:val=&quot;00454883&quot;/&gt;&lt;wsp:rsid wsp:val=&quot;00454A7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49D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015&quot;/&gt;&lt;wsp:rsid wsp:val=&quot;004608D3&quot;/&gt;&lt;wsp:rsid wsp:val=&quot;00461165&quot;/&gt;&lt;wsp:rsid wsp:val=&quot;004613A4&quot;/&gt;&lt;wsp:rsid wsp:val=&quot;004615A7&quot;/&gt;&lt;wsp:rsid wsp:val=&quot;00461904&quot;/&gt;&lt;wsp:rsid wsp:val=&quot;0046196B&quot;/&gt;&lt;wsp:rsid wsp:val=&quot;00461A18&quot;/&gt;&lt;wsp:rsid wsp:val=&quot;00461AEC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41B&quot;/&gt;&lt;wsp:rsid wsp:val=&quot;0046246C&quot;/&gt;&lt;wsp:rsid wsp:val=&quot;004627EC&quot;/&gt;&lt;wsp:rsid wsp:val=&quot;00462866&quot;/&gt;&lt;wsp:rsid wsp:val=&quot;00462ECC&quot;/&gt;&lt;wsp:rsid wsp:val=&quot;00462FBC&quot;/&gt;&lt;wsp:rsid wsp:val=&quot;00463095&quot;/&gt;&lt;wsp:rsid wsp:val=&quot;004630BB&quot;/&gt;&lt;wsp:rsid wsp:val=&quot;0046318D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42D&quot;/&gt;&lt;wsp:rsid wsp:val=&quot;00464838&quot;/&gt;&lt;wsp:rsid wsp:val=&quot;00464C78&quot;/&gt;&lt;wsp:rsid wsp:val=&quot;00464DEE&quot;/&gt;&lt;wsp:rsid wsp:val=&quot;00465189&quot;/&gt;&lt;wsp:rsid wsp:val=&quot;00465434&quot;/&gt;&lt;wsp:rsid wsp:val=&quot;0046547F&quot;/&gt;&lt;wsp:rsid wsp:val=&quot;00465B0E&quot;/&gt;&lt;wsp:rsid wsp:val=&quot;00465FEB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A6C&quot;/&gt;&lt;wsp:rsid wsp:val=&quot;00467BA5&quot;/&gt;&lt;wsp:rsid wsp:val=&quot;00470090&quot;/&gt;&lt;wsp:rsid wsp:val=&quot;00470102&quot;/&gt;&lt;wsp:rsid wsp:val=&quot;0047023A&quot;/&gt;&lt;wsp:rsid wsp:val=&quot;004702C8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101D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CB&quot;/&gt;&lt;wsp:rsid wsp:val=&quot;004730F3&quot;/&gt;&lt;wsp:rsid wsp:val=&quot;00473114&quot;/&gt;&lt;wsp:rsid wsp:val=&quot;004733FE&quot;/&gt;&lt;wsp:rsid wsp:val=&quot;004734A2&quot;/&gt;&lt;wsp:rsid wsp:val=&quot;004739D0&quot;/&gt;&lt;wsp:rsid wsp:val=&quot;00473CFF&quot;/&gt;&lt;wsp:rsid wsp:val=&quot;0047415A&quot;/&gt;&lt;wsp:rsid wsp:val=&quot;00474184&quot;/&gt;&lt;wsp:rsid wsp:val=&quot;004744FA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7C9&quot;/&gt;&lt;wsp:rsid wsp:val=&quot;004759A5&quot;/&gt;&lt;wsp:rsid wsp:val=&quot;00475A83&quot;/&gt;&lt;wsp:rsid wsp:val=&quot;004762DC&quot;/&gt;&lt;wsp:rsid wsp:val=&quot;004766FB&quot;/&gt;&lt;wsp:rsid wsp:val=&quot;00476766&quot;/&gt;&lt;wsp:rsid wsp:val=&quot;00476BEC&quot;/&gt;&lt;wsp:rsid wsp:val=&quot;00476C75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C4C&quot;/&gt;&lt;wsp:rsid wsp:val=&quot;00480C6A&quot;/&gt;&lt;wsp:rsid wsp:val=&quot;004810BE&quot;/&gt;&lt;wsp:rsid wsp:val=&quot;004810EA&quot;/&gt;&lt;wsp:rsid wsp:val=&quot;00481162&quot;/&gt;&lt;wsp:rsid wsp:val=&quot;004811B5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B71&quot;/&gt;&lt;wsp:rsid wsp:val=&quot;00483C60&quot;/&gt;&lt;wsp:rsid wsp:val=&quot;00483E49&quot;/&gt;&lt;wsp:rsid wsp:val=&quot;004841E1&quot;/&gt;&lt;wsp:rsid wsp:val=&quot;00484382&quot;/&gt;&lt;wsp:rsid wsp:val=&quot;00484752&quot;/&gt;&lt;wsp:rsid wsp:val=&quot;004848D5&quot;/&gt;&lt;wsp:rsid wsp:val=&quot;00484A47&quot;/&gt;&lt;wsp:rsid wsp:val=&quot;00484A76&quot;/&gt;&lt;wsp:rsid wsp:val=&quot;00484B11&quot;/&gt;&lt;wsp:rsid wsp:val=&quot;00484B41&quot;/&gt;&lt;wsp:rsid wsp:val=&quot;00484B67&quot;/&gt;&lt;wsp:rsid wsp:val=&quot;00485038&quot;/&gt;&lt;wsp:rsid wsp:val=&quot;00485796&quot;/&gt;&lt;wsp:rsid wsp:val=&quot;00485799&quot;/&gt;&lt;wsp:rsid wsp:val=&quot;0048583F&quot;/&gt;&lt;wsp:rsid wsp:val=&quot;00485868&quot;/&gt;&lt;wsp:rsid wsp:val=&quot;0048591D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23E&quot;/&gt;&lt;wsp:rsid wsp:val=&quot;00486844&quot;/&gt;&lt;wsp:rsid wsp:val=&quot;0048697A&quot;/&gt;&lt;wsp:rsid wsp:val=&quot;00486B72&quot;/&gt;&lt;wsp:rsid wsp:val=&quot;00486D8B&quot;/&gt;&lt;wsp:rsid wsp:val=&quot;00486F4D&quot;/&gt;&lt;wsp:rsid wsp:val=&quot;00486F9A&quot;/&gt;&lt;wsp:rsid wsp:val=&quot;00487638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48&quot;/&gt;&lt;wsp:rsid wsp:val=&quot;00493594&quot;/&gt;&lt;wsp:rsid wsp:val=&quot;00493B7E&quot;/&gt;&lt;wsp:rsid wsp:val=&quot;00493C18&quot;/&gt;&lt;wsp:rsid wsp:val=&quot;00493CA3&quot;/&gt;&lt;wsp:rsid wsp:val=&quot;00493E50&quot;/&gt;&lt;wsp:rsid wsp:val=&quot;00494013&quot;/&gt;&lt;wsp:rsid wsp:val=&quot;0049425D&quot;/&gt;&lt;wsp:rsid wsp:val=&quot;004943C6&quot;/&gt;&lt;wsp:rsid wsp:val=&quot;004944E4&quot;/&gt;&lt;wsp:rsid wsp:val=&quot;0049452A&quot;/&gt;&lt;wsp:rsid wsp:val=&quot;004946B3&quot;/&gt;&lt;wsp:rsid wsp:val=&quot;00494E37&quot;/&gt;&lt;wsp:rsid wsp:val=&quot;00494F97&quot;/&gt;&lt;wsp:rsid wsp:val=&quot;004951FB&quot;/&gt;&lt;wsp:rsid wsp:val=&quot;00495D55&quot;/&gt;&lt;wsp:rsid wsp:val=&quot;00496075&quot;/&gt;&lt;wsp:rsid wsp:val=&quot;0049619B&quot;/&gt;&lt;wsp:rsid wsp:val=&quot;0049625B&quot;/&gt;&lt;wsp:rsid wsp:val=&quot;00496303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282&quot;/&gt;&lt;wsp:rsid wsp:val=&quot;004A0349&quot;/&gt;&lt;wsp:rsid wsp:val=&quot;004A0509&quot;/&gt;&lt;wsp:rsid wsp:val=&quot;004A079B&quot;/&gt;&lt;wsp:rsid wsp:val=&quot;004A0868&quot;/&gt;&lt;wsp:rsid wsp:val=&quot;004A08A3&quot;/&gt;&lt;wsp:rsid wsp:val=&quot;004A0C44&quot;/&gt;&lt;wsp:rsid wsp:val=&quot;004A0D0A&quot;/&gt;&lt;wsp:rsid wsp:val=&quot;004A0D9E&quot;/&gt;&lt;wsp:rsid wsp:val=&quot;004A0F84&quot;/&gt;&lt;wsp:rsid wsp:val=&quot;004A0FD3&quot;/&gt;&lt;wsp:rsid wsp:val=&quot;004A1172&quot;/&gt;&lt;wsp:rsid wsp:val=&quot;004A16F3&quot;/&gt;&lt;wsp:rsid wsp:val=&quot;004A1EE3&quot;/&gt;&lt;wsp:rsid wsp:val=&quot;004A1FB6&quot;/&gt;&lt;wsp:rsid wsp:val=&quot;004A23CD&quot;/&gt;&lt;wsp:rsid wsp:val=&quot;004A2CC0&quot;/&gt;&lt;wsp:rsid wsp:val=&quot;004A2FF0&quot;/&gt;&lt;wsp:rsid wsp:val=&quot;004A33F5&quot;/&gt;&lt;wsp:rsid wsp:val=&quot;004A34D7&quot;/&gt;&lt;wsp:rsid wsp:val=&quot;004A3CFF&quot;/&gt;&lt;wsp:rsid wsp:val=&quot;004A3EC5&quot;/&gt;&lt;wsp:rsid wsp:val=&quot;004A3F10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B1&quot;/&gt;&lt;wsp:rsid wsp:val=&quot;004A5A52&quot;/&gt;&lt;wsp:rsid wsp:val=&quot;004A5A8E&quot;/&gt;&lt;wsp:rsid wsp:val=&quot;004A64F6&quot;/&gt;&lt;wsp:rsid wsp:val=&quot;004A6893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B8&quot;/&gt;&lt;wsp:rsid wsp:val=&quot;004A7896&quot;/&gt;&lt;wsp:rsid wsp:val=&quot;004A7F10&quot;/&gt;&lt;wsp:rsid wsp:val=&quot;004A7F22&quot;/&gt;&lt;wsp:rsid wsp:val=&quot;004B0184&quot;/&gt;&lt;wsp:rsid wsp:val=&quot;004B072D&quot;/&gt;&lt;wsp:rsid wsp:val=&quot;004B095C&quot;/&gt;&lt;wsp:rsid wsp:val=&quot;004B0A26&quot;/&gt;&lt;wsp:rsid wsp:val=&quot;004B0C46&quot;/&gt;&lt;wsp:rsid wsp:val=&quot;004B0C63&quot;/&gt;&lt;wsp:rsid wsp:val=&quot;004B0E0A&quot;/&gt;&lt;wsp:rsid wsp:val=&quot;004B1048&quot;/&gt;&lt;wsp:rsid wsp:val=&quot;004B1219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72D&quot;/&gt;&lt;wsp:rsid wsp:val=&quot;004B2835&quot;/&gt;&lt;wsp:rsid wsp:val=&quot;004B28AD&quot;/&gt;&lt;wsp:rsid wsp:val=&quot;004B28B7&quot;/&gt;&lt;wsp:rsid wsp:val=&quot;004B28FA&quot;/&gt;&lt;wsp:rsid wsp:val=&quot;004B2909&quot;/&gt;&lt;wsp:rsid wsp:val=&quot;004B2B47&quot;/&gt;&lt;wsp:rsid wsp:val=&quot;004B2C15&quot;/&gt;&lt;wsp:rsid wsp:val=&quot;004B2EEA&quot;/&gt;&lt;wsp:rsid wsp:val=&quot;004B2EFC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E19&quot;/&gt;&lt;wsp:rsid wsp:val=&quot;004B3F13&quot;/&gt;&lt;wsp:rsid wsp:val=&quot;004B3F41&quot;/&gt;&lt;wsp:rsid wsp:val=&quot;004B4349&quot;/&gt;&lt;wsp:rsid wsp:val=&quot;004B43CC&quot;/&gt;&lt;wsp:rsid wsp:val=&quot;004B43F3&quot;/&gt;&lt;wsp:rsid wsp:val=&quot;004B441F&quot;/&gt;&lt;wsp:rsid wsp:val=&quot;004B4564&quot;/&gt;&lt;wsp:rsid wsp:val=&quot;004B493E&quot;/&gt;&lt;wsp:rsid wsp:val=&quot;004B4D4F&quot;/&gt;&lt;wsp:rsid wsp:val=&quot;004B5140&quot;/&gt;&lt;wsp:rsid wsp:val=&quot;004B52E4&quot;/&gt;&lt;wsp:rsid wsp:val=&quot;004B54EA&quot;/&gt;&lt;wsp:rsid wsp:val=&quot;004B5759&quot;/&gt;&lt;wsp:rsid wsp:val=&quot;004B597E&quot;/&gt;&lt;wsp:rsid wsp:val=&quot;004B5E8F&quot;/&gt;&lt;wsp:rsid wsp:val=&quot;004B5FD5&quot;/&gt;&lt;wsp:rsid wsp:val=&quot;004B5FE9&quot;/&gt;&lt;wsp:rsid wsp:val=&quot;004B62E1&quot;/&gt;&lt;wsp:rsid wsp:val=&quot;004B63BD&quot;/&gt;&lt;wsp:rsid wsp:val=&quot;004B65DF&quot;/&gt;&lt;wsp:rsid wsp:val=&quot;004B6A61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BD7&quot;/&gt;&lt;wsp:rsid wsp:val=&quot;004B7D17&quot;/&gt;&lt;wsp:rsid wsp:val=&quot;004B7EF3&quot;/&gt;&lt;wsp:rsid wsp:val=&quot;004C01AA&quot;/&gt;&lt;wsp:rsid wsp:val=&quot;004C08C0&quot;/&gt;&lt;wsp:rsid wsp:val=&quot;004C0DB9&quot;/&gt;&lt;wsp:rsid wsp:val=&quot;004C0EDC&quot;/&gt;&lt;wsp:rsid wsp:val=&quot;004C0F82&quot;/&gt;&lt;wsp:rsid wsp:val=&quot;004C101C&quot;/&gt;&lt;wsp:rsid wsp:val=&quot;004C1213&quot;/&gt;&lt;wsp:rsid wsp:val=&quot;004C167B&quot;/&gt;&lt;wsp:rsid wsp:val=&quot;004C1758&quot;/&gt;&lt;wsp:rsid wsp:val=&quot;004C1AA7&quot;/&gt;&lt;wsp:rsid wsp:val=&quot;004C2C29&quot;/&gt;&lt;wsp:rsid wsp:val=&quot;004C2DF1&quot;/&gt;&lt;wsp:rsid wsp:val=&quot;004C2E29&quot;/&gt;&lt;wsp:rsid wsp:val=&quot;004C3226&quot;/&gt;&lt;wsp:rsid wsp:val=&quot;004C3269&quot;/&gt;&lt;wsp:rsid wsp:val=&quot;004C33A8&quot;/&gt;&lt;wsp:rsid wsp:val=&quot;004C3444&quot;/&gt;&lt;wsp:rsid wsp:val=&quot;004C35EC&quot;/&gt;&lt;wsp:rsid wsp:val=&quot;004C372E&quot;/&gt;&lt;wsp:rsid wsp:val=&quot;004C37D8&quot;/&gt;&lt;wsp:rsid wsp:val=&quot;004C3B4F&quot;/&gt;&lt;wsp:rsid wsp:val=&quot;004C4065&quot;/&gt;&lt;wsp:rsid wsp:val=&quot;004C4243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472&quot;/&gt;&lt;wsp:rsid wsp:val=&quot;004C55D1&quot;/&gt;&lt;wsp:rsid wsp:val=&quot;004C565D&quot;/&gt;&lt;wsp:rsid wsp:val=&quot;004C5C7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FCB&quot;/&gt;&lt;wsp:rsid wsp:val=&quot;004C7366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C5D&quot;/&gt;&lt;wsp:rsid wsp:val=&quot;004D0C7C&quot;/&gt;&lt;wsp:rsid wsp:val=&quot;004D0D70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296&quot;/&gt;&lt;wsp:rsid wsp:val=&quot;004D230E&quot;/&gt;&lt;wsp:rsid wsp:val=&quot;004D238A&quot;/&gt;&lt;wsp:rsid wsp:val=&quot;004D23A5&quot;/&gt;&lt;wsp:rsid wsp:val=&quot;004D2AB8&quot;/&gt;&lt;wsp:rsid wsp:val=&quot;004D2B84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DBD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9C&quot;/&gt;&lt;wsp:rsid wsp:val=&quot;004D607A&quot;/&gt;&lt;wsp:rsid wsp:val=&quot;004D60A7&quot;/&gt;&lt;wsp:rsid wsp:val=&quot;004D60DD&quot;/&gt;&lt;wsp:rsid wsp:val=&quot;004D61DF&quot;/&gt;&lt;wsp:rsid wsp:val=&quot;004D663D&quot;/&gt;&lt;wsp:rsid wsp:val=&quot;004D6769&quot;/&gt;&lt;wsp:rsid wsp:val=&quot;004D680B&quot;/&gt;&lt;wsp:rsid wsp:val=&quot;004D68A3&quot;/&gt;&lt;wsp:rsid wsp:val=&quot;004D6EC2&quot;/&gt;&lt;wsp:rsid wsp:val=&quot;004D6F8A&quot;/&gt;&lt;wsp:rsid wsp:val=&quot;004D722B&quot;/&gt;&lt;wsp:rsid wsp:val=&quot;004D7409&quot;/&gt;&lt;wsp:rsid wsp:val=&quot;004D7614&quot;/&gt;&lt;wsp:rsid wsp:val=&quot;004D780D&quot;/&gt;&lt;wsp:rsid wsp:val=&quot;004D7A0B&quot;/&gt;&lt;wsp:rsid wsp:val=&quot;004D7A0D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DA5&quot;/&gt;&lt;wsp:rsid wsp:val=&quot;004E0F0A&quot;/&gt;&lt;wsp:rsid wsp:val=&quot;004E1062&quot;/&gt;&lt;wsp:rsid wsp:val=&quot;004E1245&quot;/&gt;&lt;wsp:rsid wsp:val=&quot;004E13C1&quot;/&gt;&lt;wsp:rsid wsp:val=&quot;004E1A22&quot;/&gt;&lt;wsp:rsid wsp:val=&quot;004E1A82&quot;/&gt;&lt;wsp:rsid wsp:val=&quot;004E1C7D&quot;/&gt;&lt;wsp:rsid wsp:val=&quot;004E1CB6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A9&quot;/&gt;&lt;wsp:rsid wsp:val=&quot;004E4233&quot;/&gt;&lt;wsp:rsid wsp:val=&quot;004E4292&quot;/&gt;&lt;wsp:rsid wsp:val=&quot;004E429F&quot;/&gt;&lt;wsp:rsid wsp:val=&quot;004E4565&quot;/&gt;&lt;wsp:rsid wsp:val=&quot;004E4C3B&quot;/&gt;&lt;wsp:rsid wsp:val=&quot;004E4CFB&quot;/&gt;&lt;wsp:rsid wsp:val=&quot;004E4E27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A20&quot;/&gt;&lt;wsp:rsid wsp:val=&quot;004E723C&quot;/&gt;&lt;wsp:rsid wsp:val=&quot;004E7288&quot;/&gt;&lt;wsp:rsid wsp:val=&quot;004E7342&quot;/&gt;&lt;wsp:rsid wsp:val=&quot;004E7469&quot;/&gt;&lt;wsp:rsid wsp:val=&quot;004E7863&quot;/&gt;&lt;wsp:rsid wsp:val=&quot;004E78C3&quot;/&gt;&lt;wsp:rsid wsp:val=&quot;004E7A8F&quot;/&gt;&lt;wsp:rsid wsp:val=&quot;004F0094&quot;/&gt;&lt;wsp:rsid wsp:val=&quot;004F02EF&quot;/&gt;&lt;wsp:rsid wsp:val=&quot;004F0413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D0D&quot;/&gt;&lt;wsp:rsid wsp:val=&quot;004F0DFA&quot;/&gt;&lt;wsp:rsid wsp:val=&quot;004F0E1F&quot;/&gt;&lt;wsp:rsid wsp:val=&quot;004F0EF4&quot;/&gt;&lt;wsp:rsid wsp:val=&quot;004F1198&quot;/&gt;&lt;wsp:rsid wsp:val=&quot;004F126B&quot;/&gt;&lt;wsp:rsid wsp:val=&quot;004F1401&quot;/&gt;&lt;wsp:rsid wsp:val=&quot;004F162C&quot;/&gt;&lt;wsp:rsid wsp:val=&quot;004F16E7&quot;/&gt;&lt;wsp:rsid wsp:val=&quot;004F17DA&quot;/&gt;&lt;wsp:rsid wsp:val=&quot;004F1B1E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A2B&quot;/&gt;&lt;wsp:rsid wsp:val=&quot;004F2BF2&quot;/&gt;&lt;wsp:rsid wsp:val=&quot;004F2CB8&quot;/&gt;&lt;wsp:rsid wsp:val=&quot;004F2FB6&quot;/&gt;&lt;wsp:rsid wsp:val=&quot;004F3016&quot;/&gt;&lt;wsp:rsid wsp:val=&quot;004F311B&quot;/&gt;&lt;wsp:rsid wsp:val=&quot;004F3347&quot;/&gt;&lt;wsp:rsid wsp:val=&quot;004F3488&quot;/&gt;&lt;wsp:rsid wsp:val=&quot;004F34FA&quot;/&gt;&lt;wsp:rsid wsp:val=&quot;004F3B33&quot;/&gt;&lt;wsp:rsid wsp:val=&quot;004F3F5B&quot;/&gt;&lt;wsp:rsid wsp:val=&quot;004F4597&quot;/&gt;&lt;wsp:rsid wsp:val=&quot;004F47AA&quot;/&gt;&lt;wsp:rsid wsp:val=&quot;004F4875&quot;/&gt;&lt;wsp:rsid wsp:val=&quot;004F4A6F&quot;/&gt;&lt;wsp:rsid wsp:val=&quot;004F4B95&quot;/&gt;&lt;wsp:rsid wsp:val=&quot;004F4E39&quot;/&gt;&lt;wsp:rsid wsp:val=&quot;004F59F2&quot;/&gt;&lt;wsp:rsid wsp:val=&quot;004F5B84&quot;/&gt;&lt;wsp:rsid wsp:val=&quot;004F5C26&quot;/&gt;&lt;wsp:rsid wsp:val=&quot;004F6148&quot;/&gt;&lt;wsp:rsid wsp:val=&quot;004F671A&quot;/&gt;&lt;wsp:rsid wsp:val=&quot;004F6886&quot;/&gt;&lt;wsp:rsid wsp:val=&quot;004F690B&quot;/&gt;&lt;wsp:rsid wsp:val=&quot;004F6B6A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B2&quot;/&gt;&lt;wsp:rsid wsp:val=&quot;004F7849&quot;/&gt;&lt;wsp:rsid wsp:val=&quot;004F7BDC&quot;/&gt;&lt;wsp:rsid wsp:val=&quot;004F7D7A&quot;/&gt;&lt;wsp:rsid wsp:val=&quot;00500264&quot;/&gt;&lt;wsp:rsid wsp:val=&quot;005002E4&quot;/&gt;&lt;wsp:rsid wsp:val=&quot;00500446&quot;/&gt;&lt;wsp:rsid wsp:val=&quot;00500545&quot;/&gt;&lt;wsp:rsid wsp:val=&quot;0050057F&quot;/&gt;&lt;wsp:rsid wsp:val=&quot;0050067C&quot;/&gt;&lt;wsp:rsid wsp:val=&quot;00500E51&quot;/&gt;&lt;wsp:rsid wsp:val=&quot;00501174&quot;/&gt;&lt;wsp:rsid wsp:val=&quot;00501430&quot;/&gt;&lt;wsp:rsid wsp:val=&quot;0050183C&quot;/&gt;&lt;wsp:rsid wsp:val=&quot;005018F5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DF1&quot;/&gt;&lt;wsp:rsid wsp:val=&quot;0050307A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60C2&quot;/&gt;&lt;wsp:rsid wsp:val=&quot;00506261&quot;/&gt;&lt;wsp:rsid wsp:val=&quot;005062FA&quot;/&gt;&lt;wsp:rsid wsp:val=&quot;005066B1&quot;/&gt;&lt;wsp:rsid wsp:val=&quot;005067B7&quot;/&gt;&lt;wsp:rsid wsp:val=&quot;00506828&quot;/&gt;&lt;wsp:rsid wsp:val=&quot;0050697D&quot;/&gt;&lt;wsp:rsid wsp:val=&quot;00506E27&quot;/&gt;&lt;wsp:rsid wsp:val=&quot;00506E32&quot;/&gt;&lt;wsp:rsid wsp:val=&quot;00506ECA&quot;/&gt;&lt;wsp:rsid wsp:val=&quot;0050701B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5005&quot;/&gt;&lt;wsp:rsid wsp:val=&quot;0051501E&quot;/&gt;&lt;wsp:rsid wsp:val=&quot;00515237&quot;/&gt;&lt;wsp:rsid wsp:val=&quot;00515274&quot;/&gt;&lt;wsp:rsid wsp:val=&quot;00515393&quot;/&gt;&lt;wsp:rsid wsp:val=&quot;00515450&quot;/&gt;&lt;wsp:rsid wsp:val=&quot;00515460&quot;/&gt;&lt;wsp:rsid wsp:val=&quot;005154F5&quot;/&gt;&lt;wsp:rsid wsp:val=&quot;005158D6&quot;/&gt;&lt;wsp:rsid wsp:val=&quot;00515E75&quot;/&gt;&lt;wsp:rsid wsp:val=&quot;00516133&quot;/&gt;&lt;wsp:rsid wsp:val=&quot;00516280&quot;/&gt;&lt;wsp:rsid wsp:val=&quot;00516399&quot;/&gt;&lt;wsp:rsid wsp:val=&quot;005165AA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EB4&quot;/&gt;&lt;wsp:rsid wsp:val=&quot;00517002&quot;/&gt;&lt;wsp:rsid wsp:val=&quot;00517510&quot;/&gt;&lt;wsp:rsid wsp:val=&quot;00517772&quot;/&gt;&lt;wsp:rsid wsp:val=&quot;00517988&quot;/&gt;&lt;wsp:rsid wsp:val=&quot;0051798C&quot;/&gt;&lt;wsp:rsid wsp:val=&quot;00517B97&quot;/&gt;&lt;wsp:rsid wsp:val=&quot;00517EC1&quot;/&gt;&lt;wsp:rsid wsp:val=&quot;005203B1&quot;/&gt;&lt;wsp:rsid wsp:val=&quot;0052063D&quot;/&gt;&lt;wsp:rsid wsp:val=&quot;00520654&quot;/&gt;&lt;wsp:rsid wsp:val=&quot;005209D5&quot;/&gt;&lt;wsp:rsid wsp:val=&quot;005209EA&quot;/&gt;&lt;wsp:rsid wsp:val=&quot;00520A56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250&quot;/&gt;&lt;wsp:rsid wsp:val=&quot;005222BD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42E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BE&quot;/&gt;&lt;wsp:rsid wsp:val=&quot;00525947&quot;/&gt;&lt;wsp:rsid wsp:val=&quot;00525A4F&quot;/&gt;&lt;wsp:rsid wsp:val=&quot;00525B4E&quot;/&gt;&lt;wsp:rsid wsp:val=&quot;00525EF7&quot;/&gt;&lt;wsp:rsid wsp:val=&quot;00526120&quot;/&gt;&lt;wsp:rsid wsp:val=&quot;0052626A&quot;/&gt;&lt;wsp:rsid wsp:val=&quot;00526605&quot;/&gt;&lt;wsp:rsid wsp:val=&quot;00526B98&quot;/&gt;&lt;wsp:rsid wsp:val=&quot;005272FC&quot;/&gt;&lt;wsp:rsid wsp:val=&quot;00527429&quot;/&gt;&lt;wsp:rsid wsp:val=&quot;0052745D&quot;/&gt;&lt;wsp:rsid wsp:val=&quot;005277AD&quot;/&gt;&lt;wsp:rsid wsp:val=&quot;00527B82&quot;/&gt;&lt;wsp:rsid wsp:val=&quot;00527F9D&quot;/&gt;&lt;wsp:rsid wsp:val=&quot;00530053&quot;/&gt;&lt;wsp:rsid wsp:val=&quot;005301D4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757&quot;/&gt;&lt;wsp:rsid wsp:val=&quot;00531808&quot;/&gt;&lt;wsp:rsid wsp:val=&quot;00532047&quot;/&gt;&lt;wsp:rsid wsp:val=&quot;005321BA&quot;/&gt;&lt;wsp:rsid wsp:val=&quot;005322BD&quot;/&gt;&lt;wsp:rsid wsp:val=&quot;00532425&quot;/&gt;&lt;wsp:rsid wsp:val=&quot;00532A1E&quot;/&gt;&lt;wsp:rsid wsp:val=&quot;00532B6B&quot;/&gt;&lt;wsp:rsid wsp:val=&quot;00532F44&quot;/&gt;&lt;wsp:rsid wsp:val=&quot;00532F73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332&quot;/&gt;&lt;wsp:rsid wsp:val=&quot;00535696&quot;/&gt;&lt;wsp:rsid wsp:val=&quot;005358AB&quot;/&gt;&lt;wsp:rsid wsp:val=&quot;00535A9C&quot;/&gt;&lt;wsp:rsid wsp:val=&quot;00535AE7&quot;/&gt;&lt;wsp:rsid wsp:val=&quot;00535E74&quot;/&gt;&lt;wsp:rsid wsp:val=&quot;00535F7A&quot;/&gt;&lt;wsp:rsid wsp:val=&quot;00535F8F&quot;/&gt;&lt;wsp:rsid wsp:val=&quot;00536765&quot;/&gt;&lt;wsp:rsid wsp:val=&quot;00536ECC&quot;/&gt;&lt;wsp:rsid wsp:val=&quot;0053714E&quot;/&gt;&lt;wsp:rsid wsp:val=&quot;00537348&quot;/&gt;&lt;wsp:rsid wsp:val=&quot;005375B4&quot;/&gt;&lt;wsp:rsid wsp:val=&quot;00537624&quot;/&gt;&lt;wsp:rsid wsp:val=&quot;005376D9&quot;/&gt;&lt;wsp:rsid wsp:val=&quot;00537CB6&quot;/&gt;&lt;wsp:rsid wsp:val=&quot;00537E7F&quot;/&gt;&lt;wsp:rsid wsp:val=&quot;00537E8D&quot;/&gt;&lt;wsp:rsid wsp:val=&quot;00537F50&quot;/&gt;&lt;wsp:rsid wsp:val=&quot;00540515&quot;/&gt;&lt;wsp:rsid wsp:val=&quot;00540760&quot;/&gt;&lt;wsp:rsid wsp:val=&quot;00540ADB&quot;/&gt;&lt;wsp:rsid wsp:val=&quot;00540B57&quot;/&gt;&lt;wsp:rsid wsp:val=&quot;00540C82&quot;/&gt;&lt;wsp:rsid wsp:val=&quot;005413A2&quot;/&gt;&lt;wsp:rsid wsp:val=&quot;00541785&quot;/&gt;&lt;wsp:rsid wsp:val=&quot;00541946&quot;/&gt;&lt;wsp:rsid wsp:val=&quot;00541950&quot;/&gt;&lt;wsp:rsid wsp:val=&quot;00541E5F&quot;/&gt;&lt;wsp:rsid wsp:val=&quot;00541FB6&quot;/&gt;&lt;wsp:rsid wsp:val=&quot;00542196&quot;/&gt;&lt;wsp:rsid wsp:val=&quot;005422F2&quot;/&gt;&lt;wsp:rsid wsp:val=&quot;0054242E&quot;/&gt;&lt;wsp:rsid wsp:val=&quot;005429E6&quot;/&gt;&lt;wsp:rsid wsp:val=&quot;005430A1&quot;/&gt;&lt;wsp:rsid wsp:val=&quot;0054339E&quot;/&gt;&lt;wsp:rsid wsp:val=&quot;0054345A&quot;/&gt;&lt;wsp:rsid wsp:val=&quot;005437F9&quot;/&gt;&lt;wsp:rsid wsp:val=&quot;00543A5F&quot;/&gt;&lt;wsp:rsid wsp:val=&quot;00543D0A&quot;/&gt;&lt;wsp:rsid wsp:val=&quot;00544289&quot;/&gt;&lt;wsp:rsid wsp:val=&quot;005443E8&quot;/&gt;&lt;wsp:rsid wsp:val=&quot;005446E0&quot;/&gt;&lt;wsp:rsid wsp:val=&quot;00544838&quot;/&gt;&lt;wsp:rsid wsp:val=&quot;00544A44&quot;/&gt;&lt;wsp:rsid wsp:val=&quot;00544A45&quot;/&gt;&lt;wsp:rsid wsp:val=&quot;005450AD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D56&quot;/&gt;&lt;wsp:rsid wsp:val=&quot;00545E8B&quot;/&gt;&lt;wsp:rsid wsp:val=&quot;00546203&quot;/&gt;&lt;wsp:rsid wsp:val=&quot;005462BB&quot;/&gt;&lt;wsp:rsid wsp:val=&quot;0054639F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428&quot;/&gt;&lt;wsp:rsid wsp:val=&quot;00551032&quot;/&gt;&lt;wsp:rsid wsp:val=&quot;00551490&quot;/&gt;&lt;wsp:rsid wsp:val=&quot;0055162F&quot;/&gt;&lt;wsp:rsid wsp:val=&quot;005517C0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246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B55&quot;/&gt;&lt;wsp:rsid wsp:val=&quot;00554B86&quot;/&gt;&lt;wsp:rsid wsp:val=&quot;00554C47&quot;/&gt;&lt;wsp:rsid wsp:val=&quot;00554D83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FEA&quot;/&gt;&lt;wsp:rsid wsp:val=&quot;0055638A&quot;/&gt;&lt;wsp:rsid wsp:val=&quot;00556534&quot;/&gt;&lt;wsp:rsid wsp:val=&quot;00556633&quot;/&gt;&lt;wsp:rsid wsp:val=&quot;005566BA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A28&quot;/&gt;&lt;wsp:rsid wsp:val=&quot;00557E10&quot;/&gt;&lt;wsp:rsid wsp:val=&quot;00557F84&quot;/&gt;&lt;wsp:rsid wsp:val=&quot;00557FBB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CB&quot;/&gt;&lt;wsp:rsid wsp:val=&quot;00560C19&quot;/&gt;&lt;wsp:rsid wsp:val=&quot;00560DFD&quot;/&gt;&lt;wsp:rsid wsp:val=&quot;00560EB6&quot;/&gt;&lt;wsp:rsid wsp:val=&quot;005612B1&quot;/&gt;&lt;wsp:rsid wsp:val=&quot;00561417&quot;/&gt;&lt;wsp:rsid wsp:val=&quot;00561BB4&quot;/&gt;&lt;wsp:rsid wsp:val=&quot;005620EC&quot;/&gt;&lt;wsp:rsid wsp:val=&quot;00562193&quot;/&gt;&lt;wsp:rsid wsp:val=&quot;00562354&quot;/&gt;&lt;wsp:rsid wsp:val=&quot;0056259F&quot;/&gt;&lt;wsp:rsid wsp:val=&quot;00562867&quot;/&gt;&lt;wsp:rsid wsp:val=&quot;005629DE&quot;/&gt;&lt;wsp:rsid wsp:val=&quot;00562AB2&quot;/&gt;&lt;wsp:rsid wsp:val=&quot;00562D68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571&quot;/&gt;&lt;wsp:rsid wsp:val=&quot;00564A4B&quot;/&gt;&lt;wsp:rsid wsp:val=&quot;00564C60&quot;/&gt;&lt;wsp:rsid wsp:val=&quot;00564DEC&quot;/&gt;&lt;wsp:rsid wsp:val=&quot;00564E9E&quot;/&gt;&lt;wsp:rsid wsp:val=&quot;00564E9F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D7&quot;/&gt;&lt;wsp:rsid wsp:val=&quot;00565EFC&quot;/&gt;&lt;wsp:rsid wsp:val=&quot;00566104&quot;/&gt;&lt;wsp:rsid wsp:val=&quot;005662A5&quot;/&gt;&lt;wsp:rsid wsp:val=&quot;0056661E&quot;/&gt;&lt;wsp:rsid wsp:val=&quot;005666A7&quot;/&gt;&lt;wsp:rsid wsp:val=&quot;00566792&quot;/&gt;&lt;wsp:rsid wsp:val=&quot;0056689B&quot;/&gt;&lt;wsp:rsid wsp:val=&quot;00566A8D&quot;/&gt;&lt;wsp:rsid wsp:val=&quot;00567317&quot;/&gt;&lt;wsp:rsid wsp:val=&quot;0056737B&quot;/&gt;&lt;wsp:rsid wsp:val=&quot;005674AD&quot;/&gt;&lt;wsp:rsid wsp:val=&quot;00567558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C2A&quot;/&gt;&lt;wsp:rsid wsp:val=&quot;00567FE1&quot;/&gt;&lt;wsp:rsid wsp:val=&quot;00570117&quot;/&gt;&lt;wsp:rsid wsp:val=&quot;005704A0&quot;/&gt;&lt;wsp:rsid wsp:val=&quot;00570573&quot;/&gt;&lt;wsp:rsid wsp:val=&quot;005705FA&quot;/&gt;&lt;wsp:rsid wsp:val=&quot;005707A6&quot;/&gt;&lt;wsp:rsid wsp:val=&quot;005707EF&quot;/&gt;&lt;wsp:rsid wsp:val=&quot;00570A62&quot;/&gt;&lt;wsp:rsid wsp:val=&quot;00571507&quot;/&gt;&lt;wsp:rsid wsp:val=&quot;00571565&quot;/&gt;&lt;wsp:rsid wsp:val=&quot;005719CF&quot;/&gt;&lt;wsp:rsid wsp:val=&quot;00571A5E&quot;/&gt;&lt;wsp:rsid wsp:val=&quot;00571C27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DD&quot;/&gt;&lt;wsp:rsid wsp:val=&quot;005736E0&quot;/&gt;&lt;wsp:rsid wsp:val=&quot;005737FC&quot;/&gt;&lt;wsp:rsid wsp:val=&quot;00573898&quot;/&gt;&lt;wsp:rsid wsp:val=&quot;00573AF3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833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9F0&quot;/&gt;&lt;wsp:rsid wsp:val=&quot;00576A64&quot;/&gt;&lt;wsp:rsid wsp:val=&quot;005771E6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85&quot;/&gt;&lt;wsp:rsid wsp:val=&quot;0058053C&quot;/&gt;&lt;wsp:rsid wsp:val=&quot;005806A4&quot;/&gt;&lt;wsp:rsid wsp:val=&quot;0058077F&quot;/&gt;&lt;wsp:rsid wsp:val=&quot;00580871&quot;/&gt;&lt;wsp:rsid wsp:val=&quot;005809CC&quot;/&gt;&lt;wsp:rsid wsp:val=&quot;00580AF4&quot;/&gt;&lt;wsp:rsid wsp:val=&quot;005811B1&quot;/&gt;&lt;wsp:rsid wsp:val=&quot;00581278&quot;/&gt;&lt;wsp:rsid wsp:val=&quot;005815DF&quot;/&gt;&lt;wsp:rsid wsp:val=&quot;00581D1B&quot;/&gt;&lt;wsp:rsid wsp:val=&quot;00581E5A&quot;/&gt;&lt;wsp:rsid wsp:val=&quot;00581F03&quot;/&gt;&lt;wsp:rsid wsp:val=&quot;00581F6B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A19&quot;/&gt;&lt;wsp:rsid wsp:val=&quot;00583A61&quot;/&gt;&lt;wsp:rsid wsp:val=&quot;00583FDD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9C3&quot;/&gt;&lt;wsp:rsid wsp:val=&quot;00584B65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FD&quot;/&gt;&lt;wsp:rsid wsp:val=&quot;005860DB&quot;/&gt;&lt;wsp:rsid wsp:val=&quot;005863EA&quot;/&gt;&lt;wsp:rsid wsp:val=&quot;00586666&quot;/&gt;&lt;wsp:rsid wsp:val=&quot;00586711&quot;/&gt;&lt;wsp:rsid wsp:val=&quot;00586760&quot;/&gt;&lt;wsp:rsid wsp:val=&quot;00586AE4&quot;/&gt;&lt;wsp:rsid wsp:val=&quot;00586F1D&quot;/&gt;&lt;wsp:rsid wsp:val=&quot;0058702B&quot;/&gt;&lt;wsp:rsid wsp:val=&quot;0058705E&quot;/&gt;&lt;wsp:rsid wsp:val=&quot;00587213&quot;/&gt;&lt;wsp:rsid wsp:val=&quot;00587885&quot;/&gt;&lt;wsp:rsid wsp:val=&quot;0058793F&quot;/&gt;&lt;wsp:rsid wsp:val=&quot;005879A2&quot;/&gt;&lt;wsp:rsid wsp:val=&quot;00587BC6&quot;/&gt;&lt;wsp:rsid wsp:val=&quot;00587C53&quot;/&gt;&lt;wsp:rsid wsp:val=&quot;00587C5D&quot;/&gt;&lt;wsp:rsid wsp:val=&quot;00587CCE&quot;/&gt;&lt;wsp:rsid wsp:val=&quot;00587D61&quot;/&gt;&lt;wsp:rsid wsp:val=&quot;00587DCA&quot;/&gt;&lt;wsp:rsid wsp:val=&quot;00590268&quot;/&gt;&lt;wsp:rsid wsp:val=&quot;005906CB&quot;/&gt;&lt;wsp:rsid wsp:val=&quot;00590854&quot;/&gt;&lt;wsp:rsid wsp:val=&quot;00590957&quot;/&gt;&lt;wsp:rsid wsp:val=&quot;00590AF3&quot;/&gt;&lt;wsp:rsid wsp:val=&quot;00590E14&quot;/&gt;&lt;wsp:rsid wsp:val=&quot;00590E98&quot;/&gt;&lt;wsp:rsid wsp:val=&quot;00591051&quot;/&gt;&lt;wsp:rsid wsp:val=&quot;005917D9&quot;/&gt;&lt;wsp:rsid wsp:val=&quot;00591922&quot;/&gt;&lt;wsp:rsid wsp:val=&quot;005919FF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315C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863&quot;/&gt;&lt;wsp:rsid wsp:val=&quot;005948D4&quot;/&gt;&lt;wsp:rsid wsp:val=&quot;00594BF9&quot;/&gt;&lt;wsp:rsid wsp:val=&quot;00594F58&quot;/&gt;&lt;wsp:rsid wsp:val=&quot;00594FCC&quot;/&gt;&lt;wsp:rsid wsp:val=&quot;00595010&quot;/&gt;&lt;wsp:rsid wsp:val=&quot;00595270&quot;/&gt;&lt;wsp:rsid wsp:val=&quot;005952F8&quot;/&gt;&lt;wsp:rsid wsp:val=&quot;00595722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B3&quot;/&gt;&lt;wsp:rsid wsp:val=&quot;005963F0&quot;/&gt;&lt;wsp:rsid wsp:val=&quot;0059653B&quot;/&gt;&lt;wsp:rsid wsp:val=&quot;0059661B&quot;/&gt;&lt;wsp:rsid wsp:val=&quot;0059685C&quot;/&gt;&lt;wsp:rsid wsp:val=&quot;00596C6B&quot;/&gt;&lt;wsp:rsid wsp:val=&quot;00596D23&quot;/&gt;&lt;wsp:rsid wsp:val=&quot;00596EB6&quot;/&gt;&lt;wsp:rsid wsp:val=&quot;00596EEF&quot;/&gt;&lt;wsp:rsid wsp:val=&quot;00596F18&quot;/&gt;&lt;wsp:rsid wsp:val=&quot;005974CE&quot;/&gt;&lt;wsp:rsid wsp:val=&quot;00597561&quot;/&gt;&lt;wsp:rsid wsp:val=&quot;00597722&quot;/&gt;&lt;wsp:rsid wsp:val=&quot;00597768&quot;/&gt;&lt;wsp:rsid wsp:val=&quot;005A00BD&quot;/&gt;&lt;wsp:rsid wsp:val=&quot;005A00BE&quot;/&gt;&lt;wsp:rsid wsp:val=&quot;005A01D0&quot;/&gt;&lt;wsp:rsid wsp:val=&quot;005A02BF&quot;/&gt;&lt;wsp:rsid wsp:val=&quot;005A0445&quot;/&gt;&lt;wsp:rsid wsp:val=&quot;005A0587&quot;/&gt;&lt;wsp:rsid wsp:val=&quot;005A09E2&quot;/&gt;&lt;wsp:rsid wsp:val=&quot;005A0C13&quot;/&gt;&lt;wsp:rsid wsp:val=&quot;005A0E08&quot;/&gt;&lt;wsp:rsid wsp:val=&quot;005A0E12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C8A&quot;/&gt;&lt;wsp:rsid wsp:val=&quot;005A1D6F&quot;/&gt;&lt;wsp:rsid wsp:val=&quot;005A1E2B&quot;/&gt;&lt;wsp:rsid wsp:val=&quot;005A1E96&quot;/&gt;&lt;wsp:rsid wsp:val=&quot;005A20C1&quot;/&gt;&lt;wsp:rsid wsp:val=&quot;005A22E8&quot;/&gt;&lt;wsp:rsid wsp:val=&quot;005A2343&quot;/&gt;&lt;wsp:rsid wsp:val=&quot;005A246C&quot;/&gt;&lt;wsp:rsid wsp:val=&quot;005A2BFF&quot;/&gt;&lt;wsp:rsid wsp:val=&quot;005A2DB3&quot;/&gt;&lt;wsp:rsid wsp:val=&quot;005A2F20&quot;/&gt;&lt;wsp:rsid wsp:val=&quot;005A2F94&quot;/&gt;&lt;wsp:rsid wsp:val=&quot;005A3153&quot;/&gt;&lt;wsp:rsid wsp:val=&quot;005A3405&quot;/&gt;&lt;wsp:rsid wsp:val=&quot;005A37F4&quot;/&gt;&lt;wsp:rsid wsp:val=&quot;005A38CD&quot;/&gt;&lt;wsp:rsid wsp:val=&quot;005A39A7&quot;/&gt;&lt;wsp:rsid wsp:val=&quot;005A3A45&quot;/&gt;&lt;wsp:rsid wsp:val=&quot;005A3CF2&quot;/&gt;&lt;wsp:rsid wsp:val=&quot;005A4244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EFB&quot;/&gt;&lt;wsp:rsid wsp:val=&quot;005A5276&quot;/&gt;&lt;wsp:rsid wsp:val=&quot;005A5425&quot;/&gt;&lt;wsp:rsid wsp:val=&quot;005A561B&quot;/&gt;&lt;wsp:rsid wsp:val=&quot;005A56DD&quot;/&gt;&lt;wsp:rsid wsp:val=&quot;005A56F8&quot;/&gt;&lt;wsp:rsid wsp:val=&quot;005A585B&quot;/&gt;&lt;wsp:rsid wsp:val=&quot;005A5A61&quot;/&gt;&lt;wsp:rsid wsp:val=&quot;005A5D15&quot;/&gt;&lt;wsp:rsid wsp:val=&quot;005A61A9&quot;/&gt;&lt;wsp:rsid wsp:val=&quot;005A64AB&quot;/&gt;&lt;wsp:rsid wsp:val=&quot;005A65DD&quot;/&gt;&lt;wsp:rsid wsp:val=&quot;005A688F&quot;/&gt;&lt;wsp:rsid wsp:val=&quot;005A6914&quot;/&gt;&lt;wsp:rsid wsp:val=&quot;005A6CE3&quot;/&gt;&lt;wsp:rsid wsp:val=&quot;005A71BE&quot;/&gt;&lt;wsp:rsid wsp:val=&quot;005A7356&quot;/&gt;&lt;wsp:rsid wsp:val=&quot;005A747B&quot;/&gt;&lt;wsp:rsid wsp:val=&quot;005A75D3&quot;/&gt;&lt;wsp:rsid wsp:val=&quot;005A7853&quot;/&gt;&lt;wsp:rsid wsp:val=&quot;005A7B47&quot;/&gt;&lt;wsp:rsid wsp:val=&quot;005A7F43&quot;/&gt;&lt;wsp:rsid wsp:val=&quot;005B01BF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E5&quot;/&gt;&lt;wsp:rsid wsp:val=&quot;005B315E&quot;/&gt;&lt;wsp:rsid wsp:val=&quot;005B3526&quot;/&gt;&lt;wsp:rsid wsp:val=&quot;005B35B4&quot;/&gt;&lt;wsp:rsid wsp:val=&quot;005B3728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DF&quot;/&gt;&lt;wsp:rsid wsp:val=&quot;005B5987&quot;/&gt;&lt;wsp:rsid wsp:val=&quot;005B5A5D&quot;/&gt;&lt;wsp:rsid wsp:val=&quot;005B5EFB&quot;/&gt;&lt;wsp:rsid wsp:val=&quot;005B5F4D&quot;/&gt;&lt;wsp:rsid wsp:val=&quot;005B6078&quot;/&gt;&lt;wsp:rsid wsp:val=&quot;005B60AC&quot;/&gt;&lt;wsp:rsid wsp:val=&quot;005B62ED&quot;/&gt;&lt;wsp:rsid wsp:val=&quot;005B655B&quot;/&gt;&lt;wsp:rsid wsp:val=&quot;005B678E&quot;/&gt;&lt;wsp:rsid wsp:val=&quot;005B6A91&quot;/&gt;&lt;wsp:rsid wsp:val=&quot;005B6C4D&quot;/&gt;&lt;wsp:rsid wsp:val=&quot;005B6EE2&quot;/&gt;&lt;wsp:rsid wsp:val=&quot;005B7485&quot;/&gt;&lt;wsp:rsid wsp:val=&quot;005B756E&quot;/&gt;&lt;wsp:rsid wsp:val=&quot;005B763B&quot;/&gt;&lt;wsp:rsid wsp:val=&quot;005B78CF&quot;/&gt;&lt;wsp:rsid wsp:val=&quot;005B79BA&quot;/&gt;&lt;wsp:rsid wsp:val=&quot;005B7A93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ED&quot;/&gt;&lt;wsp:rsid wsp:val=&quot;005C0BBC&quot;/&gt;&lt;wsp:rsid wsp:val=&quot;005C0F64&quot;/&gt;&lt;wsp:rsid wsp:val=&quot;005C13BB&quot;/&gt;&lt;wsp:rsid wsp:val=&quot;005C1651&quot;/&gt;&lt;wsp:rsid wsp:val=&quot;005C1A56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56A&quot;/&gt;&lt;wsp:rsid wsp:val=&quot;005C2757&quot;/&gt;&lt;wsp:rsid wsp:val=&quot;005C2876&quot;/&gt;&lt;wsp:rsid wsp:val=&quot;005C291D&quot;/&gt;&lt;wsp:rsid wsp:val=&quot;005C2C8F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9C7&quot;/&gt;&lt;wsp:rsid wsp:val=&quot;005C4B2F&quot;/&gt;&lt;wsp:rsid wsp:val=&quot;005C4DFC&quot;/&gt;&lt;wsp:rsid wsp:val=&quot;005C51A9&quot;/&gt;&lt;wsp:rsid wsp:val=&quot;005C51F3&quot;/&gt;&lt;wsp:rsid wsp:val=&quot;005C5302&quot;/&gt;&lt;wsp:rsid wsp:val=&quot;005C57D2&quot;/&gt;&lt;wsp:rsid wsp:val=&quot;005C58CE&quot;/&gt;&lt;wsp:rsid wsp:val=&quot;005C5AEF&quot;/&gt;&lt;wsp:rsid wsp:val=&quot;005C5ED5&quot;/&gt;&lt;wsp:rsid wsp:val=&quot;005C65FC&quot;/&gt;&lt;wsp:rsid wsp:val=&quot;005C6A5C&quot;/&gt;&lt;wsp:rsid wsp:val=&quot;005C6B2D&quot;/&gt;&lt;wsp:rsid wsp:val=&quot;005C6C1A&quot;/&gt;&lt;wsp:rsid wsp:val=&quot;005C6DFD&quot;/&gt;&lt;wsp:rsid wsp:val=&quot;005C71FD&quot;/&gt;&lt;wsp:rsid wsp:val=&quot;005C730C&quot;/&gt;&lt;wsp:rsid wsp:val=&quot;005C7863&quot;/&gt;&lt;wsp:rsid wsp:val=&quot;005C795E&quot;/&gt;&lt;wsp:rsid wsp:val=&quot;005C7A16&quot;/&gt;&lt;wsp:rsid wsp:val=&quot;005C7A64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336&quot;/&gt;&lt;wsp:rsid wsp:val=&quot;005D170B&quot;/&gt;&lt;wsp:rsid wsp:val=&quot;005D18DD&quot;/&gt;&lt;wsp:rsid wsp:val=&quot;005D1BBC&quot;/&gt;&lt;wsp:rsid wsp:val=&quot;005D1C11&quot;/&gt;&lt;wsp:rsid wsp:val=&quot;005D1E48&quot;/&gt;&lt;wsp:rsid wsp:val=&quot;005D1F10&quot;/&gt;&lt;wsp:rsid wsp:val=&quot;005D1FB4&quot;/&gt;&lt;wsp:rsid wsp:val=&quot;005D26DB&quot;/&gt;&lt;wsp:rsid wsp:val=&quot;005D2858&quot;/&gt;&lt;wsp:rsid wsp:val=&quot;005D2B36&quot;/&gt;&lt;wsp:rsid wsp:val=&quot;005D2E43&quot;/&gt;&lt;wsp:rsid wsp:val=&quot;005D2FAA&quot;/&gt;&lt;wsp:rsid wsp:val=&quot;005D30CA&quot;/&gt;&lt;wsp:rsid wsp:val=&quot;005D319C&quot;/&gt;&lt;wsp:rsid wsp:val=&quot;005D321B&quot;/&gt;&lt;wsp:rsid wsp:val=&quot;005D32F7&quot;/&gt;&lt;wsp:rsid wsp:val=&quot;005D3568&quot;/&gt;&lt;wsp:rsid wsp:val=&quot;005D367F&quot;/&gt;&lt;wsp:rsid wsp:val=&quot;005D3A0F&quot;/&gt;&lt;wsp:rsid wsp:val=&quot;005D3E1C&quot;/&gt;&lt;wsp:rsid wsp:val=&quot;005D4259&quot;/&gt;&lt;wsp:rsid wsp:val=&quot;005D43FE&quot;/&gt;&lt;wsp:rsid wsp:val=&quot;005D48A8&quot;/&gt;&lt;wsp:rsid wsp:val=&quot;005D48B3&quot;/&gt;&lt;wsp:rsid wsp:val=&quot;005D499E&quot;/&gt;&lt;wsp:rsid wsp:val=&quot;005D50AF&quot;/&gt;&lt;wsp:rsid wsp:val=&quot;005D5337&quot;/&gt;&lt;wsp:rsid wsp:val=&quot;005D57B0&quot;/&gt;&lt;wsp:rsid wsp:val=&quot;005D57F0&quot;/&gt;&lt;wsp:rsid wsp:val=&quot;005D5885&quot;/&gt;&lt;wsp:rsid wsp:val=&quot;005D5BE7&quot;/&gt;&lt;wsp:rsid wsp:val=&quot;005D5C76&quot;/&gt;&lt;wsp:rsid wsp:val=&quot;005D5C7C&quot;/&gt;&lt;wsp:rsid wsp:val=&quot;005D5CDD&quot;/&gt;&lt;wsp:rsid wsp:val=&quot;005D5F91&quot;/&gt;&lt;wsp:rsid wsp:val=&quot;005D61B7&quot;/&gt;&lt;wsp:rsid wsp:val=&quot;005D621B&quot;/&gt;&lt;wsp:rsid wsp:val=&quot;005D64FE&quot;/&gt;&lt;wsp:rsid wsp:val=&quot;005D67F5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9B2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602&quot;/&gt;&lt;wsp:rsid wsp:val=&quot;005E0897&quot;/&gt;&lt;wsp:rsid wsp:val=&quot;005E08AD&quot;/&gt;&lt;wsp:rsid wsp:val=&quot;005E0B7B&quot;/&gt;&lt;wsp:rsid wsp:val=&quot;005E0E5D&quot;/&gt;&lt;wsp:rsid wsp:val=&quot;005E0F6F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728&quot;/&gt;&lt;wsp:rsid wsp:val=&quot;005E3967&quot;/&gt;&lt;wsp:rsid wsp:val=&quot;005E3A39&quot;/&gt;&lt;wsp:rsid wsp:val=&quot;005E3BE4&quot;/&gt;&lt;wsp:rsid wsp:val=&quot;005E402E&quot;/&gt;&lt;wsp:rsid wsp:val=&quot;005E405D&quot;/&gt;&lt;wsp:rsid wsp:val=&quot;005E4181&quot;/&gt;&lt;wsp:rsid wsp:val=&quot;005E43D4&quot;/&gt;&lt;wsp:rsid wsp:val=&quot;005E444C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60B4&quot;/&gt;&lt;wsp:rsid wsp:val=&quot;005E62BD&quot;/&gt;&lt;wsp:rsid wsp:val=&quot;005E64C5&quot;/&gt;&lt;wsp:rsid wsp:val=&quot;005E674C&quot;/&gt;&lt;wsp:rsid wsp:val=&quot;005E6D96&quot;/&gt;&lt;wsp:rsid wsp:val=&quot;005E6EFC&quot;/&gt;&lt;wsp:rsid wsp:val=&quot;005E7765&quot;/&gt;&lt;wsp:rsid wsp:val=&quot;005E78C9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781&quot;/&gt;&lt;wsp:rsid wsp:val=&quot;005F1BA6&quot;/&gt;&lt;wsp:rsid wsp:val=&quot;005F1C32&quot;/&gt;&lt;wsp:rsid wsp:val=&quot;005F1DC5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B6D&quot;/&gt;&lt;wsp:rsid wsp:val=&quot;005F5B9F&quot;/&gt;&lt;wsp:rsid wsp:val=&quot;005F5D78&quot;/&gt;&lt;wsp:rsid wsp:val=&quot;005F5E70&quot;/&gt;&lt;wsp:rsid wsp:val=&quot;005F6082&quot;/&gt;&lt;wsp:rsid wsp:val=&quot;005F646B&quot;/&gt;&lt;wsp:rsid wsp:val=&quot;005F64AB&quot;/&gt;&lt;wsp:rsid wsp:val=&quot;005F66BB&quot;/&gt;&lt;wsp:rsid wsp:val=&quot;005F67B8&quot;/&gt;&lt;wsp:rsid wsp:val=&quot;005F6BB9&quot;/&gt;&lt;wsp:rsid wsp:val=&quot;005F6C3E&quot;/&gt;&lt;wsp:rsid wsp:val=&quot;005F6CC3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86E&quot;/&gt;&lt;wsp:rsid wsp:val=&quot;006010F3&quot;/&gt;&lt;wsp:rsid wsp:val=&quot;0060110A&quot;/&gt;&lt;wsp:rsid wsp:val=&quot;006013B2&quot;/&gt;&lt;wsp:rsid wsp:val=&quot;006013F2&quot;/&gt;&lt;wsp:rsid wsp:val=&quot;006019D2&quot;/&gt;&lt;wsp:rsid wsp:val=&quot;00601CA7&quot;/&gt;&lt;wsp:rsid wsp:val=&quot;00601D73&quot;/&gt;&lt;wsp:rsid wsp:val=&quot;00601DD0&quot;/&gt;&lt;wsp:rsid wsp:val=&quot;00602061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752&quot;/&gt;&lt;wsp:rsid wsp:val=&quot;00603E75&quot;/&gt;&lt;wsp:rsid wsp:val=&quot;0060482D&quot;/&gt;&lt;wsp:rsid wsp:val=&quot;00604CD0&quot;/&gt;&lt;wsp:rsid wsp:val=&quot;00604FC2&quot;/&gt;&lt;wsp:rsid wsp:val=&quot;006051C9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AD&quot;/&gt;&lt;wsp:rsid wsp:val=&quot;00607AF4&quot;/&gt;&lt;wsp:rsid wsp:val=&quot;00607BFF&quot;/&gt;&lt;wsp:rsid wsp:val=&quot;00607FD9&quot;/&gt;&lt;wsp:rsid wsp:val=&quot;00610051&quot;/&gt;&lt;wsp:rsid wsp:val=&quot;00610260&quot;/&gt;&lt;wsp:rsid wsp:val=&quot;006104F7&quot;/&gt;&lt;wsp:rsid wsp:val=&quot;00610536&quot;/&gt;&lt;wsp:rsid wsp:val=&quot;006105DC&quot;/&gt;&lt;wsp:rsid wsp:val=&quot;00610D14&quot;/&gt;&lt;wsp:rsid wsp:val=&quot;00610E7D&quot;/&gt;&lt;wsp:rsid wsp:val=&quot;0061110D&quot;/&gt;&lt;wsp:rsid wsp:val=&quot;006113FE&quot;/&gt;&lt;wsp:rsid wsp:val=&quot;00611A1B&quot;/&gt;&lt;wsp:rsid wsp:val=&quot;00612053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62A&quot;/&gt;&lt;wsp:rsid wsp:val=&quot;00613650&quot;/&gt;&lt;wsp:rsid wsp:val=&quot;006137F2&quot;/&gt;&lt;wsp:rsid wsp:val=&quot;00613E23&quot;/&gt;&lt;wsp:rsid wsp:val=&quot;00613E7F&quot;/&gt;&lt;wsp:rsid wsp:val=&quot;00613FC4&quot;/&gt;&lt;wsp:rsid wsp:val=&quot;006141CD&quot;/&gt;&lt;wsp:rsid wsp:val=&quot;00614259&quot;/&gt;&lt;wsp:rsid wsp:val=&quot;0061433B&quot;/&gt;&lt;wsp:rsid wsp:val=&quot;0061444B&quot;/&gt;&lt;wsp:rsid wsp:val=&quot;00614A05&quot;/&gt;&lt;wsp:rsid wsp:val=&quot;00614F8C&quot;/&gt;&lt;wsp:rsid wsp:val=&quot;0061538C&quot;/&gt;&lt;wsp:rsid wsp:val=&quot;00615A9A&quot;/&gt;&lt;wsp:rsid wsp:val=&quot;00615DD7&quot;/&gt;&lt;wsp:rsid wsp:val=&quot;00615F28&quot;/&gt;&lt;wsp:rsid wsp:val=&quot;00615FBB&quot;/&gt;&lt;wsp:rsid wsp:val=&quot;00615FCC&quot;/&gt;&lt;wsp:rsid wsp:val=&quot;006165E6&quot;/&gt;&lt;wsp:rsid wsp:val=&quot;0061684A&quot;/&gt;&lt;wsp:rsid wsp:val=&quot;00616949&quot;/&gt;&lt;wsp:rsid wsp:val=&quot;00616CAB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705&quot;/&gt;&lt;wsp:rsid wsp:val=&quot;0061780A&quot;/&gt;&lt;wsp:rsid wsp:val=&quot;006179F2&quot;/&gt;&lt;wsp:rsid wsp:val=&quot;006179F9&quot;/&gt;&lt;wsp:rsid wsp:val=&quot;00617CDB&quot;/&gt;&lt;wsp:rsid wsp:val=&quot;00617E5E&quot;/&gt;&lt;wsp:rsid wsp:val=&quot;0062004A&quot;/&gt;&lt;wsp:rsid wsp:val=&quot;00620174&quot;/&gt;&lt;wsp:rsid wsp:val=&quot;006207EF&quot;/&gt;&lt;wsp:rsid wsp:val=&quot;00620931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CDB&quot;/&gt;&lt;wsp:rsid wsp:val=&quot;00621DD2&quot;/&gt;&lt;wsp:rsid wsp:val=&quot;00621EB4&quot;/&gt;&lt;wsp:rsid wsp:val=&quot;00621FB3&quot;/&gt;&lt;wsp:rsid wsp:val=&quot;00621FD8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B31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90E&quot;/&gt;&lt;wsp:rsid wsp:val=&quot;00626AFD&quot;/&gt;&lt;wsp:rsid wsp:val=&quot;00626DBD&quot;/&gt;&lt;wsp:rsid wsp:val=&quot;00626E95&quot;/&gt;&lt;wsp:rsid wsp:val=&quot;0062742C&quot;/&gt;&lt;wsp:rsid wsp:val=&quot;00627629&quot;/&gt;&lt;wsp:rsid wsp:val=&quot;006277F5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AB3&quot;/&gt;&lt;wsp:rsid wsp:val=&quot;006316C2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AFC&quot;/&gt;&lt;wsp:rsid wsp:val=&quot;00632B17&quot;/&gt;&lt;wsp:rsid wsp:val=&quot;00632BD8&quot;/&gt;&lt;wsp:rsid wsp:val=&quot;00632F18&quot;/&gt;&lt;wsp:rsid wsp:val=&quot;006332E9&quot;/&gt;&lt;wsp:rsid wsp:val=&quot;006335E7&quot;/&gt;&lt;wsp:rsid wsp:val=&quot;006339DD&quot;/&gt;&lt;wsp:rsid wsp:val=&quot;00634309&quot;/&gt;&lt;wsp:rsid wsp:val=&quot;006344DD&quot;/&gt;&lt;wsp:rsid wsp:val=&quot;00634672&quot;/&gt;&lt;wsp:rsid wsp:val=&quot;00634736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7E&quot;/&gt;&lt;wsp:rsid wsp:val=&quot;006357C6&quot;/&gt;&lt;wsp:rsid wsp:val=&quot;006357D9&quot;/&gt;&lt;wsp:rsid wsp:val=&quot;00635A37&quot;/&gt;&lt;wsp:rsid wsp:val=&quot;00635AC2&quot;/&gt;&lt;wsp:rsid wsp:val=&quot;00635D00&quot;/&gt;&lt;wsp:rsid wsp:val=&quot;006365B6&quot;/&gt;&lt;wsp:rsid wsp:val=&quot;006369B2&quot;/&gt;&lt;wsp:rsid wsp:val=&quot;00636BFC&quot;/&gt;&lt;wsp:rsid wsp:val=&quot;00637038&quot;/&gt;&lt;wsp:rsid wsp:val=&quot;00637251&quot;/&gt;&lt;wsp:rsid wsp:val=&quot;006375DC&quot;/&gt;&lt;wsp:rsid wsp:val=&quot;0063763B&quot;/&gt;&lt;wsp:rsid wsp:val=&quot;006377A6&quot;/&gt;&lt;wsp:rsid wsp:val=&quot;00637BBB&quot;/&gt;&lt;wsp:rsid wsp:val=&quot;00637CE9&quot;/&gt;&lt;wsp:rsid wsp:val=&quot;00637EC3&quot;/&gt;&lt;wsp:rsid wsp:val=&quot;006400A9&quot;/&gt;&lt;wsp:rsid wsp:val=&quot;006404DB&quot;/&gt;&lt;wsp:rsid wsp:val=&quot;006407A5&quot;/&gt;&lt;wsp:rsid wsp:val=&quot;00640C94&quot;/&gt;&lt;wsp:rsid wsp:val=&quot;00640F3B&quot;/&gt;&lt;wsp:rsid wsp:val=&quot;00641313&quot;/&gt;&lt;wsp:rsid wsp:val=&quot;00641334&quot;/&gt;&lt;wsp:rsid wsp:val=&quot;006413B4&quot;/&gt;&lt;wsp:rsid wsp:val=&quot;00641424&quot;/&gt;&lt;wsp:rsid wsp:val=&quot;00641879&quot;/&gt;&lt;wsp:rsid wsp:val=&quot;0064191E&quot;/&gt;&lt;wsp:rsid wsp:val=&quot;0064193B&quot;/&gt;&lt;wsp:rsid wsp:val=&quot;00641A93&quot;/&gt;&lt;wsp:rsid wsp:val=&quot;00642166&quot;/&gt;&lt;wsp:rsid wsp:val=&quot;006421EE&quot;/&gt;&lt;wsp:rsid wsp:val=&quot;0064246A&quot;/&gt;&lt;wsp:rsid wsp:val=&quot;006425AC&quot;/&gt;&lt;wsp:rsid wsp:val=&quot;00642A19&quot;/&gt;&lt;wsp:rsid wsp:val=&quot;00642B3D&quot;/&gt;&lt;wsp:rsid wsp:val=&quot;00642B5B&quot;/&gt;&lt;wsp:rsid wsp:val=&quot;00642F10&quot;/&gt;&lt;wsp:rsid wsp:val=&quot;00642FD8&quot;/&gt;&lt;wsp:rsid wsp:val=&quot;00642FE2&quot;/&gt;&lt;wsp:rsid wsp:val=&quot;00643421&quot;/&gt;&lt;wsp:rsid wsp:val=&quot;006438E1&quot;/&gt;&lt;wsp:rsid wsp:val=&quot;006439D5&quot;/&gt;&lt;wsp:rsid wsp:val=&quot;006439FC&quot;/&gt;&lt;wsp:rsid wsp:val=&quot;00643A62&quot;/&gt;&lt;wsp:rsid wsp:val=&quot;00643D42&quot;/&gt;&lt;wsp:rsid wsp:val=&quot;00643D93&quot;/&gt;&lt;wsp:rsid wsp:val=&quot;00643DC7&quot;/&gt;&lt;wsp:rsid wsp:val=&quot;006440B9&quot;/&gt;&lt;wsp:rsid wsp:val=&quot;006441D6&quot;/&gt;&lt;wsp:rsid wsp:val=&quot;00644410&quot;/&gt;&lt;wsp:rsid wsp:val=&quot;0064448D&quot;/&gt;&lt;wsp:rsid wsp:val=&quot;00644795&quot;/&gt;&lt;wsp:rsid wsp:val=&quot;0064485D&quot;/&gt;&lt;wsp:rsid wsp:val=&quot;00644CAB&quot;/&gt;&lt;wsp:rsid wsp:val=&quot;00644DCE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61BB&quot;/&gt;&lt;wsp:rsid wsp:val=&quot;0064622C&quot;/&gt;&lt;wsp:rsid wsp:val=&quot;00646990&quot;/&gt;&lt;wsp:rsid wsp:val=&quot;00646AFF&quot;/&gt;&lt;wsp:rsid wsp:val=&quot;00646B4B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5A1&quot;/&gt;&lt;wsp:rsid wsp:val=&quot;00647723&quot;/&gt;&lt;wsp:rsid wsp:val=&quot;0064776E&quot;/&gt;&lt;wsp:rsid wsp:val=&quot;00647999&quot;/&gt;&lt;wsp:rsid wsp:val=&quot;00647EB1&quot;/&gt;&lt;wsp:rsid wsp:val=&quot;00650061&quot;/&gt;&lt;wsp:rsid wsp:val=&quot;00650604&quot;/&gt;&lt;wsp:rsid wsp:val=&quot;006506B8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C5D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5E8&quot;/&gt;&lt;wsp:rsid wsp:val=&quot;00653D73&quot;/&gt;&lt;wsp:rsid wsp:val=&quot;00654139&quot;/&gt;&lt;wsp:rsid wsp:val=&quot;00654538&quot;/&gt;&lt;wsp:rsid wsp:val=&quot;006545F1&quot;/&gt;&lt;wsp:rsid wsp:val=&quot;006546F5&quot;/&gt;&lt;wsp:rsid wsp:val=&quot;0065488E&quot;/&gt;&lt;wsp:rsid wsp:val=&quot;00654944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5B8&quot;/&gt;&lt;wsp:rsid wsp:val=&quot;006566C0&quot;/&gt;&lt;wsp:rsid wsp:val=&quot;006568B2&quot;/&gt;&lt;wsp:rsid wsp:val=&quot;00656B64&quot;/&gt;&lt;wsp:rsid wsp:val=&quot;00656CC6&quot;/&gt;&lt;wsp:rsid wsp:val=&quot;00656EC5&quot;/&gt;&lt;wsp:rsid wsp:val=&quot;006571DB&quot;/&gt;&lt;wsp:rsid wsp:val=&quot;0065733C&quot;/&gt;&lt;wsp:rsid wsp:val=&quot;00657482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2013&quot;/&gt;&lt;wsp:rsid wsp:val=&quot;006620C5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628&quot;/&gt;&lt;wsp:rsid wsp:val=&quot;00663673&quot;/&gt;&lt;wsp:rsid wsp:val=&quot;006639DE&quot;/&gt;&lt;wsp:rsid wsp:val=&quot;00663B0A&quot;/&gt;&lt;wsp:rsid wsp:val=&quot;00663BC6&quot;/&gt;&lt;wsp:rsid wsp:val=&quot;00663E5D&quot;/&gt;&lt;wsp:rsid wsp:val=&quot;00664159&quot;/&gt;&lt;wsp:rsid wsp:val=&quot;00664219&quot;/&gt;&lt;wsp:rsid wsp:val=&quot;00664232&quot;/&gt;&lt;wsp:rsid wsp:val=&quot;006649C2&quot;/&gt;&lt;wsp:rsid wsp:val=&quot;00664C68&quot;/&gt;&lt;wsp:rsid wsp:val=&quot;0066507F&quot;/&gt;&lt;wsp:rsid wsp:val=&quot;00665355&quot;/&gt;&lt;wsp:rsid wsp:val=&quot;0066554A&quot;/&gt;&lt;wsp:rsid wsp:val=&quot;006655B2&quot;/&gt;&lt;wsp:rsid wsp:val=&quot;006659B4&quot;/&gt;&lt;wsp:rsid wsp:val=&quot;00666273&quot;/&gt;&lt;wsp:rsid wsp:val=&quot;00666C7C&quot;/&gt;&lt;wsp:rsid wsp:val=&quot;00666DF3&quot;/&gt;&lt;wsp:rsid wsp:val=&quot;00666EFE&quot;/&gt;&lt;wsp:rsid wsp:val=&quot;00667471&quot;/&gt;&lt;wsp:rsid wsp:val=&quot;0066767E&quot;/&gt;&lt;wsp:rsid wsp:val=&quot;00667A22&quot;/&gt;&lt;wsp:rsid wsp:val=&quot;00667C9A&quot;/&gt;&lt;wsp:rsid wsp:val=&quot;00667ED2&quot;/&gt;&lt;wsp:rsid wsp:val=&quot;006700EF&quot;/&gt;&lt;wsp:rsid wsp:val=&quot;006702B1&quot;/&gt;&lt;wsp:rsid wsp:val=&quot;006706F8&quot;/&gt;&lt;wsp:rsid wsp:val=&quot;00670B00&quot;/&gt;&lt;wsp:rsid wsp:val=&quot;00670D35&quot;/&gt;&lt;wsp:rsid wsp:val=&quot;00671200&quot;/&gt;&lt;wsp:rsid wsp:val=&quot;00671351&quot;/&gt;&lt;wsp:rsid wsp:val=&quot;006714A1&quot;/&gt;&lt;wsp:rsid wsp:val=&quot;0067156A&quot;/&gt;&lt;wsp:rsid wsp:val=&quot;006715B8&quot;/&gt;&lt;wsp:rsid wsp:val=&quot;006717C6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30AB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EC3&quot;/&gt;&lt;wsp:rsid wsp:val=&quot;00673F75&quot;/&gt;&lt;wsp:rsid wsp:val=&quot;00674154&quot;/&gt;&lt;wsp:rsid wsp:val=&quot;00674537&quot;/&gt;&lt;wsp:rsid wsp:val=&quot;0067489C&quot;/&gt;&lt;wsp:rsid wsp:val=&quot;00674A9E&quot;/&gt;&lt;wsp:rsid wsp:val=&quot;00674C66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4CB&quot;/&gt;&lt;wsp:rsid wsp:val=&quot;0067793A&quot;/&gt;&lt;wsp:rsid wsp:val=&quot;00677968&quot;/&gt;&lt;wsp:rsid wsp:val=&quot;00677C6D&quot;/&gt;&lt;wsp:rsid wsp:val=&quot;00677DA5&quot;/&gt;&lt;wsp:rsid wsp:val=&quot;0068032F&quot;/&gt;&lt;wsp:rsid wsp:val=&quot;00680776&quot;/&gt;&lt;wsp:rsid wsp:val=&quot;00680BC3&quot;/&gt;&lt;wsp:rsid wsp:val=&quot;00680C14&quot;/&gt;&lt;wsp:rsid wsp:val=&quot;00680E74&quot;/&gt;&lt;wsp:rsid wsp:val=&quot;00680F74&quot;/&gt;&lt;wsp:rsid wsp:val=&quot;00681178&quot;/&gt;&lt;wsp:rsid wsp:val=&quot;00681789&quot;/&gt;&lt;wsp:rsid wsp:val=&quot;00681B12&quot;/&gt;&lt;wsp:rsid wsp:val=&quot;00681B71&quot;/&gt;&lt;wsp:rsid wsp:val=&quot;00681C32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2CF&quot;/&gt;&lt;wsp:rsid wsp:val=&quot;00682341&quot;/&gt;&lt;wsp:rsid wsp:val=&quot;006827E4&quot;/&gt;&lt;wsp:rsid wsp:val=&quot;00682A91&quot;/&gt;&lt;wsp:rsid wsp:val=&quot;00682BAB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9AF&quot;/&gt;&lt;wsp:rsid wsp:val=&quot;00683C9B&quot;/&gt;&lt;wsp:rsid wsp:val=&quot;00683D0F&quot;/&gt;&lt;wsp:rsid wsp:val=&quot;00683D2C&quot;/&gt;&lt;wsp:rsid wsp:val=&quot;0068404D&quot;/&gt;&lt;wsp:rsid wsp:val=&quot;006841D8&quot;/&gt;&lt;wsp:rsid wsp:val=&quot;006842D9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9F7&quot;/&gt;&lt;wsp:rsid wsp:val=&quot;00685E54&quot;/&gt;&lt;wsp:rsid wsp:val=&quot;00686230&quot;/&gt;&lt;wsp:rsid wsp:val=&quot;006862E7&quot;/&gt;&lt;wsp:rsid wsp:val=&quot;006864B9&quot;/&gt;&lt;wsp:rsid wsp:val=&quot;00686890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2AB&quot;/&gt;&lt;wsp:rsid wsp:val=&quot;006903F3&quot;/&gt;&lt;wsp:rsid wsp:val=&quot;00690448&quot;/&gt;&lt;wsp:rsid wsp:val=&quot;00690B9E&quot;/&gt;&lt;wsp:rsid wsp:val=&quot;00691245&quot;/&gt;&lt;wsp:rsid wsp:val=&quot;00691519&quot;/&gt;&lt;wsp:rsid wsp:val=&quot;00691635&quot;/&gt;&lt;wsp:rsid wsp:val=&quot;0069171B&quot;/&gt;&lt;wsp:rsid wsp:val=&quot;00691805&quot;/&gt;&lt;wsp:rsid wsp:val=&quot;00691A57&quot;/&gt;&lt;wsp:rsid wsp:val=&quot;00691C28&quot;/&gt;&lt;wsp:rsid wsp:val=&quot;00691C3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571&quot;/&gt;&lt;wsp:rsid wsp:val=&quot;006936C8&quot;/&gt;&lt;wsp:rsid wsp:val=&quot;00693917&quot;/&gt;&lt;wsp:rsid wsp:val=&quot;006939D3&quot;/&gt;&lt;wsp:rsid wsp:val=&quot;00693A3F&quot;/&gt;&lt;wsp:rsid wsp:val=&quot;0069407F&quot;/&gt;&lt;wsp:rsid wsp:val=&quot;006940DD&quot;/&gt;&lt;wsp:rsid wsp:val=&quot;006940FE&quot;/&gt;&lt;wsp:rsid wsp:val=&quot;0069413F&quot;/&gt;&lt;wsp:rsid wsp:val=&quot;0069425A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CB5&quot;/&gt;&lt;wsp:rsid wsp:val=&quot;00695CFB&quot;/&gt;&lt;wsp:rsid wsp:val=&quot;00695FB3&quot;/&gt;&lt;wsp:rsid wsp:val=&quot;00695FEF&quot;/&gt;&lt;wsp:rsid wsp:val=&quot;006960A8&quot;/&gt;&lt;wsp:rsid wsp:val=&quot;006966B6&quot;/&gt;&lt;wsp:rsid wsp:val=&quot;0069696B&quot;/&gt;&lt;wsp:rsid wsp:val=&quot;00696A28&quot;/&gt;&lt;wsp:rsid wsp:val=&quot;00696FC3&quot;/&gt;&lt;wsp:rsid wsp:val=&quot;00697187&quot;/&gt;&lt;wsp:rsid wsp:val=&quot;006972AB&quot;/&gt;&lt;wsp:rsid wsp:val=&quot;006974E3&quot;/&gt;&lt;wsp:rsid wsp:val=&quot;006979B7&quot;/&gt;&lt;wsp:rsid wsp:val=&quot;00697A03&quot;/&gt;&lt;wsp:rsid wsp:val=&quot;00697B98&quot;/&gt;&lt;wsp:rsid wsp:val=&quot;00697D79&quot;/&gt;&lt;wsp:rsid wsp:val=&quot;006A011C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469&quot;/&gt;&lt;wsp:rsid wsp:val=&quot;006A1524&quot;/&gt;&lt;wsp:rsid wsp:val=&quot;006A164F&quot;/&gt;&lt;wsp:rsid wsp:val=&quot;006A16F1&quot;/&gt;&lt;wsp:rsid wsp:val=&quot;006A1B1D&quot;/&gt;&lt;wsp:rsid wsp:val=&quot;006A1C32&quot;/&gt;&lt;wsp:rsid wsp:val=&quot;006A1C34&quot;/&gt;&lt;wsp:rsid wsp:val=&quot;006A1C60&quot;/&gt;&lt;wsp:rsid wsp:val=&quot;006A1C88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3E9&quot;/&gt;&lt;wsp:rsid wsp:val=&quot;006A33FF&quot;/&gt;&lt;wsp:rsid wsp:val=&quot;006A34F7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EB&quot;/&gt;&lt;wsp:rsid wsp:val=&quot;006A56BD&quot;/&gt;&lt;wsp:rsid wsp:val=&quot;006A56C1&quot;/&gt;&lt;wsp:rsid wsp:val=&quot;006A572C&quot;/&gt;&lt;wsp:rsid wsp:val=&quot;006A574D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A1B&quot;/&gt;&lt;wsp:rsid wsp:val=&quot;006A6A67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AA&quot;/&gt;&lt;wsp:rsid wsp:val=&quot;006B0818&quot;/&gt;&lt;wsp:rsid wsp:val=&quot;006B090B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BBD&quot;/&gt;&lt;wsp:rsid wsp:val=&quot;006B1F91&quot;/&gt;&lt;wsp:rsid wsp:val=&quot;006B218E&quot;/&gt;&lt;wsp:rsid wsp:val=&quot;006B2245&quot;/&gt;&lt;wsp:rsid wsp:val=&quot;006B23FF&quot;/&gt;&lt;wsp:rsid wsp:val=&quot;006B24A2&quot;/&gt;&lt;wsp:rsid wsp:val=&quot;006B2B10&quot;/&gt;&lt;wsp:rsid wsp:val=&quot;006B2B35&quot;/&gt;&lt;wsp:rsid wsp:val=&quot;006B3027&quot;/&gt;&lt;wsp:rsid wsp:val=&quot;006B31E6&quot;/&gt;&lt;wsp:rsid wsp:val=&quot;006B37E1&quot;/&gt;&lt;wsp:rsid wsp:val=&quot;006B3BFD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D24&quot;/&gt;&lt;wsp:rsid wsp:val=&quot;006B6E11&quot;/&gt;&lt;wsp:rsid wsp:val=&quot;006B706A&quot;/&gt;&lt;wsp:rsid wsp:val=&quot;006B7098&quot;/&gt;&lt;wsp:rsid wsp:val=&quot;006B730B&quot;/&gt;&lt;wsp:rsid wsp:val=&quot;006B7C95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22E0&quot;/&gt;&lt;wsp:rsid wsp:val=&quot;006C2528&quot;/&gt;&lt;wsp:rsid wsp:val=&quot;006C2AB6&quot;/&gt;&lt;wsp:rsid wsp:val=&quot;006C30F1&quot;/&gt;&lt;wsp:rsid wsp:val=&quot;006C31AE&quot;/&gt;&lt;wsp:rsid wsp:val=&quot;006C3456&quot;/&gt;&lt;wsp:rsid wsp:val=&quot;006C35E1&quot;/&gt;&lt;wsp:rsid wsp:val=&quot;006C37D4&quot;/&gt;&lt;wsp:rsid wsp:val=&quot;006C38BA&quot;/&gt;&lt;wsp:rsid wsp:val=&quot;006C392D&quot;/&gt;&lt;wsp:rsid wsp:val=&quot;006C3A3D&quot;/&gt;&lt;wsp:rsid wsp:val=&quot;006C3A58&quot;/&gt;&lt;wsp:rsid wsp:val=&quot;006C3CE5&quot;/&gt;&lt;wsp:rsid wsp:val=&quot;006C3F07&quot;/&gt;&lt;wsp:rsid wsp:val=&quot;006C4083&quot;/&gt;&lt;wsp:rsid wsp:val=&quot;006C413A&quot;/&gt;&lt;wsp:rsid wsp:val=&quot;006C417A&quot;/&gt;&lt;wsp:rsid wsp:val=&quot;006C41E5&quot;/&gt;&lt;wsp:rsid wsp:val=&quot;006C4299&quot;/&gt;&lt;wsp:rsid wsp:val=&quot;006C451B&quot;/&gt;&lt;wsp:rsid wsp:val=&quot;006C461B&quot;/&gt;&lt;wsp:rsid wsp:val=&quot;006C4765&quot;/&gt;&lt;wsp:rsid wsp:val=&quot;006C4831&quot;/&gt;&lt;wsp:rsid wsp:val=&quot;006C495F&quot;/&gt;&lt;wsp:rsid wsp:val=&quot;006C4B7A&quot;/&gt;&lt;wsp:rsid wsp:val=&quot;006C4E2A&quot;/&gt;&lt;wsp:rsid wsp:val=&quot;006C4F10&quot;/&gt;&lt;wsp:rsid wsp:val=&quot;006C4F9F&quot;/&gt;&lt;wsp:rsid wsp:val=&quot;006C4FBC&quot;/&gt;&lt;wsp:rsid wsp:val=&quot;006C51ED&quot;/&gt;&lt;wsp:rsid wsp:val=&quot;006C520C&quot;/&gt;&lt;wsp:rsid wsp:val=&quot;006C53D9&quot;/&gt;&lt;wsp:rsid wsp:val=&quot;006C564C&quot;/&gt;&lt;wsp:rsid wsp:val=&quot;006C5851&quot;/&gt;&lt;wsp:rsid wsp:val=&quot;006C58E5&quot;/&gt;&lt;wsp:rsid wsp:val=&quot;006C5D10&quot;/&gt;&lt;wsp:rsid wsp:val=&quot;006C5EAD&quot;/&gt;&lt;wsp:rsid wsp:val=&quot;006C5FD5&quot;/&gt;&lt;wsp:rsid wsp:val=&quot;006C626A&quot;/&gt;&lt;wsp:rsid wsp:val=&quot;006C64DF&quot;/&gt;&lt;wsp:rsid wsp:val=&quot;006C659F&quot;/&gt;&lt;wsp:rsid wsp:val=&quot;006C6AFA&quot;/&gt;&lt;wsp:rsid wsp:val=&quot;006C706A&quot;/&gt;&lt;wsp:rsid wsp:val=&quot;006C763F&quot;/&gt;&lt;wsp:rsid wsp:val=&quot;006C7959&quot;/&gt;&lt;wsp:rsid wsp:val=&quot;006C7B87&quot;/&gt;&lt;wsp:rsid wsp:val=&quot;006C7CBC&quot;/&gt;&lt;wsp:rsid wsp:val=&quot;006C7DD0&quot;/&gt;&lt;wsp:rsid wsp:val=&quot;006C7E7E&quot;/&gt;&lt;wsp:rsid wsp:val=&quot;006D0537&quot;/&gt;&lt;wsp:rsid wsp:val=&quot;006D0588&quot;/&gt;&lt;wsp:rsid wsp:val=&quot;006D0C58&quot;/&gt;&lt;wsp:rsid wsp:val=&quot;006D0F2E&quot;/&gt;&lt;wsp:rsid wsp:val=&quot;006D1222&quot;/&gt;&lt;wsp:rsid wsp:val=&quot;006D12B7&quot;/&gt;&lt;wsp:rsid wsp:val=&quot;006D136D&quot;/&gt;&lt;wsp:rsid wsp:val=&quot;006D1C7D&quot;/&gt;&lt;wsp:rsid wsp:val=&quot;006D2013&quot;/&gt;&lt;wsp:rsid wsp:val=&quot;006D213A&quot;/&gt;&lt;wsp:rsid wsp:val=&quot;006D25EA&quot;/&gt;&lt;wsp:rsid wsp:val=&quot;006D26F1&quot;/&gt;&lt;wsp:rsid wsp:val=&quot;006D26F3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855&quot;/&gt;&lt;wsp:rsid wsp:val=&quot;006D38F8&quot;/&gt;&lt;wsp:rsid wsp:val=&quot;006D3A16&quot;/&gt;&lt;wsp:rsid wsp:val=&quot;006D3A58&quot;/&gt;&lt;wsp:rsid wsp:val=&quot;006D3BE5&quot;/&gt;&lt;wsp:rsid wsp:val=&quot;006D3DED&quot;/&gt;&lt;wsp:rsid wsp:val=&quot;006D4081&quot;/&gt;&lt;wsp:rsid wsp:val=&quot;006D40A8&quot;/&gt;&lt;wsp:rsid wsp:val=&quot;006D4214&quot;/&gt;&lt;wsp:rsid wsp:val=&quot;006D42E3&quot;/&gt;&lt;wsp:rsid wsp:val=&quot;006D49A3&quot;/&gt;&lt;wsp:rsid wsp:val=&quot;006D4B66&quot;/&gt;&lt;wsp:rsid wsp:val=&quot;006D4E34&quot;/&gt;&lt;wsp:rsid wsp:val=&quot;006D4F3D&quot;/&gt;&lt;wsp:rsid wsp:val=&quot;006D5075&quot;/&gt;&lt;wsp:rsid wsp:val=&quot;006D5213&quot;/&gt;&lt;wsp:rsid wsp:val=&quot;006D5506&quot;/&gt;&lt;wsp:rsid wsp:val=&quot;006D5617&quot;/&gt;&lt;wsp:rsid wsp:val=&quot;006D5D21&quot;/&gt;&lt;wsp:rsid wsp:val=&quot;006D5DE5&quot;/&gt;&lt;wsp:rsid wsp:val=&quot;006D5E6C&quot;/&gt;&lt;wsp:rsid wsp:val=&quot;006D62C9&quot;/&gt;&lt;wsp:rsid wsp:val=&quot;006D634E&quot;/&gt;&lt;wsp:rsid wsp:val=&quot;006D645C&quot;/&gt;&lt;wsp:rsid wsp:val=&quot;006D6698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230&quot;/&gt;&lt;wsp:rsid wsp:val=&quot;006E1BAB&quot;/&gt;&lt;wsp:rsid wsp:val=&quot;006E1C8E&quot;/&gt;&lt;wsp:rsid wsp:val=&quot;006E1D02&quot;/&gt;&lt;wsp:rsid wsp:val=&quot;006E2030&quot;/&gt;&lt;wsp:rsid wsp:val=&quot;006E206D&quot;/&gt;&lt;wsp:rsid wsp:val=&quot;006E20F4&quot;/&gt;&lt;wsp:rsid wsp:val=&quot;006E2258&quot;/&gt;&lt;wsp:rsid wsp:val=&quot;006E2A91&quot;/&gt;&lt;wsp:rsid wsp:val=&quot;006E2E1F&quot;/&gt;&lt;wsp:rsid wsp:val=&quot;006E2E70&quot;/&gt;&lt;wsp:rsid wsp:val=&quot;006E31FA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FFF&quot;/&gt;&lt;wsp:rsid wsp:val=&quot;006E40C2&quot;/&gt;&lt;wsp:rsid wsp:val=&quot;006E42E2&quot;/&gt;&lt;wsp:rsid wsp:val=&quot;006E4AAA&quot;/&gt;&lt;wsp:rsid wsp:val=&quot;006E4B1A&quot;/&gt;&lt;wsp:rsid wsp:val=&quot;006E52D0&quot;/&gt;&lt;wsp:rsid wsp:val=&quot;006E5530&quot;/&gt;&lt;wsp:rsid wsp:val=&quot;006E57DA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DC2&quot;/&gt;&lt;wsp:rsid wsp:val=&quot;006E6E82&quot;/&gt;&lt;wsp:rsid wsp:val=&quot;006E7414&quot;/&gt;&lt;wsp:rsid wsp:val=&quot;006E75F9&quot;/&gt;&lt;wsp:rsid wsp:val=&quot;006E7666&quot;/&gt;&lt;wsp:rsid wsp:val=&quot;006E7936&quot;/&gt;&lt;wsp:rsid wsp:val=&quot;006E7A1A&quot;/&gt;&lt;wsp:rsid wsp:val=&quot;006E7B73&quot;/&gt;&lt;wsp:rsid wsp:val=&quot;006E7D4F&quot;/&gt;&lt;wsp:rsid wsp:val=&quot;006E7DDA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659&quot;/&gt;&lt;wsp:rsid wsp:val=&quot;006F1736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ACD&quot;/&gt;&lt;wsp:rsid wsp:val=&quot;006F2B54&quot;/&gt;&lt;wsp:rsid wsp:val=&quot;006F2C9E&quot;/&gt;&lt;wsp:rsid wsp:val=&quot;006F2D4D&quot;/&gt;&lt;wsp:rsid wsp:val=&quot;006F2F79&quot;/&gt;&lt;wsp:rsid wsp:val=&quot;006F32F8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6060&quot;/&gt;&lt;wsp:rsid wsp:val=&quot;006F6073&quot;/&gt;&lt;wsp:rsid wsp:val=&quot;006F61B7&quot;/&gt;&lt;wsp:rsid wsp:val=&quot;006F64A4&quot;/&gt;&lt;wsp:rsid wsp:val=&quot;006F6610&quot;/&gt;&lt;wsp:rsid wsp:val=&quot;006F6844&quot;/&gt;&lt;wsp:rsid wsp:val=&quot;006F68ED&quot;/&gt;&lt;wsp:rsid wsp:val=&quot;006F6CD5&quot;/&gt;&lt;wsp:rsid wsp:val=&quot;006F6ECC&quot;/&gt;&lt;wsp:rsid wsp:val=&quot;006F6FD3&quot;/&gt;&lt;wsp:rsid wsp:val=&quot;006F7020&quot;/&gt;&lt;wsp:rsid wsp:val=&quot;006F72AB&quot;/&gt;&lt;wsp:rsid wsp:val=&quot;006F7393&quot;/&gt;&lt;wsp:rsid wsp:val=&quot;006F742E&quot;/&gt;&lt;wsp:rsid wsp:val=&quot;006F76C2&quot;/&gt;&lt;wsp:rsid wsp:val=&quot;006F774F&quot;/&gt;&lt;wsp:rsid wsp:val=&quot;006F7889&quot;/&gt;&lt;wsp:rsid wsp:val=&quot;006F78A2&quot;/&gt;&lt;wsp:rsid wsp:val=&quot;006F7A88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64&quot;/&gt;&lt;wsp:rsid wsp:val=&quot;00700CAA&quot;/&gt;&lt;wsp:rsid wsp:val=&quot;00701020&quot;/&gt;&lt;wsp:rsid wsp:val=&quot;0070106C&quot;/&gt;&lt;wsp:rsid wsp:val=&quot;00701292&quot;/&gt;&lt;wsp:rsid wsp:val=&quot;00701409&quot;/&gt;&lt;wsp:rsid wsp:val=&quot;007014BE&quot;/&gt;&lt;wsp:rsid wsp:val=&quot;007015AB&quot;/&gt;&lt;wsp:rsid wsp:val=&quot;007018B7&quot;/&gt;&lt;wsp:rsid wsp:val=&quot;007018E3&quot;/&gt;&lt;wsp:rsid wsp:val=&quot;0070198E&quot;/&gt;&lt;wsp:rsid wsp:val=&quot;00701E29&quot;/&gt;&lt;wsp:rsid wsp:val=&quot;00701E9B&quot;/&gt;&lt;wsp:rsid wsp:val=&quot;00702772&quot;/&gt;&lt;wsp:rsid wsp:val=&quot;00702C9F&quot;/&gt;&lt;wsp:rsid wsp:val=&quot;00702F71&quot;/&gt;&lt;wsp:rsid wsp:val=&quot;00702F9E&quot;/&gt;&lt;wsp:rsid wsp:val=&quot;00702FCB&quot;/&gt;&lt;wsp:rsid wsp:val=&quot;00703274&quot;/&gt;&lt;wsp:rsid wsp:val=&quot;0070341A&quot;/&gt;&lt;wsp:rsid wsp:val=&quot;00703584&quot;/&gt;&lt;wsp:rsid wsp:val=&quot;00703C82&quot;/&gt;&lt;wsp:rsid wsp:val=&quot;007042EF&quot;/&gt;&lt;wsp:rsid wsp:val=&quot;00704356&quot;/&gt;&lt;wsp:rsid wsp:val=&quot;007043C4&quot;/&gt;&lt;wsp:rsid wsp:val=&quot;00704506&quot;/&gt;&lt;wsp:rsid wsp:val=&quot;00704D95&quot;/&gt;&lt;wsp:rsid wsp:val=&quot;00704DD9&quot;/&gt;&lt;wsp:rsid wsp:val=&quot;00704E52&quot;/&gt;&lt;wsp:rsid wsp:val=&quot;00705093&quot;/&gt;&lt;wsp:rsid wsp:val=&quot;007050FF&quot;/&gt;&lt;wsp:rsid wsp:val=&quot;00705140&quot;/&gt;&lt;wsp:rsid wsp:val=&quot;007051A5&quot;/&gt;&lt;wsp:rsid wsp:val=&quot;00705723&quot;/&gt;&lt;wsp:rsid wsp:val=&quot;00705795&quot;/&gt;&lt;wsp:rsid wsp:val=&quot;0070580D&quot;/&gt;&lt;wsp:rsid wsp:val=&quot;00705903&quot;/&gt;&lt;wsp:rsid wsp:val=&quot;007059CC&quot;/&gt;&lt;wsp:rsid wsp:val=&quot;00705A4A&quot;/&gt;&lt;wsp:rsid wsp:val=&quot;00705A8F&quot;/&gt;&lt;wsp:rsid wsp:val=&quot;00705F99&quot;/&gt;&lt;wsp:rsid wsp:val=&quot;00705FB7&quot;/&gt;&lt;wsp:rsid wsp:val=&quot;00706097&quot;/&gt;&lt;wsp:rsid wsp:val=&quot;00706594&quot;/&gt;&lt;wsp:rsid wsp:val=&quot;007067C2&quot;/&gt;&lt;wsp:rsid wsp:val=&quot;007068A6&quot;/&gt;&lt;wsp:rsid wsp:val=&quot;00706AC7&quot;/&gt;&lt;wsp:rsid wsp:val=&quot;00706D71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51D&quot;/&gt;&lt;wsp:rsid wsp:val=&quot;007108EE&quot;/&gt;&lt;wsp:rsid wsp:val=&quot;00710957&quot;/&gt;&lt;wsp:rsid wsp:val=&quot;00710B0A&quot;/&gt;&lt;wsp:rsid wsp:val=&quot;00710E74&quot;/&gt;&lt;wsp:rsid wsp:val=&quot;00710E76&quot;/&gt;&lt;wsp:rsid wsp:val=&quot;007111E3&quot;/&gt;&lt;wsp:rsid wsp:val=&quot;0071137D&quot;/&gt;&lt;wsp:rsid wsp:val=&quot;007113F8&quot;/&gt;&lt;wsp:rsid wsp:val=&quot;007117A5&quot;/&gt;&lt;wsp:rsid wsp:val=&quot;007118DF&quot;/&gt;&lt;wsp:rsid wsp:val=&quot;00711C8D&quot;/&gt;&lt;wsp:rsid wsp:val=&quot;00712128&quot;/&gt;&lt;wsp:rsid wsp:val=&quot;00712145&quot;/&gt;&lt;wsp:rsid wsp:val=&quot;0071229F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F31&quot;/&gt;&lt;wsp:rsid wsp:val=&quot;00714188&quot;/&gt;&lt;wsp:rsid wsp:val=&quot;00714296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538&quot;/&gt;&lt;wsp:rsid wsp:val=&quot;007156DE&quot;/&gt;&lt;wsp:rsid wsp:val=&quot;00715744&quot;/&gt;&lt;wsp:rsid wsp:val=&quot;00715AA3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730&quot;/&gt;&lt;wsp:rsid wsp:val=&quot;00716DB8&quot;/&gt;&lt;wsp:rsid wsp:val=&quot;0071736F&quot;/&gt;&lt;wsp:rsid wsp:val=&quot;007175F9&quot;/&gt;&lt;wsp:rsid wsp:val=&quot;00717662&quot;/&gt;&lt;wsp:rsid wsp:val=&quot;00717685&quot;/&gt;&lt;wsp:rsid wsp:val=&quot;00717789&quot;/&gt;&lt;wsp:rsid wsp:val=&quot;00717928&quot;/&gt;&lt;wsp:rsid wsp:val=&quot;00717D37&quot;/&gt;&lt;wsp:rsid wsp:val=&quot;00717EFE&quot;/&gt;&lt;wsp:rsid wsp:val=&quot;007201D1&quot;/&gt;&lt;wsp:rsid wsp:val=&quot;007208C9&quot;/&gt;&lt;wsp:rsid wsp:val=&quot;00720D27&quot;/&gt;&lt;wsp:rsid wsp:val=&quot;00720FE1&quot;/&gt;&lt;wsp:rsid wsp:val=&quot;00720FF2&quot;/&gt;&lt;wsp:rsid wsp:val=&quot;00721225&quot;/&gt;&lt;wsp:rsid wsp:val=&quot;00721595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477&quot;/&gt;&lt;wsp:rsid wsp:val=&quot;007225ED&quot;/&gt;&lt;wsp:rsid wsp:val=&quot;0072276B&quot;/&gt;&lt;wsp:rsid wsp:val=&quot;00722A7D&quot;/&gt;&lt;wsp:rsid wsp:val=&quot;00722CEB&quot;/&gt;&lt;wsp:rsid wsp:val=&quot;00722DE7&quot;/&gt;&lt;wsp:rsid wsp:val=&quot;007230BC&quot;/&gt;&lt;wsp:rsid wsp:val=&quot;0072325F&quot;/&gt;&lt;wsp:rsid wsp:val=&quot;0072345B&quot;/&gt;&lt;wsp:rsid wsp:val=&quot;00723627&quot;/&gt;&lt;wsp:rsid wsp:val=&quot;00723ABE&quot;/&gt;&lt;wsp:rsid wsp:val=&quot;00723FB5&quot;/&gt;&lt;wsp:rsid wsp:val=&quot;00723FD4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7E&quot;/&gt;&lt;wsp:rsid wsp:val=&quot;007252F6&quot;/&gt;&lt;wsp:rsid wsp:val=&quot;007253D7&quot;/&gt;&lt;wsp:rsid wsp:val=&quot;00725908&quot;/&gt;&lt;wsp:rsid wsp:val=&quot;00725A9B&quot;/&gt;&lt;wsp:rsid wsp:val=&quot;00725E72&quot;/&gt;&lt;wsp:rsid wsp:val=&quot;00726048&quot;/&gt;&lt;wsp:rsid wsp:val=&quot;00726172&quot;/&gt;&lt;wsp:rsid wsp:val=&quot;0072657B&quot;/&gt;&lt;wsp:rsid wsp:val=&quot;00726636&quot;/&gt;&lt;wsp:rsid wsp:val=&quot;0072677F&quot;/&gt;&lt;wsp:rsid wsp:val=&quot;00726DAA&quot;/&gt;&lt;wsp:rsid wsp:val=&quot;00727294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2141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311D&quot;/&gt;&lt;wsp:rsid wsp:val=&quot;007331CF&quot;/&gt;&lt;wsp:rsid wsp:val=&quot;00733615&quot;/&gt;&lt;wsp:rsid wsp:val=&quot;00733731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99F&quot;/&gt;&lt;wsp:rsid wsp:val=&quot;00734DDB&quot;/&gt;&lt;wsp:rsid wsp:val=&quot;00734FC2&quot;/&gt;&lt;wsp:rsid wsp:val=&quot;00735998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68A&quot;/&gt;&lt;wsp:rsid wsp:val=&quot;0073768D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5A2&quot;/&gt;&lt;wsp:rsid wsp:val=&quot;0074082B&quot;/&gt;&lt;wsp:rsid wsp:val=&quot;00740BA9&quot;/&gt;&lt;wsp:rsid wsp:val=&quot;0074106A&quot;/&gt;&lt;wsp:rsid wsp:val=&quot;007410EC&quot;/&gt;&lt;wsp:rsid wsp:val=&quot;007411C7&quot;/&gt;&lt;wsp:rsid wsp:val=&quot;0074164C&quot;/&gt;&lt;wsp:rsid wsp:val=&quot;0074167B&quot;/&gt;&lt;wsp:rsid wsp:val=&quot;007417C7&quot;/&gt;&lt;wsp:rsid wsp:val=&quot;00741893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68&quot;/&gt;&lt;wsp:rsid wsp:val=&quot;00742D1D&quot;/&gt;&lt;wsp:rsid wsp:val=&quot;00742E74&quot;/&gt;&lt;wsp:rsid wsp:val=&quot;00743030&quot;/&gt;&lt;wsp:rsid wsp:val=&quot;007435EA&quot;/&gt;&lt;wsp:rsid wsp:val=&quot;00743672&quot;/&gt;&lt;wsp:rsid wsp:val=&quot;007436EA&quot;/&gt;&lt;wsp:rsid wsp:val=&quot;00743B10&quot;/&gt;&lt;wsp:rsid wsp:val=&quot;00743E19&quot;/&gt;&lt;wsp:rsid wsp:val=&quot;00743E5D&quot;/&gt;&lt;wsp:rsid wsp:val=&quot;00743EDF&quot;/&gt;&lt;wsp:rsid wsp:val=&quot;0074414F&quot;/&gt;&lt;wsp:rsid wsp:val=&quot;00744321&quot;/&gt;&lt;wsp:rsid wsp:val=&quot;00744714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F9F&quot;/&gt;&lt;wsp:rsid wsp:val=&quot;00745585&quot;/&gt;&lt;wsp:rsid wsp:val=&quot;00745668&quot;/&gt;&lt;wsp:rsid wsp:val=&quot;0074583D&quot;/&gt;&lt;wsp:rsid wsp:val=&quot;00745B16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B3D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E71&quot;/&gt;&lt;wsp:rsid wsp:val=&quot;0075117C&quot;/&gt;&lt;wsp:rsid wsp:val=&quot;007511A6&quot;/&gt;&lt;wsp:rsid wsp:val=&quot;00751438&quot;/&gt;&lt;wsp:rsid wsp:val=&quot;00751599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613&quot;/&gt;&lt;wsp:rsid wsp:val=&quot;0075280E&quot;/&gt;&lt;wsp:rsid wsp:val=&quot;00752CD9&quot;/&gt;&lt;wsp:rsid wsp:val=&quot;00752F22&quot;/&gt;&lt;wsp:rsid wsp:val=&quot;007530F8&quot;/&gt;&lt;wsp:rsid wsp:val=&quot;00753121&quot;/&gt;&lt;wsp:rsid wsp:val=&quot;007533D7&quot;/&gt;&lt;wsp:rsid wsp:val=&quot;00753551&quot;/&gt;&lt;wsp:rsid wsp:val=&quot;007538F9&quot;/&gt;&lt;wsp:rsid wsp:val=&quot;007539DD&quot;/&gt;&lt;wsp:rsid wsp:val=&quot;00753AB3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446&quot;/&gt;&lt;wsp:rsid wsp:val=&quot;0075445B&quot;/&gt;&lt;wsp:rsid wsp:val=&quot;00754929&quot;/&gt;&lt;wsp:rsid wsp:val=&quot;0075495C&quot;/&gt;&lt;wsp:rsid wsp:val=&quot;007552F7&quot;/&gt;&lt;wsp:rsid wsp:val=&quot;007554CB&quot;/&gt;&lt;wsp:rsid wsp:val=&quot;007554D3&quot;/&gt;&lt;wsp:rsid wsp:val=&quot;007557C9&quot;/&gt;&lt;wsp:rsid wsp:val=&quot;00755831&quot;/&gt;&lt;wsp:rsid wsp:val=&quot;00755F36&quot;/&gt;&lt;wsp:rsid wsp:val=&quot;007560BC&quot;/&gt;&lt;wsp:rsid wsp:val=&quot;0075626B&quot;/&gt;&lt;wsp:rsid wsp:val=&quot;007565A3&quot;/&gt;&lt;wsp:rsid wsp:val=&quot;00756873&quot;/&gt;&lt;wsp:rsid wsp:val=&quot;00756960&quot;/&gt;&lt;wsp:rsid wsp:val=&quot;00756BAC&quot;/&gt;&lt;wsp:rsid wsp:val=&quot;00756BB9&quot;/&gt;&lt;wsp:rsid wsp:val=&quot;00756F02&quot;/&gt;&lt;wsp:rsid wsp:val=&quot;00756FB3&quot;/&gt;&lt;wsp:rsid wsp:val=&quot;00757126&quot;/&gt;&lt;wsp:rsid wsp:val=&quot;0075713C&quot;/&gt;&lt;wsp:rsid wsp:val=&quot;00757684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7A2&quot;/&gt;&lt;wsp:rsid wsp:val=&quot;00760994&quot;/&gt;&lt;wsp:rsid wsp:val=&quot;00760FCC&quot;/&gt;&lt;wsp:rsid wsp:val=&quot;007616F9&quot;/&gt;&lt;wsp:rsid wsp:val=&quot;00761925&quot;/&gt;&lt;wsp:rsid wsp:val=&quot;00761C1D&quot;/&gt;&lt;wsp:rsid wsp:val=&quot;00761F1E&quot;/&gt;&lt;wsp:rsid wsp:val=&quot;00761FFE&quot;/&gt;&lt;wsp:rsid wsp:val=&quot;00762369&quot;/&gt;&lt;wsp:rsid wsp:val=&quot;0076291D&quot;/&gt;&lt;wsp:rsid wsp:val=&quot;00762A11&quot;/&gt;&lt;wsp:rsid wsp:val=&quot;00762C1B&quot;/&gt;&lt;wsp:rsid wsp:val=&quot;00762E92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E76&quot;/&gt;&lt;wsp:rsid wsp:val=&quot;00763FA9&quot;/&gt;&lt;wsp:rsid wsp:val=&quot;00764188&quot;/&gt;&lt;wsp:rsid wsp:val=&quot;0076440D&quot;/&gt;&lt;wsp:rsid wsp:val=&quot;0076445F&quot;/&gt;&lt;wsp:rsid wsp:val=&quot;007645BC&quot;/&gt;&lt;wsp:rsid wsp:val=&quot;007648B0&quot;/&gt;&lt;wsp:rsid wsp:val=&quot;00764DEF&quot;/&gt;&lt;wsp:rsid wsp:val=&quot;00765201&quot;/&gt;&lt;wsp:rsid wsp:val=&quot;00765479&quot;/&gt;&lt;wsp:rsid wsp:val=&quot;007659B0&quot;/&gt;&lt;wsp:rsid wsp:val=&quot;00765A4E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D3A&quot;/&gt;&lt;wsp:rsid wsp:val=&quot;00766E30&quot;/&gt;&lt;wsp:rsid wsp:val=&quot;00766F65&quot;/&gt;&lt;wsp:rsid wsp:val=&quot;007671AE&quot;/&gt;&lt;wsp:rsid wsp:val=&quot;00767260&quot;/&gt;&lt;wsp:rsid wsp:val=&quot;007673C2&quot;/&gt;&lt;wsp:rsid wsp:val=&quot;00767762&quot;/&gt;&lt;wsp:rsid wsp:val=&quot;007677C4&quot;/&gt;&lt;wsp:rsid wsp:val=&quot;00767A42&quot;/&gt;&lt;wsp:rsid wsp:val=&quot;00767DE5&quot;/&gt;&lt;wsp:rsid wsp:val=&quot;00767E68&quot;/&gt;&lt;wsp:rsid wsp:val=&quot;00767F9B&quot;/&gt;&lt;wsp:rsid wsp:val=&quot;0077019D&quot;/&gt;&lt;wsp:rsid wsp:val=&quot;007702AA&quot;/&gt;&lt;wsp:rsid wsp:val=&quot;00770608&quot;/&gt;&lt;wsp:rsid wsp:val=&quot;0077061A&quot;/&gt;&lt;wsp:rsid wsp:val=&quot;00770676&quot;/&gt;&lt;wsp:rsid wsp:val=&quot;0077074A&quot;/&gt;&lt;wsp:rsid wsp:val=&quot;007708B3&quot;/&gt;&lt;wsp:rsid wsp:val=&quot;00770B40&quot;/&gt;&lt;wsp:rsid wsp:val=&quot;00770B86&quot;/&gt;&lt;wsp:rsid wsp:val=&quot;00770C9C&quot;/&gt;&lt;wsp:rsid wsp:val=&quot;00771080&quot;/&gt;&lt;wsp:rsid wsp:val=&quot;00771365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1E4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CE7&quot;/&gt;&lt;wsp:rsid wsp:val=&quot;00773FE5&quot;/&gt;&lt;wsp:rsid wsp:val=&quot;00774054&quot;/&gt;&lt;wsp:rsid wsp:val=&quot;007741BA&quot;/&gt;&lt;wsp:rsid wsp:val=&quot;00774460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865&quot;/&gt;&lt;wsp:rsid wsp:val=&quot;00775AE6&quot;/&gt;&lt;wsp:rsid wsp:val=&quot;00775B26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DD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DF6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DC&quot;/&gt;&lt;wsp:rsid wsp:val=&quot;007807D0&quot;/&gt;&lt;wsp:rsid wsp:val=&quot;0078087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75&quot;/&gt;&lt;wsp:rsid wsp:val=&quot;00781815&quot;/&gt;&lt;wsp:rsid wsp:val=&quot;00781C09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407&quot;/&gt;&lt;wsp:rsid wsp:val=&quot;00784563&quot;/&gt;&lt;wsp:rsid wsp:val=&quot;00784AEC&quot;/&gt;&lt;wsp:rsid wsp:val=&quot;00784B10&quot;/&gt;&lt;wsp:rsid wsp:val=&quot;00784B83&quot;/&gt;&lt;wsp:rsid wsp:val=&quot;00784BCE&quot;/&gt;&lt;wsp:rsid wsp:val=&quot;00784C27&quot;/&gt;&lt;wsp:rsid wsp:val=&quot;00784CB5&quot;/&gt;&lt;wsp:rsid wsp:val=&quot;00784E1E&quot;/&gt;&lt;wsp:rsid wsp:val=&quot;00784EBC&quot;/&gt;&lt;wsp:rsid wsp:val=&quot;0078508E&quot;/&gt;&lt;wsp:rsid wsp:val=&quot;00785387&quot;/&gt;&lt;wsp:rsid wsp:val=&quot;00785AAE&quot;/&gt;&lt;wsp:rsid wsp:val=&quot;00785B2C&quot;/&gt;&lt;wsp:rsid wsp:val=&quot;00785B7C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864&quot;/&gt;&lt;wsp:rsid wsp:val=&quot;0078698F&quot;/&gt;&lt;wsp:rsid wsp:val=&quot;00786A87&quot;/&gt;&lt;wsp:rsid wsp:val=&quot;00786B5D&quot;/&gt;&lt;wsp:rsid wsp:val=&quot;00787024&quot;/&gt;&lt;wsp:rsid wsp:val=&quot;0078727D&quot;/&gt;&lt;wsp:rsid wsp:val=&quot;00787342&quot;/&gt;&lt;wsp:rsid wsp:val=&quot;007876CA&quot;/&gt;&lt;wsp:rsid wsp:val=&quot;007877DE&quot;/&gt;&lt;wsp:rsid wsp:val=&quot;007878D9&quot;/&gt;&lt;wsp:rsid wsp:val=&quot;00787E20&quot;/&gt;&lt;wsp:rsid wsp:val=&quot;00787E33&quot;/&gt;&lt;wsp:rsid wsp:val=&quot;00787F1D&quot;/&gt;&lt;wsp:rsid wsp:val=&quot;00790237&quot;/&gt;&lt;wsp:rsid wsp:val=&quot;0079035E&quot;/&gt;&lt;wsp:rsid wsp:val=&quot;0079072A&quot;/&gt;&lt;wsp:rsid wsp:val=&quot;00790732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639&quot;/&gt;&lt;wsp:rsid wsp:val=&quot;00791780&quot;/&gt;&lt;wsp:rsid wsp:val=&quot;00791BF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BF8&quot;/&gt;&lt;wsp:rsid wsp:val=&quot;00792EFD&quot;/&gt;&lt;wsp:rsid wsp:val=&quot;00792F1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630&quot;/&gt;&lt;wsp:rsid wsp:val=&quot;007946BA&quot;/&gt;&lt;wsp:rsid wsp:val=&quot;007947B2&quot;/&gt;&lt;wsp:rsid wsp:val=&quot;00794CB0&quot;/&gt;&lt;wsp:rsid wsp:val=&quot;00794D03&quot;/&gt;&lt;wsp:rsid wsp:val=&quot;00794F7B&quot;/&gt;&lt;wsp:rsid wsp:val=&quot;0079532A&quot;/&gt;&lt;wsp:rsid wsp:val=&quot;00795504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E3&quot;/&gt;&lt;wsp:rsid wsp:val=&quot;0079671E&quot;/&gt;&lt;wsp:rsid wsp:val=&quot;00796B64&quot;/&gt;&lt;wsp:rsid wsp:val=&quot;00796CD4&quot;/&gt;&lt;wsp:rsid wsp:val=&quot;007974EE&quot;/&gt;&lt;wsp:rsid wsp:val=&quot;0079753C&quot;/&gt;&lt;wsp:rsid wsp:val=&quot;00797570&quot;/&gt;&lt;wsp:rsid wsp:val=&quot;0079785B&quot;/&gt;&lt;wsp:rsid wsp:val=&quot;00797AF9&quot;/&gt;&lt;wsp:rsid wsp:val=&quot;00797B87&quot;/&gt;&lt;wsp:rsid wsp:val=&quot;00797EC1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08&quot;/&gt;&lt;wsp:rsid wsp:val=&quot;007A2997&quot;/&gt;&lt;wsp:rsid wsp:val=&quot;007A2D82&quot;/&gt;&lt;wsp:rsid wsp:val=&quot;007A2E8D&quot;/&gt;&lt;wsp:rsid wsp:val=&quot;007A2F8D&quot;/&gt;&lt;wsp:rsid wsp:val=&quot;007A300D&quot;/&gt;&lt;wsp:rsid wsp:val=&quot;007A3173&quot;/&gt;&lt;wsp:rsid wsp:val=&quot;007A335E&quot;/&gt;&lt;wsp:rsid wsp:val=&quot;007A34A5&quot;/&gt;&lt;wsp:rsid wsp:val=&quot;007A354A&quot;/&gt;&lt;wsp:rsid wsp:val=&quot;007A3B04&quot;/&gt;&lt;wsp:rsid wsp:val=&quot;007A3D3E&quot;/&gt;&lt;wsp:rsid wsp:val=&quot;007A3D6D&quot;/&gt;&lt;wsp:rsid wsp:val=&quot;007A4377&quot;/&gt;&lt;wsp:rsid wsp:val=&quot;007A45EC&quot;/&gt;&lt;wsp:rsid wsp:val=&quot;007A45FE&quot;/&gt;&lt;wsp:rsid wsp:val=&quot;007A4911&quot;/&gt;&lt;wsp:rsid wsp:val=&quot;007A4ADF&quot;/&gt;&lt;wsp:rsid wsp:val=&quot;007A5C48&quot;/&gt;&lt;wsp:rsid wsp:val=&quot;007A5C49&quot;/&gt;&lt;wsp:rsid wsp:val=&quot;007A5F95&quot;/&gt;&lt;wsp:rsid wsp:val=&quot;007A60F6&quot;/&gt;&lt;wsp:rsid wsp:val=&quot;007A635B&quot;/&gt;&lt;wsp:rsid wsp:val=&quot;007A652B&quot;/&gt;&lt;wsp:rsid wsp:val=&quot;007A67A4&quot;/&gt;&lt;wsp:rsid wsp:val=&quot;007A67AE&quot;/&gt;&lt;wsp:rsid wsp:val=&quot;007A67DB&quot;/&gt;&lt;wsp:rsid wsp:val=&quot;007A6C0A&quot;/&gt;&lt;wsp:rsid wsp:val=&quot;007A6C27&quot;/&gt;&lt;wsp:rsid wsp:val=&quot;007A6DE1&quot;/&gt;&lt;wsp:rsid wsp:val=&quot;007A6E12&quot;/&gt;&lt;wsp:rsid wsp:val=&quot;007A6F00&quot;/&gt;&lt;wsp:rsid wsp:val=&quot;007A7030&quot;/&gt;&lt;wsp:rsid wsp:val=&quot;007A70F7&quot;/&gt;&lt;wsp:rsid wsp:val=&quot;007A72DB&quot;/&gt;&lt;wsp:rsid wsp:val=&quot;007A739B&quot;/&gt;&lt;wsp:rsid wsp:val=&quot;007A7D04&quot;/&gt;&lt;wsp:rsid wsp:val=&quot;007A7F42&quot;/&gt;&lt;wsp:rsid wsp:val=&quot;007B0099&quot;/&gt;&lt;wsp:rsid wsp:val=&quot;007B03A6&quot;/&gt;&lt;wsp:rsid wsp:val=&quot;007B03DD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B51&quot;/&gt;&lt;wsp:rsid wsp:val=&quot;007B1CA3&quot;/&gt;&lt;wsp:rsid wsp:val=&quot;007B1D1F&quot;/&gt;&lt;wsp:rsid wsp:val=&quot;007B25F3&quot;/&gt;&lt;wsp:rsid wsp:val=&quot;007B2CC6&quot;/&gt;&lt;wsp:rsid wsp:val=&quot;007B2E4C&quot;/&gt;&lt;wsp:rsid wsp:val=&quot;007B2F2E&quot;/&gt;&lt;wsp:rsid wsp:val=&quot;007B321B&quot;/&gt;&lt;wsp:rsid wsp:val=&quot;007B3266&quot;/&gt;&lt;wsp:rsid wsp:val=&quot;007B372A&quot;/&gt;&lt;wsp:rsid wsp:val=&quot;007B3BFB&quot;/&gt;&lt;wsp:rsid wsp:val=&quot;007B3D13&quot;/&gt;&lt;wsp:rsid wsp:val=&quot;007B3D91&quot;/&gt;&lt;wsp:rsid wsp:val=&quot;007B407C&quot;/&gt;&lt;wsp:rsid wsp:val=&quot;007B412F&quot;/&gt;&lt;wsp:rsid wsp:val=&quot;007B41C3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DE6&quot;/&gt;&lt;wsp:rsid wsp:val=&quot;007B60E8&quot;/&gt;&lt;wsp:rsid wsp:val=&quot;007B6237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3AB&quot;/&gt;&lt;wsp:rsid wsp:val=&quot;007B7459&quot;/&gt;&lt;wsp:rsid wsp:val=&quot;007B74F5&quot;/&gt;&lt;wsp:rsid wsp:val=&quot;007B75FE&quot;/&gt;&lt;wsp:rsid wsp:val=&quot;007B7EBC&quot;/&gt;&lt;wsp:rsid wsp:val=&quot;007B7ED2&quot;/&gt;&lt;wsp:rsid wsp:val=&quot;007C05BC&quot;/&gt;&lt;wsp:rsid wsp:val=&quot;007C061C&quot;/&gt;&lt;wsp:rsid wsp:val=&quot;007C0817&quot;/&gt;&lt;wsp:rsid wsp:val=&quot;007C0848&quot;/&gt;&lt;wsp:rsid wsp:val=&quot;007C08F5&quot;/&gt;&lt;wsp:rsid wsp:val=&quot;007C0F3C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D3A&quot;/&gt;&lt;wsp:rsid wsp:val=&quot;007C1E20&quot;/&gt;&lt;wsp:rsid wsp:val=&quot;007C1EC0&quot;/&gt;&lt;wsp:rsid wsp:val=&quot;007C2190&quot;/&gt;&lt;wsp:rsid wsp:val=&quot;007C2652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9D0&quot;/&gt;&lt;wsp:rsid wsp:val=&quot;007C4A77&quot;/&gt;&lt;wsp:rsid wsp:val=&quot;007C4ECE&quot;/&gt;&lt;wsp:rsid wsp:val=&quot;007C4EFE&quot;/&gt;&lt;wsp:rsid wsp:val=&quot;007C518A&quot;/&gt;&lt;wsp:rsid wsp:val=&quot;007C545A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EA3&quot;/&gt;&lt;wsp:rsid wsp:val=&quot;007D20E3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583&quot;/&gt;&lt;wsp:rsid wsp:val=&quot;007D3729&quot;/&gt;&lt;wsp:rsid wsp:val=&quot;007D385F&quot;/&gt;&lt;wsp:rsid wsp:val=&quot;007D3B53&quot;/&gt;&lt;wsp:rsid wsp:val=&quot;007D3D22&quot;/&gt;&lt;wsp:rsid wsp:val=&quot;007D3F1E&quot;/&gt;&lt;wsp:rsid wsp:val=&quot;007D42EF&quot;/&gt;&lt;wsp:rsid wsp:val=&quot;007D456B&quot;/&gt;&lt;wsp:rsid wsp:val=&quot;007D49D7&quot;/&gt;&lt;wsp:rsid wsp:val=&quot;007D4AD7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610B&quot;/&gt;&lt;wsp:rsid wsp:val=&quot;007D62A6&quot;/&gt;&lt;wsp:rsid wsp:val=&quot;007D636F&quot;/&gt;&lt;wsp:rsid wsp:val=&quot;007D6804&quot;/&gt;&lt;wsp:rsid wsp:val=&quot;007D75B4&quot;/&gt;&lt;wsp:rsid wsp:val=&quot;007D7937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57F&quot;/&gt;&lt;wsp:rsid wsp:val=&quot;007E1628&quot;/&gt;&lt;wsp:rsid wsp:val=&quot;007E1BB6&quot;/&gt;&lt;wsp:rsid wsp:val=&quot;007E1D1D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2EF4&quot;/&gt;&lt;wsp:rsid wsp:val=&quot;007E3006&quot;/&gt;&lt;wsp:rsid wsp:val=&quot;007E33CA&quot;/&gt;&lt;wsp:rsid wsp:val=&quot;007E3435&quot;/&gt;&lt;wsp:rsid wsp:val=&quot;007E3885&quot;/&gt;&lt;wsp:rsid wsp:val=&quot;007E3974&quot;/&gt;&lt;wsp:rsid wsp:val=&quot;007E3B61&quot;/&gt;&lt;wsp:rsid wsp:val=&quot;007E3E0B&quot;/&gt;&lt;wsp:rsid wsp:val=&quot;007E3FCF&quot;/&gt;&lt;wsp:rsid wsp:val=&quot;007E46C0&quot;/&gt;&lt;wsp:rsid wsp:val=&quot;007E508E&quot;/&gt;&lt;wsp:rsid wsp:val=&quot;007E50A8&quot;/&gt;&lt;wsp:rsid wsp:val=&quot;007E5151&quot;/&gt;&lt;wsp:rsid wsp:val=&quot;007E517A&quot;/&gt;&lt;wsp:rsid wsp:val=&quot;007E5265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B47&quot;/&gt;&lt;wsp:rsid wsp:val=&quot;007E5CCC&quot;/&gt;&lt;wsp:rsid wsp:val=&quot;007E5F2E&quot;/&gt;&lt;wsp:rsid wsp:val=&quot;007E623B&quot;/&gt;&lt;wsp:rsid wsp:val=&quot;007E6587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6D5&quot;/&gt;&lt;wsp:rsid wsp:val=&quot;007E7A3F&quot;/&gt;&lt;wsp:rsid wsp:val=&quot;007E7AC3&quot;/&gt;&lt;wsp:rsid wsp:val=&quot;007E7CF2&quot;/&gt;&lt;wsp:rsid wsp:val=&quot;007F0324&quot;/&gt;&lt;wsp:rsid wsp:val=&quot;007F04C6&quot;/&gt;&lt;wsp:rsid wsp:val=&quot;007F086A&quot;/&gt;&lt;wsp:rsid wsp:val=&quot;007F0C49&quot;/&gt;&lt;wsp:rsid wsp:val=&quot;007F1A8D&quot;/&gt;&lt;wsp:rsid wsp:val=&quot;007F1BE1&quot;/&gt;&lt;wsp:rsid wsp:val=&quot;007F1C11&quot;/&gt;&lt;wsp:rsid wsp:val=&quot;007F1D62&quot;/&gt;&lt;wsp:rsid wsp:val=&quot;007F1D7B&quot;/&gt;&lt;wsp:rsid wsp:val=&quot;007F23FB&quot;/&gt;&lt;wsp:rsid wsp:val=&quot;007F24E0&quot;/&gt;&lt;wsp:rsid wsp:val=&quot;007F2544&quot;/&gt;&lt;wsp:rsid wsp:val=&quot;007F25AB&quot;/&gt;&lt;wsp:rsid wsp:val=&quot;007F278C&quot;/&gt;&lt;wsp:rsid wsp:val=&quot;007F2804&quot;/&gt;&lt;wsp:rsid wsp:val=&quot;007F287A&quot;/&gt;&lt;wsp:rsid wsp:val=&quot;007F2D8A&quot;/&gt;&lt;wsp:rsid wsp:val=&quot;007F33B4&quot;/&gt;&lt;wsp:rsid wsp:val=&quot;007F340B&quot;/&gt;&lt;wsp:rsid wsp:val=&quot;007F35F2&quot;/&gt;&lt;wsp:rsid wsp:val=&quot;007F39D0&quot;/&gt;&lt;wsp:rsid wsp:val=&quot;007F3B8D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6C2&quot;/&gt;&lt;wsp:rsid wsp:val=&quot;007F474C&quot;/&gt;&lt;wsp:rsid wsp:val=&quot;007F4862&quot;/&gt;&lt;wsp:rsid wsp:val=&quot;007F4BBD&quot;/&gt;&lt;wsp:rsid wsp:val=&quot;007F4C99&quot;/&gt;&lt;wsp:rsid wsp:val=&quot;007F4FC5&quot;/&gt;&lt;wsp:rsid wsp:val=&quot;007F52CF&quot;/&gt;&lt;wsp:rsid wsp:val=&quot;007F5EC6&quot;/&gt;&lt;wsp:rsid wsp:val=&quot;007F600A&quot;/&gt;&lt;wsp:rsid wsp:val=&quot;007F6266&quot;/&gt;&lt;wsp:rsid wsp:val=&quot;007F65B5&quot;/&gt;&lt;wsp:rsid wsp:val=&quot;007F68A6&quot;/&gt;&lt;wsp:rsid wsp:val=&quot;007F69C0&quot;/&gt;&lt;wsp:rsid wsp:val=&quot;007F6A12&quot;/&gt;&lt;wsp:rsid wsp:val=&quot;007F6DCA&quot;/&gt;&lt;wsp:rsid wsp:val=&quot;007F7307&quot;/&gt;&lt;wsp:rsid wsp:val=&quot;007F7595&quot;/&gt;&lt;wsp:rsid wsp:val=&quot;007F7728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81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F86&quot;/&gt;&lt;wsp:rsid wsp:val=&quot;008021FA&quot;/&gt;&lt;wsp:rsid wsp:val=&quot;008021FB&quot;/&gt;&lt;wsp:rsid wsp:val=&quot;0080226F&quot;/&gt;&lt;wsp:rsid wsp:val=&quot;00802308&quot;/&gt;&lt;wsp:rsid wsp:val=&quot;00802460&quot;/&gt;&lt;wsp:rsid wsp:val=&quot;0080284E&quot;/&gt;&lt;wsp:rsid wsp:val=&quot;00802B2D&quot;/&gt;&lt;wsp:rsid wsp:val=&quot;00802D5A&quot;/&gt;&lt;wsp:rsid wsp:val=&quot;00802D68&quot;/&gt;&lt;wsp:rsid wsp:val=&quot;008034C4&quot;/&gt;&lt;wsp:rsid wsp:val=&quot;0080355B&quot;/&gt;&lt;wsp:rsid wsp:val=&quot;008035C5&quot;/&gt;&lt;wsp:rsid wsp:val=&quot;008039BA&quot;/&gt;&lt;wsp:rsid wsp:val=&quot;00803BBC&quot;/&gt;&lt;wsp:rsid wsp:val=&quot;00803C05&quot;/&gt;&lt;wsp:rsid wsp:val=&quot;00803D34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5308&quot;/&gt;&lt;wsp:rsid wsp:val=&quot;008053FC&quot;/&gt;&lt;wsp:rsid wsp:val=&quot;0080599D&quot;/&gt;&lt;wsp:rsid wsp:val=&quot;00805A31&quot;/&gt;&lt;wsp:rsid wsp:val=&quot;00805BA2&quot;/&gt;&lt;wsp:rsid wsp:val=&quot;00805CC7&quot;/&gt;&lt;wsp:rsid wsp:val=&quot;00805D1D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A67&quot;/&gt;&lt;wsp:rsid wsp:val=&quot;00807AA6&quot;/&gt;&lt;wsp:rsid wsp:val=&quot;00807BBF&quot;/&gt;&lt;wsp:rsid wsp:val=&quot;00807C46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E9C&quot;/&gt;&lt;wsp:rsid wsp:val=&quot;00811F26&quot;/&gt;&lt;wsp:rsid wsp:val=&quot;00811FB7&quot;/&gt;&lt;wsp:rsid wsp:val=&quot;00812006&quot;/&gt;&lt;wsp:rsid wsp:val=&quot;008120B0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159&quot;/&gt;&lt;wsp:rsid wsp:val=&quot;008133D3&quot;/&gt;&lt;wsp:rsid wsp:val=&quot;008138D4&quot;/&gt;&lt;wsp:rsid wsp:val=&quot;00813B5F&quot;/&gt;&lt;wsp:rsid wsp:val=&quot;00813CC1&quot;/&gt;&lt;wsp:rsid wsp:val=&quot;00814203&quot;/&gt;&lt;wsp:rsid wsp:val=&quot;0081442E&quot;/&gt;&lt;wsp:rsid wsp:val=&quot;008144DD&quot;/&gt;&lt;wsp:rsid wsp:val=&quot;00814831&quot;/&gt;&lt;wsp:rsid wsp:val=&quot;008149D9&quot;/&gt;&lt;wsp:rsid wsp:val=&quot;00815074&quot;/&gt;&lt;wsp:rsid wsp:val=&quot;00815097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570&quot;/&gt;&lt;wsp:rsid wsp:val=&quot;00817816&quot;/&gt;&lt;wsp:rsid wsp:val=&quot;00817BE3&quot;/&gt;&lt;wsp:rsid wsp:val=&quot;008200BF&quot;/&gt;&lt;wsp:rsid wsp:val=&quot;008201D6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93&quot;/&gt;&lt;wsp:rsid wsp:val=&quot;008211A8&quot;/&gt;&lt;wsp:rsid wsp:val=&quot;0082126F&quot;/&gt;&lt;wsp:rsid wsp:val=&quot;0082135D&quot;/&gt;&lt;wsp:rsid wsp:val=&quot;00821564&quot;/&gt;&lt;wsp:rsid wsp:val=&quot;008216DE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CA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D&quot;/&gt;&lt;wsp:rsid wsp:val=&quot;00823A91&quot;/&gt;&lt;wsp:rsid wsp:val=&quot;00823BEB&quot;/&gt;&lt;wsp:rsid wsp:val=&quot;00823CED&quot;/&gt;&lt;wsp:rsid wsp:val=&quot;00824054&quot;/&gt;&lt;wsp:rsid wsp:val=&quot;0082427E&quot;/&gt;&lt;wsp:rsid wsp:val=&quot;0082427F&quot;/&gt;&lt;wsp:rsid wsp:val=&quot;00824B94&quot;/&gt;&lt;wsp:rsid wsp:val=&quot;00824CA2&quot;/&gt;&lt;wsp:rsid wsp:val=&quot;0082500D&quot;/&gt;&lt;wsp:rsid wsp:val=&quot;0082511A&quot;/&gt;&lt;wsp:rsid wsp:val=&quot;00825298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848&quot;/&gt;&lt;wsp:rsid wsp:val=&quot;008268A2&quot;/&gt;&lt;wsp:rsid wsp:val=&quot;008268DC&quot;/&gt;&lt;wsp:rsid wsp:val=&quot;00826B01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94A&quot;/&gt;&lt;wsp:rsid wsp:val=&quot;00827A40&quot;/&gt;&lt;wsp:rsid wsp:val=&quot;00827BC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CD&quot;/&gt;&lt;wsp:rsid wsp:val=&quot;008308D5&quot;/&gt;&lt;wsp:rsid wsp:val=&quot;00830FB1&quot;/&gt;&lt;wsp:rsid wsp:val=&quot;00831172&quot;/&gt;&lt;wsp:rsid wsp:val=&quot;008314EB&quot;/&gt;&lt;wsp:rsid wsp:val=&quot;00831588&quot;/&gt;&lt;wsp:rsid wsp:val=&quot;0083159B&quot;/&gt;&lt;wsp:rsid wsp:val=&quot;00831648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306F&quot;/&gt;&lt;wsp:rsid wsp:val=&quot;008335B5&quot;/&gt;&lt;wsp:rsid wsp:val=&quot;008335DF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71A&quot;/&gt;&lt;wsp:rsid wsp:val=&quot;0083578A&quot;/&gt;&lt;wsp:rsid wsp:val=&quot;00835885&quot;/&gt;&lt;wsp:rsid wsp:val=&quot;0083590E&quot;/&gt;&lt;wsp:rsid wsp:val=&quot;00835C63&quot;/&gt;&lt;wsp:rsid wsp:val=&quot;00835E10&quot;/&gt;&lt;wsp:rsid wsp:val=&quot;00835FBE&quot;/&gt;&lt;wsp:rsid wsp:val=&quot;00836477&quot;/&gt;&lt;wsp:rsid wsp:val=&quot;00836482&quot;/&gt;&lt;wsp:rsid wsp:val=&quot;008367F7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852&quot;/&gt;&lt;wsp:rsid wsp:val=&quot;00837BCA&quot;/&gt;&lt;wsp:rsid wsp:val=&quot;00840129&quot;/&gt;&lt;wsp:rsid wsp:val=&quot;00840271&quot;/&gt;&lt;wsp:rsid wsp:val=&quot;00840770&quot;/&gt;&lt;wsp:rsid wsp:val=&quot;00840BDD&quot;/&gt;&lt;wsp:rsid wsp:val=&quot;00840C07&quot;/&gt;&lt;wsp:rsid wsp:val=&quot;00841471&quot;/&gt;&lt;wsp:rsid wsp:val=&quot;00841556&quot;/&gt;&lt;wsp:rsid wsp:val=&quot;00841C55&quot;/&gt;&lt;wsp:rsid wsp:val=&quot;008424A0&quot;/&gt;&lt;wsp:rsid wsp:val=&quot;0084251D&quot;/&gt;&lt;wsp:rsid wsp:val=&quot;00842897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40F&quot;/&gt;&lt;wsp:rsid wsp:val=&quot;008464BD&quot;/&gt;&lt;wsp:rsid wsp:val=&quot;00846977&quot;/&gt;&lt;wsp:rsid wsp:val=&quot;00846DAE&quot;/&gt;&lt;wsp:rsid wsp:val=&quot;00846E1B&quot;/&gt;&lt;wsp:rsid wsp:val=&quot;0084717B&quot;/&gt;&lt;wsp:rsid wsp:val=&quot;008471EB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913&quot;/&gt;&lt;wsp:rsid wsp:val=&quot;008509B3&quot;/&gt;&lt;wsp:rsid wsp:val=&quot;00850C43&quot;/&gt;&lt;wsp:rsid wsp:val=&quot;00850C7F&quot;/&gt;&lt;wsp:rsid wsp:val=&quot;00850E47&quot;/&gt;&lt;wsp:rsid wsp:val=&quot;008512EC&quot;/&gt;&lt;wsp:rsid wsp:val=&quot;00851434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20AA&quot;/&gt;&lt;wsp:rsid wsp:val=&quot;008525EE&quot;/&gt;&lt;wsp:rsid wsp:val=&quot;00852696&quot;/&gt;&lt;wsp:rsid wsp:val=&quot;008527E6&quot;/&gt;&lt;wsp:rsid wsp:val=&quot;0085297C&quot;/&gt;&lt;wsp:rsid wsp:val=&quot;00852A9A&quot;/&gt;&lt;wsp:rsid wsp:val=&quot;00852C1A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9&quot;/&gt;&lt;wsp:rsid wsp:val=&quot;00853C2F&quot;/&gt;&lt;wsp:rsid wsp:val=&quot;00853D2C&quot;/&gt;&lt;wsp:rsid wsp:val=&quot;00853E3C&quot;/&gt;&lt;wsp:rsid wsp:val=&quot;00853FA2&quot;/&gt;&lt;wsp:rsid wsp:val=&quot;0085443E&quot;/&gt;&lt;wsp:rsid wsp:val=&quot;0085449A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529A&quot;/&gt;&lt;wsp:rsid wsp:val=&quot;00855416&quot;/&gt;&lt;wsp:rsid wsp:val=&quot;0085559D&quot;/&gt;&lt;wsp:rsid wsp:val=&quot;00855616&quot;/&gt;&lt;wsp:rsid wsp:val=&quot;008556E4&quot;/&gt;&lt;wsp:rsid wsp:val=&quot;00855833&quot;/&gt;&lt;wsp:rsid wsp:val=&quot;00855BDB&quot;/&gt;&lt;wsp:rsid wsp:val=&quot;00855CA5&quot;/&gt;&lt;wsp:rsid wsp:val=&quot;00855D36&quot;/&gt;&lt;wsp:rsid wsp:val=&quot;00855EB5&quot;/&gt;&lt;wsp:rsid wsp:val=&quot;008560E3&quot;/&gt;&lt;wsp:rsid wsp:val=&quot;00856192&quot;/&gt;&lt;wsp:rsid wsp:val=&quot;00856DF2&quot;/&gt;&lt;wsp:rsid wsp:val=&quot;00857199&quot;/&gt;&lt;wsp:rsid wsp:val=&quot;008573D9&quot;/&gt;&lt;wsp:rsid wsp:val=&quot;00857850&quot;/&gt;&lt;wsp:rsid wsp:val=&quot;008578E1&quot;/&gt;&lt;wsp:rsid wsp:val=&quot;00857BDC&quot;/&gt;&lt;wsp:rsid wsp:val=&quot;0086027A&quot;/&gt;&lt;wsp:rsid wsp:val=&quot;00860562&quot;/&gt;&lt;wsp:rsid wsp:val=&quot;008606F6&quot;/&gt;&lt;wsp:rsid wsp:val=&quot;00860B16&quot;/&gt;&lt;wsp:rsid wsp:val=&quot;008611DE&quot;/&gt;&lt;wsp:rsid wsp:val=&quot;008615B8&quot;/&gt;&lt;wsp:rsid wsp:val=&quot;00861666&quot;/&gt;&lt;wsp:rsid wsp:val=&quot;00861718&quot;/&gt;&lt;wsp:rsid wsp:val=&quot;008617A8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A&quot;/&gt;&lt;wsp:rsid wsp:val=&quot;008622B0&quot;/&gt;&lt;wsp:rsid wsp:val=&quot;00862402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7C5&quot;/&gt;&lt;wsp:rsid wsp:val=&quot;00864FF2&quot;/&gt;&lt;wsp:rsid wsp:val=&quot;008650FE&quot;/&gt;&lt;wsp:rsid wsp:val=&quot;0086544A&quot;/&gt;&lt;wsp:rsid wsp:val=&quot;00865636&quot;/&gt;&lt;wsp:rsid wsp:val=&quot;0086574F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D25&quot;/&gt;&lt;wsp:rsid wsp:val=&quot;00866F25&quot;/&gt;&lt;wsp:rsid wsp:val=&quot;00867037&quot;/&gt;&lt;wsp:rsid wsp:val=&quot;008670AD&quot;/&gt;&lt;wsp:rsid wsp:val=&quot;00867174&quot;/&gt;&lt;wsp:rsid wsp:val=&quot;008673E6&quot;/&gt;&lt;wsp:rsid wsp:val=&quot;0086750F&quot;/&gt;&lt;wsp:rsid wsp:val=&quot;0086759C&quot;/&gt;&lt;wsp:rsid wsp:val=&quot;0086777F&quot;/&gt;&lt;wsp:rsid wsp:val=&quot;0086793E&quot;/&gt;&lt;wsp:rsid wsp:val=&quot;00867984&quot;/&gt;&lt;wsp:rsid wsp:val=&quot;008679D7&quot;/&gt;&lt;wsp:rsid wsp:val=&quot;00867B59&quot;/&gt;&lt;wsp:rsid wsp:val=&quot;00867DF7&quot;/&gt;&lt;wsp:rsid wsp:val=&quot;00867E63&quot;/&gt;&lt;wsp:rsid wsp:val=&quot;00867E71&quot;/&gt;&lt;wsp:rsid wsp:val=&quot;008704B9&quot;/&gt;&lt;wsp:rsid wsp:val=&quot;008707E7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7E9&quot;/&gt;&lt;wsp:rsid wsp:val=&quot;008719C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F17&quot;/&gt;&lt;wsp:rsid wsp:val=&quot;0087532A&quot;/&gt;&lt;wsp:rsid wsp:val=&quot;008754E5&quot;/&gt;&lt;wsp:rsid wsp:val=&quot;00875680&quot;/&gt;&lt;wsp:rsid wsp:val=&quot;0087597D&quot;/&gt;&lt;wsp:rsid wsp:val=&quot;008759D7&quot;/&gt;&lt;wsp:rsid wsp:val=&quot;00875A6D&quot;/&gt;&lt;wsp:rsid wsp:val=&quot;00875AFA&quot;/&gt;&lt;wsp:rsid wsp:val=&quot;00875BBB&quot;/&gt;&lt;wsp:rsid wsp:val=&quot;00875CB3&quot;/&gt;&lt;wsp:rsid wsp:val=&quot;00875DD0&quot;/&gt;&lt;wsp:rsid wsp:val=&quot;00875DFC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F64&quot;/&gt;&lt;wsp:rsid wsp:val=&quot;00877FF3&quot;/&gt;&lt;wsp:rsid wsp:val=&quot;00880075&quot;/&gt;&lt;wsp:rsid wsp:val=&quot;00880311&quot;/&gt;&lt;wsp:rsid wsp:val=&quot;008807C6&quot;/&gt;&lt;wsp:rsid wsp:val=&quot;008808D8&quot;/&gt;&lt;wsp:rsid wsp:val=&quot;00880AA6&quot;/&gt;&lt;wsp:rsid wsp:val=&quot;00880D93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ACD&quot;/&gt;&lt;wsp:rsid wsp:val=&quot;00881C5C&quot;/&gt;&lt;wsp:rsid wsp:val=&quot;00881CCC&quot;/&gt;&lt;wsp:rsid wsp:val=&quot;00881ECE&quot;/&gt;&lt;wsp:rsid wsp:val=&quot;0088232E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F0&quot;/&gt;&lt;wsp:rsid wsp:val=&quot;008839B4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6F2&quot;/&gt;&lt;wsp:rsid wsp:val=&quot;00885B63&quot;/&gt;&lt;wsp:rsid wsp:val=&quot;00885BD1&quot;/&gt;&lt;wsp:rsid wsp:val=&quot;00885F4C&quot;/&gt;&lt;wsp:rsid wsp:val=&quot;0088670B&quot;/&gt;&lt;wsp:rsid wsp:val=&quot;00886AD3&quot;/&gt;&lt;wsp:rsid wsp:val=&quot;00886E55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90196&quot;/&gt;&lt;wsp:rsid wsp:val=&quot;0089058A&quot;/&gt;&lt;wsp:rsid wsp:val=&quot;0089080B&quot;/&gt;&lt;wsp:rsid wsp:val=&quot;00890B01&quot;/&gt;&lt;wsp:rsid wsp:val=&quot;00890B4D&quot;/&gt;&lt;wsp:rsid wsp:val=&quot;00890CED&quot;/&gt;&lt;wsp:rsid wsp:val=&quot;00890D0D&quot;/&gt;&lt;wsp:rsid wsp:val=&quot;00890F3C&quot;/&gt;&lt;wsp:rsid wsp:val=&quot;00890F57&quot;/&gt;&lt;wsp:rsid wsp:val=&quot;0089167A&quot;/&gt;&lt;wsp:rsid wsp:val=&quot;00891740&quot;/&gt;&lt;wsp:rsid wsp:val=&quot;00891755&quot;/&gt;&lt;wsp:rsid wsp:val=&quot;00891833&quot;/&gt;&lt;wsp:rsid wsp:val=&quot;00891C34&quot;/&gt;&lt;wsp:rsid wsp:val=&quot;00891E63&quot;/&gt;&lt;wsp:rsid wsp:val=&quot;00891EF2&quot;/&gt;&lt;wsp:rsid wsp:val=&quot;0089218F&quot;/&gt;&lt;wsp:rsid wsp:val=&quot;008922D9&quot;/&gt;&lt;wsp:rsid wsp:val=&quot;00892719&quot;/&gt;&lt;wsp:rsid wsp:val=&quot;00892758&quot;/&gt;&lt;wsp:rsid wsp:val=&quot;00892847&quot;/&gt;&lt;wsp:rsid wsp:val=&quot;0089289E&quot;/&gt;&lt;wsp:rsid wsp:val=&quot;00892B86&quot;/&gt;&lt;wsp:rsid wsp:val=&quot;00892F5C&quot;/&gt;&lt;wsp:rsid wsp:val=&quot;0089303E&quot;/&gt;&lt;wsp:rsid wsp:val=&quot;0089309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A76&quot;/&gt;&lt;wsp:rsid wsp:val=&quot;00893B94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6F6&quot;/&gt;&lt;wsp:rsid wsp:val=&quot;008948E6&quot;/&gt;&lt;wsp:rsid wsp:val=&quot;00894993&quot;/&gt;&lt;wsp:rsid wsp:val=&quot;00894DD5&quot;/&gt;&lt;wsp:rsid wsp:val=&quot;00895037&quot;/&gt;&lt;wsp:rsid wsp:val=&quot;00895568&quot;/&gt;&lt;wsp:rsid wsp:val=&quot;00895717&quot;/&gt;&lt;wsp:rsid wsp:val=&quot;00895878&quot;/&gt;&lt;wsp:rsid wsp:val=&quot;00895D3F&quot;/&gt;&lt;wsp:rsid wsp:val=&quot;00895DC9&quot;/&gt;&lt;wsp:rsid wsp:val=&quot;00895E7F&quot;/&gt;&lt;wsp:rsid wsp:val=&quot;00896651&quot;/&gt;&lt;wsp:rsid wsp:val=&quot;00896916&quot;/&gt;&lt;wsp:rsid wsp:val=&quot;00896DAE&quot;/&gt;&lt;wsp:rsid wsp:val=&quot;00896EF4&quot;/&gt;&lt;wsp:rsid wsp:val=&quot;0089720D&quot;/&gt;&lt;wsp:rsid wsp:val=&quot;00897269&quot;/&gt;&lt;wsp:rsid wsp:val=&quot;008977B8&quot;/&gt;&lt;wsp:rsid wsp:val=&quot;00897AB7&quot;/&gt;&lt;wsp:rsid wsp:val=&quot;00897AD9&quot;/&gt;&lt;wsp:rsid wsp:val=&quot;00897B8E&quot;/&gt;&lt;wsp:rsid wsp:val=&quot;00897C7F&quot;/&gt;&lt;wsp:rsid wsp:val=&quot;00897E96&quot;/&gt;&lt;wsp:rsid wsp:val=&quot;008A016D&quot;/&gt;&lt;wsp:rsid wsp:val=&quot;008A020E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456&quot;/&gt;&lt;wsp:rsid wsp:val=&quot;008A190C&quot;/&gt;&lt;wsp:rsid wsp:val=&quot;008A1A86&quot;/&gt;&lt;wsp:rsid wsp:val=&quot;008A1E38&quot;/&gt;&lt;wsp:rsid wsp:val=&quot;008A206B&quot;/&gt;&lt;wsp:rsid wsp:val=&quot;008A2086&quot;/&gt;&lt;wsp:rsid wsp:val=&quot;008A20AF&quot;/&gt;&lt;wsp:rsid wsp:val=&quot;008A22D5&quot;/&gt;&lt;wsp:rsid wsp:val=&quot;008A2457&quot;/&gt;&lt;wsp:rsid wsp:val=&quot;008A257F&quot;/&gt;&lt;wsp:rsid wsp:val=&quot;008A25C6&quot;/&gt;&lt;wsp:rsid wsp:val=&quot;008A2A8F&quot;/&gt;&lt;wsp:rsid wsp:val=&quot;008A2D39&quot;/&gt;&lt;wsp:rsid wsp:val=&quot;008A2D98&quot;/&gt;&lt;wsp:rsid wsp:val=&quot;008A2E6C&quot;/&gt;&lt;wsp:rsid wsp:val=&quot;008A2FA3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F21&quot;/&gt;&lt;wsp:rsid wsp:val=&quot;008A3FE2&quot;/&gt;&lt;wsp:rsid wsp:val=&quot;008A46DE&quot;/&gt;&lt;wsp:rsid wsp:val=&quot;008A4A34&quot;/&gt;&lt;wsp:rsid wsp:val=&quot;008A4CDD&quot;/&gt;&lt;wsp:rsid wsp:val=&quot;008A502C&quot;/&gt;&lt;wsp:rsid wsp:val=&quot;008A51C1&quot;/&gt;&lt;wsp:rsid wsp:val=&quot;008A5479&quot;/&gt;&lt;wsp:rsid wsp:val=&quot;008A591E&quot;/&gt;&lt;wsp:rsid wsp:val=&quot;008A5BE6&quot;/&gt;&lt;wsp:rsid wsp:val=&quot;008A5DD1&quot;/&gt;&lt;wsp:rsid wsp:val=&quot;008A5E89&quot;/&gt;&lt;wsp:rsid wsp:val=&quot;008A61C5&quot;/&gt;&lt;wsp:rsid wsp:val=&quot;008A64C7&quot;/&gt;&lt;wsp:rsid wsp:val=&quot;008A6B03&quot;/&gt;&lt;wsp:rsid wsp:val=&quot;008A6B65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1213&quot;/&gt;&lt;wsp:rsid wsp:val=&quot;008B14B2&quot;/&gt;&lt;wsp:rsid wsp:val=&quot;008B159F&quot;/&gt;&lt;wsp:rsid wsp:val=&quot;008B16CE&quot;/&gt;&lt;wsp:rsid wsp:val=&quot;008B199C&quot;/&gt;&lt;wsp:rsid wsp:val=&quot;008B1A9C&quot;/&gt;&lt;wsp:rsid wsp:val=&quot;008B1CE1&quot;/&gt;&lt;wsp:rsid wsp:val=&quot;008B1E8B&quot;/&gt;&lt;wsp:rsid wsp:val=&quot;008B243A&quot;/&gt;&lt;wsp:rsid wsp:val=&quot;008B2445&quot;/&gt;&lt;wsp:rsid wsp:val=&quot;008B25FC&quot;/&gt;&lt;wsp:rsid wsp:val=&quot;008B26CE&quot;/&gt;&lt;wsp:rsid wsp:val=&quot;008B2711&quot;/&gt;&lt;wsp:rsid wsp:val=&quot;008B27D6&quot;/&gt;&lt;wsp:rsid wsp:val=&quot;008B2DB1&quot;/&gt;&lt;wsp:rsid wsp:val=&quot;008B3041&quot;/&gt;&lt;wsp:rsid wsp:val=&quot;008B307D&quot;/&gt;&lt;wsp:rsid wsp:val=&quot;008B3540&quot;/&gt;&lt;wsp:rsid wsp:val=&quot;008B3550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F77&quot;/&gt;&lt;wsp:rsid wsp:val=&quot;008B4FB2&quot;/&gt;&lt;wsp:rsid wsp:val=&quot;008B55D3&quot;/&gt;&lt;wsp:rsid wsp:val=&quot;008B56DB&quot;/&gt;&lt;wsp:rsid wsp:val=&quot;008B5D3B&quot;/&gt;&lt;wsp:rsid wsp:val=&quot;008B5F31&quot;/&gt;&lt;wsp:rsid wsp:val=&quot;008B60A7&quot;/&gt;&lt;wsp:rsid wsp:val=&quot;008B73D2&quot;/&gt;&lt;wsp:rsid wsp:val=&quot;008B7595&quot;/&gt;&lt;wsp:rsid wsp:val=&quot;008B772D&quot;/&gt;&lt;wsp:rsid wsp:val=&quot;008B7D86&quot;/&gt;&lt;wsp:rsid wsp:val=&quot;008B7E27&quot;/&gt;&lt;wsp:rsid wsp:val=&quot;008B7E34&quot;/&gt;&lt;wsp:rsid wsp:val=&quot;008C010C&quot;/&gt;&lt;wsp:rsid wsp:val=&quot;008C0255&quot;/&gt;&lt;wsp:rsid wsp:val=&quot;008C0B4F&quot;/&gt;&lt;wsp:rsid wsp:val=&quot;008C0EE4&quot;/&gt;&lt;wsp:rsid wsp:val=&quot;008C0F7D&quot;/&gt;&lt;wsp:rsid wsp:val=&quot;008C149D&quot;/&gt;&lt;wsp:rsid wsp:val=&quot;008C14A9&quot;/&gt;&lt;wsp:rsid wsp:val=&quot;008C1533&quot;/&gt;&lt;wsp:rsid wsp:val=&quot;008C1724&quot;/&gt;&lt;wsp:rsid wsp:val=&quot;008C188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FBF&quot;/&gt;&lt;wsp:rsid wsp:val=&quot;008C3360&quot;/&gt;&lt;wsp:rsid wsp:val=&quot;008C3E24&quot;/&gt;&lt;wsp:rsid wsp:val=&quot;008C3E4F&quot;/&gt;&lt;wsp:rsid wsp:val=&quot;008C40BB&quot;/&gt;&lt;wsp:rsid wsp:val=&quot;008C45E8&quot;/&gt;&lt;wsp:rsid wsp:val=&quot;008C4757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8CD&quot;/&gt;&lt;wsp:rsid wsp:val=&quot;008C5A00&quot;/&gt;&lt;wsp:rsid wsp:val=&quot;008C5CD0&quot;/&gt;&lt;wsp:rsid wsp:val=&quot;008C5D8F&quot;/&gt;&lt;wsp:rsid wsp:val=&quot;008C5E20&quot;/&gt;&lt;wsp:rsid wsp:val=&quot;008C60E1&quot;/&gt;&lt;wsp:rsid wsp:val=&quot;008C6224&quot;/&gt;&lt;wsp:rsid wsp:val=&quot;008C6612&quot;/&gt;&lt;wsp:rsid wsp:val=&quot;008C6806&quot;/&gt;&lt;wsp:rsid wsp:val=&quot;008C68D7&quot;/&gt;&lt;wsp:rsid wsp:val=&quot;008C6907&quot;/&gt;&lt;wsp:rsid wsp:val=&quot;008C6E5D&quot;/&gt;&lt;wsp:rsid wsp:val=&quot;008C6EC4&quot;/&gt;&lt;wsp:rsid wsp:val=&quot;008C71CE&quot;/&gt;&lt;wsp:rsid wsp:val=&quot;008C74B4&quot;/&gt;&lt;wsp:rsid wsp:val=&quot;008C767E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91F&quot;/&gt;&lt;wsp:rsid wsp:val=&quot;008D29F0&quot;/&gt;&lt;wsp:rsid wsp:val=&quot;008D2A28&quot;/&gt;&lt;wsp:rsid wsp:val=&quot;008D2C15&quot;/&gt;&lt;wsp:rsid wsp:val=&quot;008D2E0B&quot;/&gt;&lt;wsp:rsid wsp:val=&quot;008D2FA4&quot;/&gt;&lt;wsp:rsid wsp:val=&quot;008D32C3&quot;/&gt;&lt;wsp:rsid wsp:val=&quot;008D34CB&quot;/&gt;&lt;wsp:rsid wsp:val=&quot;008D3AE0&quot;/&gt;&lt;wsp:rsid wsp:val=&quot;008D3E2C&quot;/&gt;&lt;wsp:rsid wsp:val=&quot;008D42B4&quot;/&gt;&lt;wsp:rsid wsp:val=&quot;008D4359&quot;/&gt;&lt;wsp:rsid wsp:val=&quot;008D4811&quot;/&gt;&lt;wsp:rsid wsp:val=&quot;008D48CD&quot;/&gt;&lt;wsp:rsid wsp:val=&quot;008D4948&quot;/&gt;&lt;wsp:rsid wsp:val=&quot;008D4D3E&quot;/&gt;&lt;wsp:rsid wsp:val=&quot;008D4ECA&quot;/&gt;&lt;wsp:rsid wsp:val=&quot;008D51C4&quot;/&gt;&lt;wsp:rsid wsp:val=&quot;008D5220&quot;/&gt;&lt;wsp:rsid wsp:val=&quot;008D5348&quot;/&gt;&lt;wsp:rsid wsp:val=&quot;008D53BC&quot;/&gt;&lt;wsp:rsid wsp:val=&quot;008D54C0&quot;/&gt;&lt;wsp:rsid wsp:val=&quot;008D579E&quot;/&gt;&lt;wsp:rsid wsp:val=&quot;008D5849&quot;/&gt;&lt;wsp:rsid wsp:val=&quot;008D59D4&quot;/&gt;&lt;wsp:rsid wsp:val=&quot;008D689F&quot;/&gt;&lt;wsp:rsid wsp:val=&quot;008D6BB8&quot;/&gt;&lt;wsp:rsid wsp:val=&quot;008D6F45&quot;/&gt;&lt;wsp:rsid wsp:val=&quot;008D70A5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F62&quot;/&gt;&lt;wsp:rsid wsp:val=&quot;008E028B&quot;/&gt;&lt;wsp:rsid wsp:val=&quot;008E02D2&quot;/&gt;&lt;wsp:rsid wsp:val=&quot;008E0911&quot;/&gt;&lt;wsp:rsid wsp:val=&quot;008E0A19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D93&quot;/&gt;&lt;wsp:rsid wsp:val=&quot;008E1F12&quot;/&gt;&lt;wsp:rsid wsp:val=&quot;008E1F99&quot;/&gt;&lt;wsp:rsid wsp:val=&quot;008E20BD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9B&quot;/&gt;&lt;wsp:rsid wsp:val=&quot;008E34FA&quot;/&gt;&lt;wsp:rsid wsp:val=&quot;008E35C9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DF1&quot;/&gt;&lt;wsp:rsid wsp:val=&quot;008E547F&quot;/&gt;&lt;wsp:rsid wsp:val=&quot;008E5666&quot;/&gt;&lt;wsp:rsid wsp:val=&quot;008E56FD&quot;/&gt;&lt;wsp:rsid wsp:val=&quot;008E5F30&quot;/&gt;&lt;wsp:rsid wsp:val=&quot;008E623F&quot;/&gt;&lt;wsp:rsid wsp:val=&quot;008E624A&quot;/&gt;&lt;wsp:rsid wsp:val=&quot;008E6317&quot;/&gt;&lt;wsp:rsid wsp:val=&quot;008E6489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BA3&quot;/&gt;&lt;wsp:rsid wsp:val=&quot;008F0F8E&quot;/&gt;&lt;wsp:rsid wsp:val=&quot;008F104B&quot;/&gt;&lt;wsp:rsid wsp:val=&quot;008F10BB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F1&quot;/&gt;&lt;wsp:rsid wsp:val=&quot;008F1554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3BB&quot;/&gt;&lt;wsp:rsid wsp:val=&quot;008F24D2&quot;/&gt;&lt;wsp:rsid wsp:val=&quot;008F26B5&quot;/&gt;&lt;wsp:rsid wsp:val=&quot;008F2763&quot;/&gt;&lt;wsp:rsid wsp:val=&quot;008F27A0&quot;/&gt;&lt;wsp:rsid wsp:val=&quot;008F29C1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4F&quot;/&gt;&lt;wsp:rsid wsp:val=&quot;008F41C8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AD1&quot;/&gt;&lt;wsp:rsid wsp:val=&quot;008F5D42&quot;/&gt;&lt;wsp:rsid wsp:val=&quot;008F5E16&quot;/&gt;&lt;wsp:rsid wsp:val=&quot;008F60BB&quot;/&gt;&lt;wsp:rsid wsp:val=&quot;008F65A0&quot;/&gt;&lt;wsp:rsid wsp:val=&quot;008F6C69&quot;/&gt;&lt;wsp:rsid wsp:val=&quot;008F6EA6&quot;/&gt;&lt;wsp:rsid wsp:val=&quot;008F72BC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6F3&quot;/&gt;&lt;wsp:rsid wsp:val=&quot;009009A1&quot;/&gt;&lt;wsp:rsid wsp:val=&quot;009009B7&quot;/&gt;&lt;wsp:rsid wsp:val=&quot;00900E08&quot;/&gt;&lt;wsp:rsid wsp:val=&quot;00901135&quot;/&gt;&lt;wsp:rsid wsp:val=&quot;009017E0&quot;/&gt;&lt;wsp:rsid wsp:val=&quot;00901823&quot;/&gt;&lt;wsp:rsid wsp:val=&quot;009018C6&quot;/&gt;&lt;wsp:rsid wsp:val=&quot;0090190B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803&quot;/&gt;&lt;wsp:rsid wsp:val=&quot;00902BFD&quot;/&gt;&lt;wsp:rsid wsp:val=&quot;00902EB4&quot;/&gt;&lt;wsp:rsid wsp:val=&quot;00903047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CD6&quot;/&gt;&lt;wsp:rsid wsp:val=&quot;00904E0C&quot;/&gt;&lt;wsp:rsid wsp:val=&quot;00904EA6&quot;/&gt;&lt;wsp:rsid wsp:val=&quot;00904F49&quot;/&gt;&lt;wsp:rsid wsp:val=&quot;00904F74&quot;/&gt;&lt;wsp:rsid wsp:val=&quot;0090516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13B&quot;/&gt;&lt;wsp:rsid wsp:val=&quot;0090643C&quot;/&gt;&lt;wsp:rsid wsp:val=&quot;009066F7&quot;/&gt;&lt;wsp:rsid wsp:val=&quot;009069A3&quot;/&gt;&lt;wsp:rsid wsp:val=&quot;00906A90&quot;/&gt;&lt;wsp:rsid wsp:val=&quot;00906AB3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D1&quot;/&gt;&lt;wsp:rsid wsp:val=&quot;00907C33&quot;/&gt;&lt;wsp:rsid wsp:val=&quot;00907CAB&quot;/&gt;&lt;wsp:rsid wsp:val=&quot;00907D4F&quot;/&gt;&lt;wsp:rsid wsp:val=&quot;009107AC&quot;/&gt;&lt;wsp:rsid wsp:val=&quot;00910810&quot;/&gt;&lt;wsp:rsid wsp:val=&quot;00910DC1&quot;/&gt;&lt;wsp:rsid wsp:val=&quot;00910DE4&quot;/&gt;&lt;wsp:rsid wsp:val=&quot;00910FE7&quot;/&gt;&lt;wsp:rsid wsp:val=&quot;009110E6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F7&quot;/&gt;&lt;wsp:rsid wsp:val=&quot;00912AC3&quot;/&gt;&lt;wsp:rsid wsp:val=&quot;00913049&quot;/&gt;&lt;wsp:rsid wsp:val=&quot;0091306B&quot;/&gt;&lt;wsp:rsid wsp:val=&quot;0091323B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578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2F0&quot;/&gt;&lt;wsp:rsid wsp:val=&quot;00917450&quot;/&gt;&lt;wsp:rsid wsp:val=&quot;00917696&quot;/&gt;&lt;wsp:rsid wsp:val=&quot;009178DC&quot;/&gt;&lt;wsp:rsid wsp:val=&quot;0091796C&quot;/&gt;&lt;wsp:rsid wsp:val=&quot;0091796D&quot;/&gt;&lt;wsp:rsid wsp:val=&quot;00917A66&quot;/&gt;&lt;wsp:rsid wsp:val=&quot;00917D13&quot;/&gt;&lt;wsp:rsid wsp:val=&quot;00917F00&quot;/&gt;&lt;wsp:rsid wsp:val=&quot;009202A5&quot;/&gt;&lt;wsp:rsid wsp:val=&quot;00920AA0&quot;/&gt;&lt;wsp:rsid wsp:val=&quot;00920CC9&quot;/&gt;&lt;wsp:rsid wsp:val=&quot;009213E6&quot;/&gt;&lt;wsp:rsid wsp:val=&quot;00921482&quot;/&gt;&lt;wsp:rsid wsp:val=&quot;00921DB2&quot;/&gt;&lt;wsp:rsid wsp:val=&quot;00921DF4&quot;/&gt;&lt;wsp:rsid wsp:val=&quot;0092215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77F&quot;/&gt;&lt;wsp:rsid wsp:val=&quot;00923827&quot;/&gt;&lt;wsp:rsid wsp:val=&quot;00923CA7&quot;/&gt;&lt;wsp:rsid wsp:val=&quot;00923FBF&quot;/&gt;&lt;wsp:rsid wsp:val=&quot;0092433B&quot;/&gt;&lt;wsp:rsid wsp:val=&quot;00924789&quot;/&gt;&lt;wsp:rsid wsp:val=&quot;00924B9C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78E&quot;/&gt;&lt;wsp:rsid wsp:val=&quot;009259B8&quot;/&gt;&lt;wsp:rsid wsp:val=&quot;00925E44&quot;/&gt;&lt;wsp:rsid wsp:val=&quot;009260F5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185&quot;/&gt;&lt;wsp:rsid wsp:val=&quot;0093124B&quot;/&gt;&lt;wsp:rsid wsp:val=&quot;0093143A&quot;/&gt;&lt;wsp:rsid wsp:val=&quot;00931659&quot;/&gt;&lt;wsp:rsid wsp:val=&quot;00931A7D&quot;/&gt;&lt;wsp:rsid wsp:val=&quot;00931BCA&quot;/&gt;&lt;wsp:rsid wsp:val=&quot;00931C72&quot;/&gt;&lt;wsp:rsid wsp:val=&quot;00931FFF&quot;/&gt;&lt;wsp:rsid wsp:val=&quot;00932136&quot;/&gt;&lt;wsp:rsid wsp:val=&quot;0093232B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215&quot;/&gt;&lt;wsp:rsid wsp:val=&quot;009342B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5F3&quot;/&gt;&lt;wsp:rsid wsp:val=&quot;009359E8&quot;/&gt;&lt;wsp:rsid wsp:val=&quot;00935A33&quot;/&gt;&lt;wsp:rsid wsp:val=&quot;00935AE2&quot;/&gt;&lt;wsp:rsid wsp:val=&quot;00935BDF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F0E&quot;/&gt;&lt;wsp:rsid wsp:val=&quot;00940219&quot;/&gt;&lt;wsp:rsid wsp:val=&quot;009405FC&quot;/&gt;&lt;wsp:rsid wsp:val=&quot;00940CB7&quot;/&gt;&lt;wsp:rsid wsp:val=&quot;00940E1B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E43&quot;/&gt;&lt;wsp:rsid wsp:val=&quot;00942112&quot;/&gt;&lt;wsp:rsid wsp:val=&quot;009421C5&quot;/&gt;&lt;wsp:rsid wsp:val=&quot;009421F7&quot;/&gt;&lt;wsp:rsid wsp:val=&quot;009423F1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B1&quot;/&gt;&lt;wsp:rsid wsp:val=&quot;00942FC7&quot;/&gt;&lt;wsp:rsid wsp:val=&quot;00943170&quot;/&gt;&lt;wsp:rsid wsp:val=&quot;0094317C&quot;/&gt;&lt;wsp:rsid wsp:val=&quot;009437A3&quot;/&gt;&lt;wsp:rsid wsp:val=&quot;009437FD&quot;/&gt;&lt;wsp:rsid wsp:val=&quot;00943BA3&quot;/&gt;&lt;wsp:rsid wsp:val=&quot;00943E04&quot;/&gt;&lt;wsp:rsid wsp:val=&quot;00943E29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FA&quot;/&gt;&lt;wsp:rsid wsp:val=&quot;0094566B&quot;/&gt;&lt;wsp:rsid wsp:val=&quot;0094599D&quot;/&gt;&lt;wsp:rsid wsp:val=&quot;00945A92&quot;/&gt;&lt;wsp:rsid wsp:val=&quot;00945B14&quot;/&gt;&lt;wsp:rsid wsp:val=&quot;00945CA4&quot;/&gt;&lt;wsp:rsid wsp:val=&quot;00945F89&quot;/&gt;&lt;wsp:rsid wsp:val=&quot;009462EA&quot;/&gt;&lt;wsp:rsid wsp:val=&quot;009468D0&quot;/&gt;&lt;wsp:rsid wsp:val=&quot;00947187&quot;/&gt;&lt;wsp:rsid wsp:val=&quot;009477F5&quot;/&gt;&lt;wsp:rsid wsp:val=&quot;009479FB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13&quot;/&gt;&lt;wsp:rsid wsp:val=&quot;00950F47&quot;/&gt;&lt;wsp:rsid wsp:val=&quot;0095197B&quot;/&gt;&lt;wsp:rsid wsp:val=&quot;00951F15&quot;/&gt;&lt;wsp:rsid wsp:val=&quot;00952208&quot;/&gt;&lt;wsp:rsid wsp:val=&quot;009525E0&quot;/&gt;&lt;wsp:rsid wsp:val=&quot;0095265C&quot;/&gt;&lt;wsp:rsid wsp:val=&quot;00952FC3&quot;/&gt;&lt;wsp:rsid wsp:val=&quot;009535A5&quot;/&gt;&lt;wsp:rsid wsp:val=&quot;009538F2&quot;/&gt;&lt;wsp:rsid wsp:val=&quot;00953A1A&quot;/&gt;&lt;wsp:rsid wsp:val=&quot;00953AE7&quot;/&gt;&lt;wsp:rsid wsp:val=&quot;00953BF8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7F7&quot;/&gt;&lt;wsp:rsid wsp:val=&quot;00957950&quot;/&gt;&lt;wsp:rsid wsp:val=&quot;0095796F&quot;/&gt;&lt;wsp:rsid wsp:val=&quot;00957AB3&quot;/&gt;&lt;wsp:rsid wsp:val=&quot;00957CF5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14&quot;/&gt;&lt;wsp:rsid wsp:val=&quot;00961B8F&quot;/&gt;&lt;wsp:rsid wsp:val=&quot;00961C7D&quot;/&gt;&lt;wsp:rsid wsp:val=&quot;00961D9C&quot;/&gt;&lt;wsp:rsid wsp:val=&quot;009620D8&quot;/&gt;&lt;wsp:rsid wsp:val=&quot;009624F8&quot;/&gt;&lt;wsp:rsid wsp:val=&quot;0096259D&quot;/&gt;&lt;wsp:rsid wsp:val=&quot;009625A8&quot;/&gt;&lt;wsp:rsid wsp:val=&quot;009625E7&quot;/&gt;&lt;wsp:rsid wsp:val=&quot;009629D7&quot;/&gt;&lt;wsp:rsid wsp:val=&quot;00962A9E&quot;/&gt;&lt;wsp:rsid wsp:val=&quot;00962ABE&quot;/&gt;&lt;wsp:rsid wsp:val=&quot;00962AFC&quot;/&gt;&lt;wsp:rsid wsp:val=&quot;00962B8A&quot;/&gt;&lt;wsp:rsid wsp:val=&quot;00962CD5&quot;/&gt;&lt;wsp:rsid wsp:val=&quot;00963529&quot;/&gt;&lt;wsp:rsid wsp:val=&quot;00963716&quot;/&gt;&lt;wsp:rsid wsp:val=&quot;00963769&quot;/&gt;&lt;wsp:rsid wsp:val=&quot;0096382D&quot;/&gt;&lt;wsp:rsid wsp:val=&quot;00963C52&quot;/&gt;&lt;wsp:rsid wsp:val=&quot;00963E07&quot;/&gt;&lt;wsp:rsid wsp:val=&quot;00963FF2&quot;/&gt;&lt;wsp:rsid wsp:val=&quot;0096401E&quot;/&gt;&lt;wsp:rsid wsp:val=&quot;00964097&quot;/&gt;&lt;wsp:rsid wsp:val=&quot;009640E7&quot;/&gt;&lt;wsp:rsid wsp:val=&quot;0096435C&quot;/&gt;&lt;wsp:rsid wsp:val=&quot;009643DA&quot;/&gt;&lt;wsp:rsid wsp:val=&quot;009644A0&quot;/&gt;&lt;wsp:rsid wsp:val=&quot;00964801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C50&quot;/&gt;&lt;wsp:rsid wsp:val=&quot;00965DB4&quot;/&gt;&lt;wsp:rsid wsp:val=&quot;00965E34&quot;/&gt;&lt;wsp:rsid wsp:val=&quot;009662D5&quot;/&gt;&lt;wsp:rsid wsp:val=&quot;00966346&quot;/&gt;&lt;wsp:rsid wsp:val=&quot;00966944&quot;/&gt;&lt;wsp:rsid wsp:val=&quot;00966D31&quot;/&gt;&lt;wsp:rsid wsp:val=&quot;00966E61&quot;/&gt;&lt;wsp:rsid wsp:val=&quot;00966F25&quot;/&gt;&lt;wsp:rsid wsp:val=&quot;009674F2&quot;/&gt;&lt;wsp:rsid wsp:val=&quot;00967981&quot;/&gt;&lt;wsp:rsid wsp:val=&quot;009679EF&quot;/&gt;&lt;wsp:rsid wsp:val=&quot;00967BB9&quot;/&gt;&lt;wsp:rsid wsp:val=&quot;00967DA1&quot;/&gt;&lt;wsp:rsid wsp:val=&quot;009700A3&quot;/&gt;&lt;wsp:rsid wsp:val=&quot;00970166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F3E&quot;/&gt;&lt;wsp:rsid wsp:val=&quot;0097252C&quot;/&gt;&lt;wsp:rsid wsp:val=&quot;00972A9C&quot;/&gt;&lt;wsp:rsid wsp:val=&quot;00972CA3&quot;/&gt;&lt;wsp:rsid wsp:val=&quot;00972CB6&quot;/&gt;&lt;wsp:rsid wsp:val=&quot;00972E8E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CDD&quot;/&gt;&lt;wsp:rsid wsp:val=&quot;00973D5F&quot;/&gt;&lt;wsp:rsid wsp:val=&quot;00973EBA&quot;/&gt;&lt;wsp:rsid wsp:val=&quot;00973F34&quot;/&gt;&lt;wsp:rsid wsp:val=&quot;00973F60&quot;/&gt;&lt;wsp:rsid wsp:val=&quot;0097450F&quot;/&gt;&lt;wsp:rsid wsp:val=&quot;00974667&quot;/&gt;&lt;wsp:rsid wsp:val=&quot;009746D4&quot;/&gt;&lt;wsp:rsid wsp:val=&quot;00974A48&quot;/&gt;&lt;wsp:rsid wsp:val=&quot;00974E23&quot;/&gt;&lt;wsp:rsid wsp:val=&quot;00974FC8&quot;/&gt;&lt;wsp:rsid wsp:val=&quot;00974FEB&quot;/&gt;&lt;wsp:rsid wsp:val=&quot;00975357&quot;/&gt;&lt;wsp:rsid wsp:val=&quot;0097553D&quot;/&gt;&lt;wsp:rsid wsp:val=&quot;00975855&quot;/&gt;&lt;wsp:rsid wsp:val=&quot;009758E6&quot;/&gt;&lt;wsp:rsid wsp:val=&quot;00975E5C&quot;/&gt;&lt;wsp:rsid wsp:val=&quot;00976175&quot;/&gt;&lt;wsp:rsid wsp:val=&quot;00976244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5ED&quot;/&gt;&lt;wsp:rsid wsp:val=&quot;00977775&quot;/&gt;&lt;wsp:rsid wsp:val=&quot;00977848&quot;/&gt;&lt;wsp:rsid wsp:val=&quot;009779EE&quot;/&gt;&lt;wsp:rsid wsp:val=&quot;00977A42&quot;/&gt;&lt;wsp:rsid wsp:val=&quot;00977AD6&quot;/&gt;&lt;wsp:rsid wsp:val=&quot;00977BC2&quot;/&gt;&lt;wsp:rsid wsp:val=&quot;00977BED&quot;/&gt;&lt;wsp:rsid wsp:val=&quot;009804B9&quot;/&gt;&lt;wsp:rsid wsp:val=&quot;00980521&quot;/&gt;&lt;wsp:rsid wsp:val=&quot;00980523&quot;/&gt;&lt;wsp:rsid wsp:val=&quot;009807D5&quot;/&gt;&lt;wsp:rsid wsp:val=&quot;00980805&quot;/&gt;&lt;wsp:rsid wsp:val=&quot;009808F2&quot;/&gt;&lt;wsp:rsid wsp:val=&quot;00980B41&quot;/&gt;&lt;wsp:rsid wsp:val=&quot;00980BB9&quot;/&gt;&lt;wsp:rsid wsp:val=&quot;00980CA8&quot;/&gt;&lt;wsp:rsid wsp:val=&quot;00980E4B&quot;/&gt;&lt;wsp:rsid wsp:val=&quot;00980FC1&quot;/&gt;&lt;wsp:rsid wsp:val=&quot;00981645&quot;/&gt;&lt;wsp:rsid wsp:val=&quot;009816BA&quot;/&gt;&lt;wsp:rsid wsp:val=&quot;009817F2&quot;/&gt;&lt;wsp:rsid wsp:val=&quot;00981A06&quot;/&gt;&lt;wsp:rsid wsp:val=&quot;00981BCF&quot;/&gt;&lt;wsp:rsid wsp:val=&quot;00981D0B&quot;/&gt;&lt;wsp:rsid wsp:val=&quot;00982167&quot;/&gt;&lt;wsp:rsid wsp:val=&quot;009822CF&quot;/&gt;&lt;wsp:rsid wsp:val=&quot;0098254A&quot;/&gt;&lt;wsp:rsid wsp:val=&quot;00982A75&quot;/&gt;&lt;wsp:rsid wsp:val=&quot;00982B28&quot;/&gt;&lt;wsp:rsid wsp:val=&quot;00983439&quot;/&gt;&lt;wsp:rsid wsp:val=&quot;00983632&quot;/&gt;&lt;wsp:rsid wsp:val=&quot;00983842&quot;/&gt;&lt;wsp:rsid wsp:val=&quot;0098391B&quot;/&gt;&lt;wsp:rsid wsp:val=&quot;00983B79&quot;/&gt;&lt;wsp:rsid wsp:val=&quot;00983B81&quot;/&gt;&lt;wsp:rsid wsp:val=&quot;00983DBA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915&quot;/&gt;&lt;wsp:rsid wsp:val=&quot;00985AEA&quot;/&gt;&lt;wsp:rsid wsp:val=&quot;00985D5E&quot;/&gt;&lt;wsp:rsid wsp:val=&quot;00985E0A&quot;/&gt;&lt;wsp:rsid wsp:val=&quot;00985EB2&quot;/&gt;&lt;wsp:rsid wsp:val=&quot;00986064&quot;/&gt;&lt;wsp:rsid wsp:val=&quot;00986519&quot;/&gt;&lt;wsp:rsid wsp:val=&quot;0098662E&quot;/&gt;&lt;wsp:rsid wsp:val=&quot;00986727&quot;/&gt;&lt;wsp:rsid wsp:val=&quot;009868BE&quot;/&gt;&lt;wsp:rsid wsp:val=&quot;009869EB&quot;/&gt;&lt;wsp:rsid wsp:val=&quot;00986A3F&quot;/&gt;&lt;wsp:rsid wsp:val=&quot;00986B24&quot;/&gt;&lt;wsp:rsid wsp:val=&quot;00986C69&quot;/&gt;&lt;wsp:rsid wsp:val=&quot;00986E79&quot;/&gt;&lt;wsp:rsid wsp:val=&quot;00986E95&quot;/&gt;&lt;wsp:rsid wsp:val=&quot;00986FF7&quot;/&gt;&lt;wsp:rsid wsp:val=&quot;00987500&quot;/&gt;&lt;wsp:rsid wsp:val=&quot;009877D2&quot;/&gt;&lt;wsp:rsid wsp:val=&quot;009879C3&quot;/&gt;&lt;wsp:rsid wsp:val=&quot;00987D41&quot;/&gt;&lt;wsp:rsid wsp:val=&quot;00990033&quot;/&gt;&lt;wsp:rsid wsp:val=&quot;009900A4&quot;/&gt;&lt;wsp:rsid wsp:val=&quot;0099039B&quot;/&gt;&lt;wsp:rsid wsp:val=&quot;009904C6&quot;/&gt;&lt;wsp:rsid wsp:val=&quot;00990659&quot;/&gt;&lt;wsp:rsid wsp:val=&quot;009908EA&quot;/&gt;&lt;wsp:rsid wsp:val=&quot;00990C1A&quot;/&gt;&lt;wsp:rsid wsp:val=&quot;00991050&quot;/&gt;&lt;wsp:rsid wsp:val=&quot;00991196&quot;/&gt;&lt;wsp:rsid wsp:val=&quot;0099128C&quot;/&gt;&lt;wsp:rsid wsp:val=&quot;00991503&quot;/&gt;&lt;wsp:rsid wsp:val=&quot;0099157F&quot;/&gt;&lt;wsp:rsid wsp:val=&quot;0099160E&quot;/&gt;&lt;wsp:rsid wsp:val=&quot;009918D8&quot;/&gt;&lt;wsp:rsid wsp:val=&quot;00992335&quot;/&gt;&lt;wsp:rsid wsp:val=&quot;009923F0&quot;/&gt;&lt;wsp:rsid wsp:val=&quot;00992755&quot;/&gt;&lt;wsp:rsid wsp:val=&quot;00992906&quot;/&gt;&lt;wsp:rsid wsp:val=&quot;0099292B&quot;/&gt;&lt;wsp:rsid wsp:val=&quot;009929F4&quot;/&gt;&lt;wsp:rsid wsp:val=&quot;00992AE6&quot;/&gt;&lt;wsp:rsid wsp:val=&quot;00992C55&quot;/&gt;&lt;wsp:rsid wsp:val=&quot;00992CD5&quot;/&gt;&lt;wsp:rsid wsp:val=&quot;00992FE5&quot;/&gt;&lt;wsp:rsid wsp:val=&quot;00993249&quot;/&gt;&lt;wsp:rsid wsp:val=&quot;00993874&quot;/&gt;&lt;wsp:rsid wsp:val=&quot;009938B3&quot;/&gt;&lt;wsp:rsid wsp:val=&quot;00993AE8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545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1F3&quot;/&gt;&lt;wsp:rsid wsp:val=&quot;0099627C&quot;/&gt;&lt;wsp:rsid wsp:val=&quot;0099654D&quot;/&gt;&lt;wsp:rsid wsp:val=&quot;00996C31&quot;/&gt;&lt;wsp:rsid wsp:val=&quot;00996E0A&quot;/&gt;&lt;wsp:rsid wsp:val=&quot;00996FB1&quot;/&gt;&lt;wsp:rsid wsp:val=&quot;00997304&quot;/&gt;&lt;wsp:rsid wsp:val=&quot;009973C9&quot;/&gt;&lt;wsp:rsid wsp:val=&quot;009974D8&quot;/&gt;&lt;wsp:rsid wsp:val=&quot;0099751D&quot;/&gt;&lt;wsp:rsid wsp:val=&quot;00997674&quot;/&gt;&lt;wsp:rsid wsp:val=&quot;00997699&quot;/&gt;&lt;wsp:rsid wsp:val=&quot;0099792A&quot;/&gt;&lt;wsp:rsid wsp:val=&quot;00997A6C&quot;/&gt;&lt;wsp:rsid wsp:val=&quot;00997AC8&quot;/&gt;&lt;wsp:rsid wsp:val=&quot;00997BA6&quot;/&gt;&lt;wsp:rsid wsp:val=&quot;00997DA8&quot;/&gt;&lt;wsp:rsid wsp:val=&quot;00997E56&quot;/&gt;&lt;wsp:rsid wsp:val=&quot;009A0259&quot;/&gt;&lt;wsp:rsid wsp:val=&quot;009A0292&quot;/&gt;&lt;wsp:rsid wsp:val=&quot;009A0635&quot;/&gt;&lt;wsp:rsid wsp:val=&quot;009A0652&quot;/&gt;&lt;wsp:rsid wsp:val=&quot;009A0653&quot;/&gt;&lt;wsp:rsid wsp:val=&quot;009A0B90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A21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A40&quot;/&gt;&lt;wsp:rsid wsp:val=&quot;009A3BAD&quot;/&gt;&lt;wsp:rsid wsp:val=&quot;009A3C31&quot;/&gt;&lt;wsp:rsid wsp:val=&quot;009A3C38&quot;/&gt;&lt;wsp:rsid wsp:val=&quot;009A3E37&quot;/&gt;&lt;wsp:rsid wsp:val=&quot;009A3E7B&quot;/&gt;&lt;wsp:rsid wsp:val=&quot;009A41EB&quot;/&gt;&lt;wsp:rsid wsp:val=&quot;009A4243&quot;/&gt;&lt;wsp:rsid wsp:val=&quot;009A42B0&quot;/&gt;&lt;wsp:rsid wsp:val=&quot;009A42D5&quot;/&gt;&lt;wsp:rsid wsp:val=&quot;009A43C4&quot;/&gt;&lt;wsp:rsid wsp:val=&quot;009A45E8&quot;/&gt;&lt;wsp:rsid wsp:val=&quot;009A48E3&quot;/&gt;&lt;wsp:rsid wsp:val=&quot;009A4AAB&quot;/&gt;&lt;wsp:rsid wsp:val=&quot;009A4AF7&quot;/&gt;&lt;wsp:rsid wsp:val=&quot;009A4E01&quot;/&gt;&lt;wsp:rsid wsp:val=&quot;009A4F2A&quot;/&gt;&lt;wsp:rsid wsp:val=&quot;009A4F2E&quot;/&gt;&lt;wsp:rsid wsp:val=&quot;009A500B&quot;/&gt;&lt;wsp:rsid wsp:val=&quot;009A5176&quot;/&gt;&lt;wsp:rsid wsp:val=&quot;009A518E&quot;/&gt;&lt;wsp:rsid wsp:val=&quot;009A5526&quot;/&gt;&lt;wsp:rsid wsp:val=&quot;009A557F&quot;/&gt;&lt;wsp:rsid wsp:val=&quot;009A55D1&quot;/&gt;&lt;wsp:rsid wsp:val=&quot;009A57C3&quot;/&gt;&lt;wsp:rsid wsp:val=&quot;009A5A96&quot;/&gt;&lt;wsp:rsid wsp:val=&quot;009A5C3F&quot;/&gt;&lt;wsp:rsid wsp:val=&quot;009A5D36&quot;/&gt;&lt;wsp:rsid wsp:val=&quot;009A5DD1&quot;/&gt;&lt;wsp:rsid wsp:val=&quot;009A5EBB&quot;/&gt;&lt;wsp:rsid wsp:val=&quot;009A6008&quot;/&gt;&lt;wsp:rsid wsp:val=&quot;009A6017&quot;/&gt;&lt;wsp:rsid wsp:val=&quot;009A610C&quot;/&gt;&lt;wsp:rsid wsp:val=&quot;009A6542&quot;/&gt;&lt;wsp:rsid wsp:val=&quot;009A6C1C&quot;/&gt;&lt;wsp:rsid wsp:val=&quot;009A6E38&quot;/&gt;&lt;wsp:rsid wsp:val=&quot;009A6E6F&quot;/&gt;&lt;wsp:rsid wsp:val=&quot;009A6EA5&quot;/&gt;&lt;wsp:rsid wsp:val=&quot;009A70BE&quot;/&gt;&lt;wsp:rsid wsp:val=&quot;009A70EB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84&quot;/&gt;&lt;wsp:rsid wsp:val=&quot;009B1307&quot;/&gt;&lt;wsp:rsid wsp:val=&quot;009B1373&quot;/&gt;&lt;wsp:rsid wsp:val=&quot;009B142E&quot;/&gt;&lt;wsp:rsid wsp:val=&quot;009B162F&quot;/&gt;&lt;wsp:rsid wsp:val=&quot;009B16B1&quot;/&gt;&lt;wsp:rsid wsp:val=&quot;009B1883&quot;/&gt;&lt;wsp:rsid wsp:val=&quot;009B1FB9&quot;/&gt;&lt;wsp:rsid wsp:val=&quot;009B1FDE&quot;/&gt;&lt;wsp:rsid wsp:val=&quot;009B20EF&quot;/&gt;&lt;wsp:rsid wsp:val=&quot;009B2106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F8&quot;/&gt;&lt;wsp:rsid wsp:val=&quot;009B39CE&quot;/&gt;&lt;wsp:rsid wsp:val=&quot;009B3ABB&quot;/&gt;&lt;wsp:rsid wsp:val=&quot;009B3D6E&quot;/&gt;&lt;wsp:rsid wsp:val=&quot;009B4183&quot;/&gt;&lt;wsp:rsid wsp:val=&quot;009B44B2&quot;/&gt;&lt;wsp:rsid wsp:val=&quot;009B472C&quot;/&gt;&lt;wsp:rsid wsp:val=&quot;009B4B7A&quot;/&gt;&lt;wsp:rsid wsp:val=&quot;009B50FB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6ED&quot;/&gt;&lt;wsp:rsid wsp:val=&quot;009B6C6D&quot;/&gt;&lt;wsp:rsid wsp:val=&quot;009B6E32&quot;/&gt;&lt;wsp:rsid wsp:val=&quot;009B71AF&quot;/&gt;&lt;wsp:rsid wsp:val=&quot;009B7201&quot;/&gt;&lt;wsp:rsid wsp:val=&quot;009B7436&quot;/&gt;&lt;wsp:rsid wsp:val=&quot;009B74FD&quot;/&gt;&lt;wsp:rsid wsp:val=&quot;009B7648&quot;/&gt;&lt;wsp:rsid wsp:val=&quot;009C00E6&quot;/&gt;&lt;wsp:rsid wsp:val=&quot;009C031C&quot;/&gt;&lt;wsp:rsid wsp:val=&quot;009C0428&quot;/&gt;&lt;wsp:rsid wsp:val=&quot;009C0530&quot;/&gt;&lt;wsp:rsid wsp:val=&quot;009C0EF7&quot;/&gt;&lt;wsp:rsid wsp:val=&quot;009C1326&quot;/&gt;&lt;wsp:rsid wsp:val=&quot;009C1417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73B&quot;/&gt;&lt;wsp:rsid wsp:val=&quot;009C32B7&quot;/&gt;&lt;wsp:rsid wsp:val=&quot;009C32E4&quot;/&gt;&lt;wsp:rsid wsp:val=&quot;009C39D6&quot;/&gt;&lt;wsp:rsid wsp:val=&quot;009C3E92&quot;/&gt;&lt;wsp:rsid wsp:val=&quot;009C4138&quot;/&gt;&lt;wsp:rsid wsp:val=&quot;009C4418&quot;/&gt;&lt;wsp:rsid wsp:val=&quot;009C4500&quot;/&gt;&lt;wsp:rsid wsp:val=&quot;009C4627&quot;/&gt;&lt;wsp:rsid wsp:val=&quot;009C47EE&quot;/&gt;&lt;wsp:rsid wsp:val=&quot;009C4830&quot;/&gt;&lt;wsp:rsid wsp:val=&quot;009C484D&quot;/&gt;&lt;wsp:rsid wsp:val=&quot;009C4D3E&quot;/&gt;&lt;wsp:rsid wsp:val=&quot;009C4F13&quot;/&gt;&lt;wsp:rsid wsp:val=&quot;009C4FC8&quot;/&gt;&lt;wsp:rsid wsp:val=&quot;009C505E&quot;/&gt;&lt;wsp:rsid wsp:val=&quot;009C5198&quot;/&gt;&lt;wsp:rsid wsp:val=&quot;009C5359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39C&quot;/&gt;&lt;wsp:rsid wsp:val=&quot;009C6437&quot;/&gt;&lt;wsp:rsid wsp:val=&quot;009C64C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475&quot;/&gt;&lt;wsp:rsid wsp:val=&quot;009C7770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5D&quot;/&gt;&lt;wsp:rsid wsp:val=&quot;009D0386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8EC&quot;/&gt;&lt;wsp:rsid wsp:val=&quot;009D19AB&quot;/&gt;&lt;wsp:rsid wsp:val=&quot;009D1A33&quot;/&gt;&lt;wsp:rsid wsp:val=&quot;009D1B99&quot;/&gt;&lt;wsp:rsid wsp:val=&quot;009D1BAC&quot;/&gt;&lt;wsp:rsid wsp:val=&quot;009D1D68&quot;/&gt;&lt;wsp:rsid wsp:val=&quot;009D1E49&quot;/&gt;&lt;wsp:rsid wsp:val=&quot;009D205F&quot;/&gt;&lt;wsp:rsid wsp:val=&quot;009D2550&quot;/&gt;&lt;wsp:rsid wsp:val=&quot;009D2712&quot;/&gt;&lt;wsp:rsid wsp:val=&quot;009D2834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A12&quot;/&gt;&lt;wsp:rsid wsp:val=&quot;009D3A44&quot;/&gt;&lt;wsp:rsid wsp:val=&quot;009D3A78&quot;/&gt;&lt;wsp:rsid wsp:val=&quot;009D3BC6&quot;/&gt;&lt;wsp:rsid wsp:val=&quot;009D3C07&quot;/&gt;&lt;wsp:rsid wsp:val=&quot;009D3E29&quot;/&gt;&lt;wsp:rsid wsp:val=&quot;009D42D4&quot;/&gt;&lt;wsp:rsid wsp:val=&quot;009D44B0&quot;/&gt;&lt;wsp:rsid wsp:val=&quot;009D47BA&quot;/&gt;&lt;wsp:rsid wsp:val=&quot;009D4808&quot;/&gt;&lt;wsp:rsid wsp:val=&quot;009D49BC&quot;/&gt;&lt;wsp:rsid wsp:val=&quot;009D4F8A&quot;/&gt;&lt;wsp:rsid wsp:val=&quot;009D50D9&quot;/&gt;&lt;wsp:rsid wsp:val=&quot;009D5570&quot;/&gt;&lt;wsp:rsid wsp:val=&quot;009D5C87&quot;/&gt;&lt;wsp:rsid wsp:val=&quot;009D5CB6&quot;/&gt;&lt;wsp:rsid wsp:val=&quot;009D5EAE&quot;/&gt;&lt;wsp:rsid wsp:val=&quot;009D5EEC&quot;/&gt;&lt;wsp:rsid wsp:val=&quot;009D617B&quot;/&gt;&lt;wsp:rsid wsp:val=&quot;009D6424&quot;/&gt;&lt;wsp:rsid wsp:val=&quot;009D6893&quot;/&gt;&lt;wsp:rsid wsp:val=&quot;009D6BE4&quot;/&gt;&lt;wsp:rsid wsp:val=&quot;009D6D3F&quot;/&gt;&lt;wsp:rsid wsp:val=&quot;009D6D59&quot;/&gt;&lt;wsp:rsid wsp:val=&quot;009D6F9A&quot;/&gt;&lt;wsp:rsid wsp:val=&quot;009D6FCD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AC8&quot;/&gt;&lt;wsp:rsid wsp:val=&quot;009D7BF9&quot;/&gt;&lt;wsp:rsid wsp:val=&quot;009D7D7D&quot;/&gt;&lt;wsp:rsid wsp:val=&quot;009D7F2C&quot;/&gt;&lt;wsp:rsid wsp:val=&quot;009D7F52&quot;/&gt;&lt;wsp:rsid wsp:val=&quot;009D7FDB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10D1&quot;/&gt;&lt;wsp:rsid wsp:val=&quot;009E16E9&quot;/&gt;&lt;wsp:rsid wsp:val=&quot;009E1781&quot;/&gt;&lt;wsp:rsid wsp:val=&quot;009E1A32&quot;/&gt;&lt;wsp:rsid wsp:val=&quot;009E1A41&quot;/&gt;&lt;wsp:rsid wsp:val=&quot;009E1BB6&quot;/&gt;&lt;wsp:rsid wsp:val=&quot;009E1D86&quot;/&gt;&lt;wsp:rsid wsp:val=&quot;009E1F23&quot;/&gt;&lt;wsp:rsid wsp:val=&quot;009E1F6F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F&quot;/&gt;&lt;wsp:rsid wsp:val=&quot;009E7AA8&quot;/&gt;&lt;wsp:rsid wsp:val=&quot;009E7ADE&quot;/&gt;&lt;wsp:rsid wsp:val=&quot;009E7D07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3D0&quot;/&gt;&lt;wsp:rsid wsp:val=&quot;009F15E7&quot;/&gt;&lt;wsp:rsid wsp:val=&quot;009F1889&quot;/&gt;&lt;wsp:rsid wsp:val=&quot;009F1992&quot;/&gt;&lt;wsp:rsid wsp:val=&quot;009F1B6A&quot;/&gt;&lt;wsp:rsid wsp:val=&quot;009F1DF0&quot;/&gt;&lt;wsp:rsid wsp:val=&quot;009F1F72&quot;/&gt;&lt;wsp:rsid wsp:val=&quot;009F22D8&quot;/&gt;&lt;wsp:rsid wsp:val=&quot;009F233E&quot;/&gt;&lt;wsp:rsid wsp:val=&quot;009F2430&quot;/&gt;&lt;wsp:rsid wsp:val=&quot;009F253B&quot;/&gt;&lt;wsp:rsid wsp:val=&quot;009F2937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B8&quot;/&gt;&lt;wsp:rsid wsp:val=&quot;009F302D&quot;/&gt;&lt;wsp:rsid wsp:val=&quot;009F324B&quot;/&gt;&lt;wsp:rsid wsp:val=&quot;009F355E&quot;/&gt;&lt;wsp:rsid wsp:val=&quot;009F3979&quot;/&gt;&lt;wsp:rsid wsp:val=&quot;009F3AA4&quot;/&gt;&lt;wsp:rsid wsp:val=&quot;009F3CB1&quot;/&gt;&lt;wsp:rsid wsp:val=&quot;009F3D69&quot;/&gt;&lt;wsp:rsid wsp:val=&quot;009F3E47&quot;/&gt;&lt;wsp:rsid wsp:val=&quot;009F40E6&quot;/&gt;&lt;wsp:rsid wsp:val=&quot;009F421D&quot;/&gt;&lt;wsp:rsid wsp:val=&quot;009F4244&quot;/&gt;&lt;wsp:rsid wsp:val=&quot;009F433D&quot;/&gt;&lt;wsp:rsid wsp:val=&quot;009F47DB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896&quot;/&gt;&lt;wsp:rsid wsp:val=&quot;009F6898&quot;/&gt;&lt;wsp:rsid wsp:val=&quot;009F68C7&quot;/&gt;&lt;wsp:rsid wsp:val=&quot;009F6B3F&quot;/&gt;&lt;wsp:rsid wsp:val=&quot;009F6DAA&quot;/&gt;&lt;wsp:rsid wsp:val=&quot;009F7094&quot;/&gt;&lt;wsp:rsid wsp:val=&quot;009F72B4&quot;/&gt;&lt;wsp:rsid wsp:val=&quot;009F7834&quot;/&gt;&lt;wsp:rsid wsp:val=&quot;009F7AFA&quot;/&gt;&lt;wsp:rsid wsp:val=&quot;00A000D2&quot;/&gt;&lt;wsp:rsid wsp:val=&quot;00A00239&quot;/&gt;&lt;wsp:rsid wsp:val=&quot;00A00253&quot;/&gt;&lt;wsp:rsid wsp:val=&quot;00A004B4&quot;/&gt;&lt;wsp:rsid wsp:val=&quot;00A005AE&quot;/&gt;&lt;wsp:rsid wsp:val=&quot;00A00BC0&quot;/&gt;&lt;wsp:rsid wsp:val=&quot;00A00C08&quot;/&gt;&lt;wsp:rsid wsp:val=&quot;00A00ECC&quot;/&gt;&lt;wsp:rsid wsp:val=&quot;00A012E9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719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C03&quot;/&gt;&lt;wsp:rsid wsp:val=&quot;00A04C15&quot;/&gt;&lt;wsp:rsid wsp:val=&quot;00A04F24&quot;/&gt;&lt;wsp:rsid wsp:val=&quot;00A0505A&quot;/&gt;&lt;wsp:rsid wsp:val=&quot;00A052E8&quot;/&gt;&lt;wsp:rsid wsp:val=&quot;00A053A3&quot;/&gt;&lt;wsp:rsid wsp:val=&quot;00A059A2&quot;/&gt;&lt;wsp:rsid wsp:val=&quot;00A05D49&quot;/&gt;&lt;wsp:rsid wsp:val=&quot;00A061BD&quot;/&gt;&lt;wsp:rsid wsp:val=&quot;00A06324&quot;/&gt;&lt;wsp:rsid wsp:val=&quot;00A063A0&quot;/&gt;&lt;wsp:rsid wsp:val=&quot;00A06890&quot;/&gt;&lt;wsp:rsid wsp:val=&quot;00A06938&quot;/&gt;&lt;wsp:rsid wsp:val=&quot;00A06C7F&quot;/&gt;&lt;wsp:rsid wsp:val=&quot;00A06DCC&quot;/&gt;&lt;wsp:rsid wsp:val=&quot;00A07177&quot;/&gt;&lt;wsp:rsid wsp:val=&quot;00A07236&quot;/&gt;&lt;wsp:rsid wsp:val=&quot;00A0743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734&quot;/&gt;&lt;wsp:rsid wsp:val=&quot;00A11BD7&quot;/&gt;&lt;wsp:rsid wsp:val=&quot;00A11C03&quot;/&gt;&lt;wsp:rsid wsp:val=&quot;00A11E3B&quot;/&gt;&lt;wsp:rsid wsp:val=&quot;00A122C2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C&quot;/&gt;&lt;wsp:rsid wsp:val=&quot;00A14194&quot;/&gt;&lt;wsp:rsid wsp:val=&quot;00A141FF&quot;/&gt;&lt;wsp:rsid wsp:val=&quot;00A144CE&quot;/&gt;&lt;wsp:rsid wsp:val=&quot;00A14777&quot;/&gt;&lt;wsp:rsid wsp:val=&quot;00A14A30&quot;/&gt;&lt;wsp:rsid wsp:val=&quot;00A14A3C&quot;/&gt;&lt;wsp:rsid wsp:val=&quot;00A15010&quot;/&gt;&lt;wsp:rsid wsp:val=&quot;00A15042&quot;/&gt;&lt;wsp:rsid wsp:val=&quot;00A157EF&quot;/&gt;&lt;wsp:rsid wsp:val=&quot;00A15874&quot;/&gt;&lt;wsp:rsid wsp:val=&quot;00A158EE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40D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357&quot;/&gt;&lt;wsp:rsid wsp:val=&quot;00A174D2&quot;/&gt;&lt;wsp:rsid wsp:val=&quot;00A177D5&quot;/&gt;&lt;wsp:rsid wsp:val=&quot;00A1789D&quot;/&gt;&lt;wsp:rsid wsp:val=&quot;00A17A8F&quot;/&gt;&lt;wsp:rsid wsp:val=&quot;00A17C09&quot;/&gt;&lt;wsp:rsid wsp:val=&quot;00A17CFC&quot;/&gt;&lt;wsp:rsid wsp:val=&quot;00A17E79&quot;/&gt;&lt;wsp:rsid wsp:val=&quot;00A17FC2&quot;/&gt;&lt;wsp:rsid wsp:val=&quot;00A17FD3&quot;/&gt;&lt;wsp:rsid wsp:val=&quot;00A201DB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D9&quot;/&gt;&lt;wsp:rsid wsp:val=&quot;00A2142C&quot;/&gt;&lt;wsp:rsid wsp:val=&quot;00A21533&quot;/&gt;&lt;wsp:rsid wsp:val=&quot;00A217F2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906&quot;/&gt;&lt;wsp:rsid wsp:val=&quot;00A22BB4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CAC&quot;/&gt;&lt;wsp:rsid wsp:val=&quot;00A23FD5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628&quot;/&gt;&lt;wsp:rsid wsp:val=&quot;00A247E5&quot;/&gt;&lt;wsp:rsid wsp:val=&quot;00A24838&quot;/&gt;&lt;wsp:rsid wsp:val=&quot;00A24AAE&quot;/&gt;&lt;wsp:rsid wsp:val=&quot;00A24CBD&quot;/&gt;&lt;wsp:rsid wsp:val=&quot;00A25078&quot;/&gt;&lt;wsp:rsid wsp:val=&quot;00A2535A&quot;/&gt;&lt;wsp:rsid wsp:val=&quot;00A2537D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768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301AA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961&quot;/&gt;&lt;wsp:rsid wsp:val=&quot;00A30D46&quot;/&gt;&lt;wsp:rsid wsp:val=&quot;00A30E08&quot;/&gt;&lt;wsp:rsid wsp:val=&quot;00A312DE&quot;/&gt;&lt;wsp:rsid wsp:val=&quot;00A31544&quot;/&gt;&lt;wsp:rsid wsp:val=&quot;00A31D86&quot;/&gt;&lt;wsp:rsid wsp:val=&quot;00A31EA1&quot;/&gt;&lt;wsp:rsid wsp:val=&quot;00A3224E&quot;/&gt;&lt;wsp:rsid wsp:val=&quot;00A32620&quot;/&gt;&lt;wsp:rsid wsp:val=&quot;00A329A5&quot;/&gt;&lt;wsp:rsid wsp:val=&quot;00A32A8B&quot;/&gt;&lt;wsp:rsid wsp:val=&quot;00A32AB3&quot;/&gt;&lt;wsp:rsid wsp:val=&quot;00A32D51&quot;/&gt;&lt;wsp:rsid wsp:val=&quot;00A33593&quot;/&gt;&lt;wsp:rsid wsp:val=&quot;00A33BEB&quot;/&gt;&lt;wsp:rsid wsp:val=&quot;00A34131&quot;/&gt;&lt;wsp:rsid wsp:val=&quot;00A34212&quot;/&gt;&lt;wsp:rsid wsp:val=&quot;00A3424F&quot;/&gt;&lt;wsp:rsid wsp:val=&quot;00A342AF&quot;/&gt;&lt;wsp:rsid wsp:val=&quot;00A342DE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D1&quot;/&gt;&lt;wsp:rsid wsp:val=&quot;00A35928&quot;/&gt;&lt;wsp:rsid wsp:val=&quot;00A359F6&quot;/&gt;&lt;wsp:rsid wsp:val=&quot;00A35C45&quot;/&gt;&lt;wsp:rsid wsp:val=&quot;00A35E8F&quot;/&gt;&lt;wsp:rsid wsp:val=&quot;00A363A7&quot;/&gt;&lt;wsp:rsid wsp:val=&quot;00A3681E&quot;/&gt;&lt;wsp:rsid wsp:val=&quot;00A3688D&quot;/&gt;&lt;wsp:rsid wsp:val=&quot;00A36A52&quot;/&gt;&lt;wsp:rsid wsp:val=&quot;00A36D0B&quot;/&gt;&lt;wsp:rsid wsp:val=&quot;00A37028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92&quot;/&gt;&lt;wsp:rsid wsp:val=&quot;00A37FB2&quot;/&gt;&lt;wsp:rsid wsp:val=&quot;00A40335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1130&quot;/&gt;&lt;wsp:rsid wsp:val=&quot;00A412DA&quot;/&gt;&lt;wsp:rsid wsp:val=&quot;00A41453&quot;/&gt;&lt;wsp:rsid wsp:val=&quot;00A416DE&quot;/&gt;&lt;wsp:rsid wsp:val=&quot;00A4193C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87F&quot;/&gt;&lt;wsp:rsid wsp:val=&quot;00A429BA&quot;/&gt;&lt;wsp:rsid wsp:val=&quot;00A42A9E&quot;/&gt;&lt;wsp:rsid wsp:val=&quot;00A42BBF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9D1&quot;/&gt;&lt;wsp:rsid wsp:val=&quot;00A44E28&quot;/&gt;&lt;wsp:rsid wsp:val=&quot;00A45437&quot;/&gt;&lt;wsp:rsid wsp:val=&quot;00A4579C&quot;/&gt;&lt;wsp:rsid wsp:val=&quot;00A45A92&quot;/&gt;&lt;wsp:rsid wsp:val=&quot;00A45D56&quot;/&gt;&lt;wsp:rsid wsp:val=&quot;00A45F24&quot;/&gt;&lt;wsp:rsid wsp:val=&quot;00A4660F&quot;/&gt;&lt;wsp:rsid wsp:val=&quot;00A46838&quot;/&gt;&lt;wsp:rsid wsp:val=&quot;00A46B9E&quot;/&gt;&lt;wsp:rsid wsp:val=&quot;00A46C7B&quot;/&gt;&lt;wsp:rsid wsp:val=&quot;00A46E31&quot;/&gt;&lt;wsp:rsid wsp:val=&quot;00A46ED6&quot;/&gt;&lt;wsp:rsid wsp:val=&quot;00A4720A&quot;/&gt;&lt;wsp:rsid wsp:val=&quot;00A47391&quot;/&gt;&lt;wsp:rsid wsp:val=&quot;00A4753B&quot;/&gt;&lt;wsp:rsid wsp:val=&quot;00A4756B&quot;/&gt;&lt;wsp:rsid wsp:val=&quot;00A477F1&quot;/&gt;&lt;wsp:rsid wsp:val=&quot;00A478AC&quot;/&gt;&lt;wsp:rsid wsp:val=&quot;00A47ADD&quot;/&gt;&lt;wsp:rsid wsp:val=&quot;00A50033&quot;/&gt;&lt;wsp:rsid wsp:val=&quot;00A50175&quot;/&gt;&lt;wsp:rsid wsp:val=&quot;00A504D3&quot;/&gt;&lt;wsp:rsid wsp:val=&quot;00A505B0&quot;/&gt;&lt;wsp:rsid wsp:val=&quot;00A508FB&quot;/&gt;&lt;wsp:rsid wsp:val=&quot;00A50C5A&quot;/&gt;&lt;wsp:rsid wsp:val=&quot;00A50D63&quot;/&gt;&lt;wsp:rsid wsp:val=&quot;00A511C5&quot;/&gt;&lt;wsp:rsid wsp:val=&quot;00A511FD&quot;/&gt;&lt;wsp:rsid wsp:val=&quot;00A51510&quot;/&gt;&lt;wsp:rsid wsp:val=&quot;00A51592&quot;/&gt;&lt;wsp:rsid wsp:val=&quot;00A517E8&quot;/&gt;&lt;wsp:rsid wsp:val=&quot;00A5196B&quot;/&gt;&lt;wsp:rsid wsp:val=&quot;00A519CA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929&quot;/&gt;&lt;wsp:rsid wsp:val=&quot;00A52CE2&quot;/&gt;&lt;wsp:rsid wsp:val=&quot;00A52D5F&quot;/&gt;&lt;wsp:rsid wsp:val=&quot;00A52E03&quot;/&gt;&lt;wsp:rsid wsp:val=&quot;00A52FDC&quot;/&gt;&lt;wsp:rsid wsp:val=&quot;00A536E3&quot;/&gt;&lt;wsp:rsid wsp:val=&quot;00A5373C&quot;/&gt;&lt;wsp:rsid wsp:val=&quot;00A53797&quot;/&gt;&lt;wsp:rsid wsp:val=&quot;00A5388E&quot;/&gt;&lt;wsp:rsid wsp:val=&quot;00A538D4&quot;/&gt;&lt;wsp:rsid wsp:val=&quot;00A53BC6&quot;/&gt;&lt;wsp:rsid wsp:val=&quot;00A53F79&quot;/&gt;&lt;wsp:rsid wsp:val=&quot;00A542F3&quot;/&gt;&lt;wsp:rsid wsp:val=&quot;00A5446C&quot;/&gt;&lt;wsp:rsid wsp:val=&quot;00A54717&quot;/&gt;&lt;wsp:rsid wsp:val=&quot;00A54AC2&quot;/&gt;&lt;wsp:rsid wsp:val=&quot;00A54C5E&quot;/&gt;&lt;wsp:rsid wsp:val=&quot;00A54FC1&quot;/&gt;&lt;wsp:rsid wsp:val=&quot;00A55163&quot;/&gt;&lt;wsp:rsid wsp:val=&quot;00A55169&quot;/&gt;&lt;wsp:rsid wsp:val=&quot;00A553DB&quot;/&gt;&lt;wsp:rsid wsp:val=&quot;00A5553A&quot;/&gt;&lt;wsp:rsid wsp:val=&quot;00A5559C&quot;/&gt;&lt;wsp:rsid wsp:val=&quot;00A555F6&quot;/&gt;&lt;wsp:rsid wsp:val=&quot;00A55926&quot;/&gt;&lt;wsp:rsid wsp:val=&quot;00A559C9&quot;/&gt;&lt;wsp:rsid wsp:val=&quot;00A55A4D&quot;/&gt;&lt;wsp:rsid wsp:val=&quot;00A55B6D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71A&quot;/&gt;&lt;wsp:rsid wsp:val=&quot;00A60749&quot;/&gt;&lt;wsp:rsid wsp:val=&quot;00A60C30&quot;/&gt;&lt;wsp:rsid wsp:val=&quot;00A60E02&quot;/&gt;&lt;wsp:rsid wsp:val=&quot;00A61246&quot;/&gt;&lt;wsp:rsid wsp:val=&quot;00A61622&quot;/&gt;&lt;wsp:rsid wsp:val=&quot;00A617D3&quot;/&gt;&lt;wsp:rsid wsp:val=&quot;00A61A95&quot;/&gt;&lt;wsp:rsid wsp:val=&quot;00A61B0D&quot;/&gt;&lt;wsp:rsid wsp:val=&quot;00A61B7A&quot;/&gt;&lt;wsp:rsid wsp:val=&quot;00A61D50&quot;/&gt;&lt;wsp:rsid wsp:val=&quot;00A61DC2&quot;/&gt;&lt;wsp:rsid wsp:val=&quot;00A62466&quot;/&gt;&lt;wsp:rsid wsp:val=&quot;00A6247D&quot;/&gt;&lt;wsp:rsid wsp:val=&quot;00A627C6&quot;/&gt;&lt;wsp:rsid wsp:val=&quot;00A629AA&quot;/&gt;&lt;wsp:rsid wsp:val=&quot;00A62A13&quot;/&gt;&lt;wsp:rsid wsp:val=&quot;00A6308C&quot;/&gt;&lt;wsp:rsid wsp:val=&quot;00A633F5&quot;/&gt;&lt;wsp:rsid wsp:val=&quot;00A634A0&quot;/&gt;&lt;wsp:rsid wsp:val=&quot;00A6358A&quot;/&gt;&lt;wsp:rsid wsp:val=&quot;00A63AFC&quot;/&gt;&lt;wsp:rsid wsp:val=&quot;00A63CC4&quot;/&gt;&lt;wsp:rsid wsp:val=&quot;00A63D54&quot;/&gt;&lt;wsp:rsid wsp:val=&quot;00A643F6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5145&quot;/&gt;&lt;wsp:rsid wsp:val=&quot;00A6519E&quot;/&gt;&lt;wsp:rsid wsp:val=&quot;00A65347&quot;/&gt;&lt;wsp:rsid wsp:val=&quot;00A6536E&quot;/&gt;&lt;wsp:rsid wsp:val=&quot;00A655C6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D71&quot;/&gt;&lt;wsp:rsid wsp:val=&quot;00A67112&quot;/&gt;&lt;wsp:rsid wsp:val=&quot;00A671DA&quot;/&gt;&lt;wsp:rsid wsp:val=&quot;00A67326&quot;/&gt;&lt;wsp:rsid wsp:val=&quot;00A6752C&quot;/&gt;&lt;wsp:rsid wsp:val=&quot;00A678EC&quot;/&gt;&lt;wsp:rsid wsp:val=&quot;00A679FF&quot;/&gt;&lt;wsp:rsid wsp:val=&quot;00A67A63&quot;/&gt;&lt;wsp:rsid wsp:val=&quot;00A67D8D&quot;/&gt;&lt;wsp:rsid wsp:val=&quot;00A70248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27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363&quot;/&gt;&lt;wsp:rsid wsp:val=&quot;00A72784&quot;/&gt;&lt;wsp:rsid wsp:val=&quot;00A72A3C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A3&quot;/&gt;&lt;wsp:rsid wsp:val=&quot;00A73BF9&quot;/&gt;&lt;wsp:rsid wsp:val=&quot;00A7409F&quot;/&gt;&lt;wsp:rsid wsp:val=&quot;00A74160&quot;/&gt;&lt;wsp:rsid wsp:val=&quot;00A741A3&quot;/&gt;&lt;wsp:rsid wsp:val=&quot;00A741A8&quot;/&gt;&lt;wsp:rsid wsp:val=&quot;00A741D1&quot;/&gt;&lt;wsp:rsid wsp:val=&quot;00A7425A&quot;/&gt;&lt;wsp:rsid wsp:val=&quot;00A742AE&quot;/&gt;&lt;wsp:rsid wsp:val=&quot;00A7445B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D5&quot;/&gt;&lt;wsp:rsid wsp:val=&quot;00A74E78&quot;/&gt;&lt;wsp:rsid wsp:val=&quot;00A74FC3&quot;/&gt;&lt;wsp:rsid wsp:val=&quot;00A7509B&quot;/&gt;&lt;wsp:rsid wsp:val=&quot;00A75903&quot;/&gt;&lt;wsp:rsid wsp:val=&quot;00A75AA0&quot;/&gt;&lt;wsp:rsid wsp:val=&quot;00A75B87&quot;/&gt;&lt;wsp:rsid wsp:val=&quot;00A769F6&quot;/&gt;&lt;wsp:rsid wsp:val=&quot;00A76EF7&quot;/&gt;&lt;wsp:rsid wsp:val=&quot;00A77020&quot;/&gt;&lt;wsp:rsid wsp:val=&quot;00A77402&quot;/&gt;&lt;wsp:rsid wsp:val=&quot;00A77752&quot;/&gt;&lt;wsp:rsid wsp:val=&quot;00A77BAB&quot;/&gt;&lt;wsp:rsid wsp:val=&quot;00A8001E&quot;/&gt;&lt;wsp:rsid wsp:val=&quot;00A8022B&quot;/&gt;&lt;wsp:rsid wsp:val=&quot;00A80334&quot;/&gt;&lt;wsp:rsid wsp:val=&quot;00A8065C&quot;/&gt;&lt;wsp:rsid wsp:val=&quot;00A808EF&quot;/&gt;&lt;wsp:rsid wsp:val=&quot;00A80928&quot;/&gt;&lt;wsp:rsid wsp:val=&quot;00A80C18&quot;/&gt;&lt;wsp:rsid wsp:val=&quot;00A80E68&quot;/&gt;&lt;wsp:rsid wsp:val=&quot;00A80F9C&quot;/&gt;&lt;wsp:rsid wsp:val=&quot;00A81285&quot;/&gt;&lt;wsp:rsid wsp:val=&quot;00A81AC4&quot;/&gt;&lt;wsp:rsid wsp:val=&quot;00A81CB9&quot;/&gt;&lt;wsp:rsid wsp:val=&quot;00A81D59&quot;/&gt;&lt;wsp:rsid wsp:val=&quot;00A81E3F&quot;/&gt;&lt;wsp:rsid wsp:val=&quot;00A820F9&quot;/&gt;&lt;wsp:rsid wsp:val=&quot;00A823B9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73&quot;/&gt;&lt;wsp:rsid wsp:val=&quot;00A82F46&quot;/&gt;&lt;wsp:rsid wsp:val=&quot;00A83107&quot;/&gt;&lt;wsp:rsid wsp:val=&quot;00A831FF&quot;/&gt;&lt;wsp:rsid wsp:val=&quot;00A832EA&quot;/&gt;&lt;wsp:rsid wsp:val=&quot;00A8378A&quot;/&gt;&lt;wsp:rsid wsp:val=&quot;00A8386B&quot;/&gt;&lt;wsp:rsid wsp:val=&quot;00A83E09&quot;/&gt;&lt;wsp:rsid wsp:val=&quot;00A84252&quot;/&gt;&lt;wsp:rsid wsp:val=&quot;00A842BE&quot;/&gt;&lt;wsp:rsid wsp:val=&quot;00A84512&quot;/&gt;&lt;wsp:rsid wsp:val=&quot;00A84668&quot;/&gt;&lt;wsp:rsid wsp:val=&quot;00A846FA&quot;/&gt;&lt;wsp:rsid wsp:val=&quot;00A84708&quot;/&gt;&lt;wsp:rsid wsp:val=&quot;00A84978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70F&quot;/&gt;&lt;wsp:rsid wsp:val=&quot;00A878FE&quot;/&gt;&lt;wsp:rsid wsp:val=&quot;00A87A56&quot;/&gt;&lt;wsp:rsid wsp:val=&quot;00A87A6B&quot;/&gt;&lt;wsp:rsid wsp:val=&quot;00A87CAA&quot;/&gt;&lt;wsp:rsid wsp:val=&quot;00A901F0&quot;/&gt;&lt;wsp:rsid wsp:val=&quot;00A9032C&quot;/&gt;&lt;wsp:rsid wsp:val=&quot;00A904FB&quot;/&gt;&lt;wsp:rsid wsp:val=&quot;00A908C6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AF4&quot;/&gt;&lt;wsp:rsid wsp:val=&quot;00A91D7F&quot;/&gt;&lt;wsp:rsid wsp:val=&quot;00A92003&quot;/&gt;&lt;wsp:rsid wsp:val=&quot;00A92122&quot;/&gt;&lt;wsp:rsid wsp:val=&quot;00A925EE&quot;/&gt;&lt;wsp:rsid wsp:val=&quot;00A92795&quot;/&gt;&lt;wsp:rsid wsp:val=&quot;00A92A17&quot;/&gt;&lt;wsp:rsid wsp:val=&quot;00A92F4A&quot;/&gt;&lt;wsp:rsid wsp:val=&quot;00A9329D&quot;/&gt;&lt;wsp:rsid wsp:val=&quot;00A93561&quot;/&gt;&lt;wsp:rsid wsp:val=&quot;00A935D8&quot;/&gt;&lt;wsp:rsid wsp:val=&quot;00A93AD4&quot;/&gt;&lt;wsp:rsid wsp:val=&quot;00A93B37&quot;/&gt;&lt;wsp:rsid wsp:val=&quot;00A93CDC&quot;/&gt;&lt;wsp:rsid wsp:val=&quot;00A941CE&quot;/&gt;&lt;wsp:rsid wsp:val=&quot;00A94389&quot;/&gt;&lt;wsp:rsid wsp:val=&quot;00A94996&quot;/&gt;&lt;wsp:rsid wsp:val=&quot;00A94B47&quot;/&gt;&lt;wsp:rsid wsp:val=&quot;00A94CC8&quot;/&gt;&lt;wsp:rsid wsp:val=&quot;00A94FD4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62B&quot;/&gt;&lt;wsp:rsid wsp:val=&quot;00A96B7F&quot;/&gt;&lt;wsp:rsid wsp:val=&quot;00A96C9D&quot;/&gt;&lt;wsp:rsid wsp:val=&quot;00A97040&quot;/&gt;&lt;wsp:rsid wsp:val=&quot;00A9709A&quot;/&gt;&lt;wsp:rsid wsp:val=&quot;00A972B6&quot;/&gt;&lt;wsp:rsid wsp:val=&quot;00A97803&quot;/&gt;&lt;wsp:rsid wsp:val=&quot;00A9790E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E&quot;/&gt;&lt;wsp:rsid wsp:val=&quot;00AA297D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BDD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ACC&quot;/&gt;&lt;wsp:rsid wsp:val=&quot;00AA61FA&quot;/&gt;&lt;wsp:rsid wsp:val=&quot;00AA641D&quot;/&gt;&lt;wsp:rsid wsp:val=&quot;00AA6618&quot;/&gt;&lt;wsp:rsid wsp:val=&quot;00AA675A&quot;/&gt;&lt;wsp:rsid wsp:val=&quot;00AA6A18&quot;/&gt;&lt;wsp:rsid wsp:val=&quot;00AA6BBD&quot;/&gt;&lt;wsp:rsid wsp:val=&quot;00AA6C6C&quot;/&gt;&lt;wsp:rsid wsp:val=&quot;00AA6D50&quot;/&gt;&lt;wsp:rsid wsp:val=&quot;00AA7041&quot;/&gt;&lt;wsp:rsid wsp:val=&quot;00AA7315&quot;/&gt;&lt;wsp:rsid wsp:val=&quot;00AA7333&quot;/&gt;&lt;wsp:rsid wsp:val=&quot;00AA73BB&quot;/&gt;&lt;wsp:rsid wsp:val=&quot;00AA7503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4E4&quot;/&gt;&lt;wsp:rsid wsp:val=&quot;00AB0764&quot;/&gt;&lt;wsp:rsid wsp:val=&quot;00AB09F1&quot;/&gt;&lt;wsp:rsid wsp:val=&quot;00AB0A0F&quot;/&gt;&lt;wsp:rsid wsp:val=&quot;00AB0A36&quot;/&gt;&lt;wsp:rsid wsp:val=&quot;00AB0C83&quot;/&gt;&lt;wsp:rsid wsp:val=&quot;00AB14CA&quot;/&gt;&lt;wsp:rsid wsp:val=&quot;00AB1664&quot;/&gt;&lt;wsp:rsid wsp:val=&quot;00AB1850&quot;/&gt;&lt;wsp:rsid wsp:val=&quot;00AB1899&quot;/&gt;&lt;wsp:rsid wsp:val=&quot;00AB1B7C&quot;/&gt;&lt;wsp:rsid wsp:val=&quot;00AB2077&quot;/&gt;&lt;wsp:rsid wsp:val=&quot;00AB20E7&quot;/&gt;&lt;wsp:rsid wsp:val=&quot;00AB27F5&quot;/&gt;&lt;wsp:rsid wsp:val=&quot;00AB289F&quot;/&gt;&lt;wsp:rsid wsp:val=&quot;00AB30F6&quot;/&gt;&lt;wsp:rsid wsp:val=&quot;00AB33DA&quot;/&gt;&lt;wsp:rsid wsp:val=&quot;00AB340E&quot;/&gt;&lt;wsp:rsid wsp:val=&quot;00AB344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C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8B&quot;/&gt;&lt;wsp:rsid wsp:val=&quot;00AB5CA9&quot;/&gt;&lt;wsp:rsid wsp:val=&quot;00AB624C&quot;/&gt;&lt;wsp:rsid wsp:val=&quot;00AB68A5&quot;/&gt;&lt;wsp:rsid wsp:val=&quot;00AB6CF8&quot;/&gt;&lt;wsp:rsid wsp:val=&quot;00AB6E07&quot;/&gt;&lt;wsp:rsid wsp:val=&quot;00AB6E7D&quot;/&gt;&lt;wsp:rsid wsp:val=&quot;00AB715F&quot;/&gt;&lt;wsp:rsid wsp:val=&quot;00AB7633&quot;/&gt;&lt;wsp:rsid wsp:val=&quot;00AB76B1&quot;/&gt;&lt;wsp:rsid wsp:val=&quot;00AB7B33&quot;/&gt;&lt;wsp:rsid wsp:val=&quot;00AB7B53&quot;/&gt;&lt;wsp:rsid wsp:val=&quot;00AB7D25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C75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2DB&quot;/&gt;&lt;wsp:rsid wsp:val=&quot;00AC237E&quot;/&gt;&lt;wsp:rsid wsp:val=&quot;00AC262B&quot;/&gt;&lt;wsp:rsid wsp:val=&quot;00AC2C32&quot;/&gt;&lt;wsp:rsid wsp:val=&quot;00AC2D59&quot;/&gt;&lt;wsp:rsid wsp:val=&quot;00AC2F56&quot;/&gt;&lt;wsp:rsid wsp:val=&quot;00AC2FD3&quot;/&gt;&lt;wsp:rsid wsp:val=&quot;00AC306E&quot;/&gt;&lt;wsp:rsid wsp:val=&quot;00AC3544&quot;/&gt;&lt;wsp:rsid wsp:val=&quot;00AC3547&quot;/&gt;&lt;wsp:rsid wsp:val=&quot;00AC3693&quot;/&gt;&lt;wsp:rsid wsp:val=&quot;00AC37CC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71F&quot;/&gt;&lt;wsp:rsid wsp:val=&quot;00AC4903&quot;/&gt;&lt;wsp:rsid wsp:val=&quot;00AC4A10&quot;/&gt;&lt;wsp:rsid wsp:val=&quot;00AC4B64&quot;/&gt;&lt;wsp:rsid wsp:val=&quot;00AC4DB9&quot;/&gt;&lt;wsp:rsid wsp:val=&quot;00AC545D&quot;/&gt;&lt;wsp:rsid wsp:val=&quot;00AC55DD&quot;/&gt;&lt;wsp:rsid wsp:val=&quot;00AC568B&quot;/&gt;&lt;wsp:rsid wsp:val=&quot;00AC5A11&quot;/&gt;&lt;wsp:rsid wsp:val=&quot;00AC5DB4&quot;/&gt;&lt;wsp:rsid wsp:val=&quot;00AC62E7&quot;/&gt;&lt;wsp:rsid wsp:val=&quot;00AC63AC&quot;/&gt;&lt;wsp:rsid wsp:val=&quot;00AC64F6&quot;/&gt;&lt;wsp:rsid wsp:val=&quot;00AC6679&quot;/&gt;&lt;wsp:rsid wsp:val=&quot;00AC674E&quot;/&gt;&lt;wsp:rsid wsp:val=&quot;00AC6856&quot;/&gt;&lt;wsp:rsid wsp:val=&quot;00AC6A15&quot;/&gt;&lt;wsp:rsid wsp:val=&quot;00AC6A70&quot;/&gt;&lt;wsp:rsid wsp:val=&quot;00AC6B75&quot;/&gt;&lt;wsp:rsid wsp:val=&quot;00AC6E2D&quot;/&gt;&lt;wsp:rsid wsp:val=&quot;00AC7145&quot;/&gt;&lt;wsp:rsid wsp:val=&quot;00AC716C&quot;/&gt;&lt;wsp:rsid wsp:val=&quot;00AC7341&quot;/&gt;&lt;wsp:rsid wsp:val=&quot;00AC7370&quot;/&gt;&lt;wsp:rsid wsp:val=&quot;00AC7C5F&quot;/&gt;&lt;wsp:rsid wsp:val=&quot;00AC7FF2&quot;/&gt;&lt;wsp:rsid wsp:val=&quot;00AD002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1032&quot;/&gt;&lt;wsp:rsid wsp:val=&quot;00AD1063&quot;/&gt;&lt;wsp:rsid wsp:val=&quot;00AD1185&quot;/&gt;&lt;wsp:rsid wsp:val=&quot;00AD120B&quot;/&gt;&lt;wsp:rsid wsp:val=&quot;00AD166D&quot;/&gt;&lt;wsp:rsid wsp:val=&quot;00AD2090&quot;/&gt;&lt;wsp:rsid wsp:val=&quot;00AD20C2&quot;/&gt;&lt;wsp:rsid wsp:val=&quot;00AD224F&quot;/&gt;&lt;wsp:rsid wsp:val=&quot;00AD2293&quot;/&gt;&lt;wsp:rsid wsp:val=&quot;00AD241E&quot;/&gt;&lt;wsp:rsid wsp:val=&quot;00AD2889&quot;/&gt;&lt;wsp:rsid wsp:val=&quot;00AD2A48&quot;/&gt;&lt;wsp:rsid wsp:val=&quot;00AD2D4B&quot;/&gt;&lt;wsp:rsid wsp:val=&quot;00AD2F6C&quot;/&gt;&lt;wsp:rsid wsp:val=&quot;00AD35CD&quot;/&gt;&lt;wsp:rsid wsp:val=&quot;00AD385D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E13&quot;/&gt;&lt;wsp:rsid wsp:val=&quot;00AD512D&quot;/&gt;&lt;wsp:rsid wsp:val=&quot;00AD51D8&quot;/&gt;&lt;wsp:rsid wsp:val=&quot;00AD554D&quot;/&gt;&lt;wsp:rsid wsp:val=&quot;00AD5B68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6B2&quot;/&gt;&lt;wsp:rsid wsp:val=&quot;00AD6AC5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EA&quot;/&gt;&lt;wsp:rsid wsp:val=&quot;00AD7ACE&quot;/&gt;&lt;wsp:rsid wsp:val=&quot;00AD7DAF&quot;/&gt;&lt;wsp:rsid wsp:val=&quot;00AD7FD3&quot;/&gt;&lt;wsp:rsid wsp:val=&quot;00AE005A&quot;/&gt;&lt;wsp:rsid wsp:val=&quot;00AE0212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7A&quot;/&gt;&lt;wsp:rsid wsp:val=&quot;00AE23FD&quot;/&gt;&lt;wsp:rsid wsp:val=&quot;00AE244C&quot;/&gt;&lt;wsp:rsid wsp:val=&quot;00AE2501&quot;/&gt;&lt;wsp:rsid wsp:val=&quot;00AE2816&quot;/&gt;&lt;wsp:rsid wsp:val=&quot;00AE285B&quot;/&gt;&lt;wsp:rsid wsp:val=&quot;00AE29F4&quot;/&gt;&lt;wsp:rsid wsp:val=&quot;00AE2EF7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B41&quot;/&gt;&lt;wsp:rsid wsp:val=&quot;00AE5B82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8B&quot;/&gt;&lt;wsp:rsid wsp:val=&quot;00AE777A&quot;/&gt;&lt;wsp:rsid wsp:val=&quot;00AE7800&quot;/&gt;&lt;wsp:rsid wsp:val=&quot;00AE7A07&quot;/&gt;&lt;wsp:rsid wsp:val=&quot;00AE7A36&quot;/&gt;&lt;wsp:rsid wsp:val=&quot;00AE7BE4&quot;/&gt;&lt;wsp:rsid wsp:val=&quot;00AF00AC&quot;/&gt;&lt;wsp:rsid wsp:val=&quot;00AF00D4&quot;/&gt;&lt;wsp:rsid wsp:val=&quot;00AF0114&quot;/&gt;&lt;wsp:rsid wsp:val=&quot;00AF0130&quot;/&gt;&lt;wsp:rsid wsp:val=&quot;00AF02B1&quot;/&gt;&lt;wsp:rsid wsp:val=&quot;00AF036F&quot;/&gt;&lt;wsp:rsid wsp:val=&quot;00AF0550&quot;/&gt;&lt;wsp:rsid wsp:val=&quot;00AF0C2F&quot;/&gt;&lt;wsp:rsid wsp:val=&quot;00AF0C32&quot;/&gt;&lt;wsp:rsid wsp:val=&quot;00AF0F62&quot;/&gt;&lt;wsp:rsid wsp:val=&quot;00AF1614&quot;/&gt;&lt;wsp:rsid wsp:val=&quot;00AF1681&quot;/&gt;&lt;wsp:rsid wsp:val=&quot;00AF1859&quot;/&gt;&lt;wsp:rsid wsp:val=&quot;00AF1905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BED&quot;/&gt;&lt;wsp:rsid wsp:val=&quot;00AF3D7C&quot;/&gt;&lt;wsp:rsid wsp:val=&quot;00AF3E3F&quot;/&gt;&lt;wsp:rsid wsp:val=&quot;00AF3FD0&quot;/&gt;&lt;wsp:rsid wsp:val=&quot;00AF4680&quot;/&gt;&lt;wsp:rsid wsp:val=&quot;00AF4951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72F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254&quot;/&gt;&lt;wsp:rsid wsp:val=&quot;00AF732F&quot;/&gt;&lt;wsp:rsid wsp:val=&quot;00AF751A&quot;/&gt;&lt;wsp:rsid wsp:val=&quot;00AF773A&quot;/&gt;&lt;wsp:rsid wsp:val=&quot;00AF79F6&quot;/&gt;&lt;wsp:rsid wsp:val=&quot;00AF7AF7&quot;/&gt;&lt;wsp:rsid wsp:val=&quot;00AF7EAA&quot;/&gt;&lt;wsp:rsid wsp:val=&quot;00B0005E&quot;/&gt;&lt;wsp:rsid wsp:val=&quot;00B00180&quot;/&gt;&lt;wsp:rsid wsp:val=&quot;00B001A2&quot;/&gt;&lt;wsp:rsid wsp:val=&quot;00B004C7&quot;/&gt;&lt;wsp:rsid wsp:val=&quot;00B004D6&quot;/&gt;&lt;wsp:rsid wsp:val=&quot;00B00888&quot;/&gt;&lt;wsp:rsid wsp:val=&quot;00B00C86&quot;/&gt;&lt;wsp:rsid wsp:val=&quot;00B00D47&quot;/&gt;&lt;wsp:rsid wsp:val=&quot;00B00DA5&quot;/&gt;&lt;wsp:rsid wsp:val=&quot;00B01164&quot;/&gt;&lt;wsp:rsid wsp:val=&quot;00B012A8&quot;/&gt;&lt;wsp:rsid wsp:val=&quot;00B0160B&quot;/&gt;&lt;wsp:rsid wsp:val=&quot;00B01A02&quot;/&gt;&lt;wsp:rsid wsp:val=&quot;00B01B76&quot;/&gt;&lt;wsp:rsid wsp:val=&quot;00B0205D&quot;/&gt;&lt;wsp:rsid wsp:val=&quot;00B020DC&quot;/&gt;&lt;wsp:rsid wsp:val=&quot;00B023EC&quot;/&gt;&lt;wsp:rsid wsp:val=&quot;00B0255F&quot;/&gt;&lt;wsp:rsid wsp:val=&quot;00B025A4&quot;/&gt;&lt;wsp:rsid wsp:val=&quot;00B02964&quot;/&gt;&lt;wsp:rsid wsp:val=&quot;00B02BFF&quot;/&gt;&lt;wsp:rsid wsp:val=&quot;00B02DEF&quot;/&gt;&lt;wsp:rsid wsp:val=&quot;00B031ED&quot;/&gt;&lt;wsp:rsid wsp:val=&quot;00B034E4&quot;/&gt;&lt;wsp:rsid wsp:val=&quot;00B03551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8F5&quot;/&gt;&lt;wsp:rsid wsp:val=&quot;00B04E00&quot;/&gt;&lt;wsp:rsid wsp:val=&quot;00B04F24&quot;/&gt;&lt;wsp:rsid wsp:val=&quot;00B051D3&quot;/&gt;&lt;wsp:rsid wsp:val=&quot;00B0535A&quot;/&gt;&lt;wsp:rsid wsp:val=&quot;00B055EF&quot;/&gt;&lt;wsp:rsid wsp:val=&quot;00B05A4B&quot;/&gt;&lt;wsp:rsid wsp:val=&quot;00B05DBE&quot;/&gt;&lt;wsp:rsid wsp:val=&quot;00B06354&quot;/&gt;&lt;wsp:rsid wsp:val=&quot;00B06495&quot;/&gt;&lt;wsp:rsid wsp:val=&quot;00B06612&quot;/&gt;&lt;wsp:rsid wsp:val=&quot;00B06D92&quot;/&gt;&lt;wsp:rsid wsp:val=&quot;00B072BC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603&quot;/&gt;&lt;wsp:rsid wsp:val=&quot;00B107A2&quot;/&gt;&lt;wsp:rsid wsp:val=&quot;00B107B0&quot;/&gt;&lt;wsp:rsid wsp:val=&quot;00B10926&quot;/&gt;&lt;wsp:rsid wsp:val=&quot;00B10D56&quot;/&gt;&lt;wsp:rsid wsp:val=&quot;00B10E9D&quot;/&gt;&lt;wsp:rsid wsp:val=&quot;00B10FA2&quot;/&gt;&lt;wsp:rsid wsp:val=&quot;00B114FF&quot;/&gt;&lt;wsp:rsid wsp:val=&quot;00B1154D&quot;/&gt;&lt;wsp:rsid wsp:val=&quot;00B11A2B&quot;/&gt;&lt;wsp:rsid wsp:val=&quot;00B11D0C&quot;/&gt;&lt;wsp:rsid wsp:val=&quot;00B12640&quot;/&gt;&lt;wsp:rsid wsp:val=&quot;00B12B56&quot;/&gt;&lt;wsp:rsid wsp:val=&quot;00B131E8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42F&quot;/&gt;&lt;wsp:rsid wsp:val=&quot;00B144B2&quot;/&gt;&lt;wsp:rsid wsp:val=&quot;00B146C2&quot;/&gt;&lt;wsp:rsid wsp:val=&quot;00B149C3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A1&quot;/&gt;&lt;wsp:rsid wsp:val=&quot;00B15BC4&quot;/&gt;&lt;wsp:rsid wsp:val=&quot;00B15BF5&quot;/&gt;&lt;wsp:rsid wsp:val=&quot;00B15D02&quot;/&gt;&lt;wsp:rsid wsp:val=&quot;00B1615E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45F&quot;/&gt;&lt;wsp:rsid wsp:val=&quot;00B175DD&quot;/&gt;&lt;wsp:rsid wsp:val=&quot;00B17746&quot;/&gt;&lt;wsp:rsid wsp:val=&quot;00B17978&quot;/&gt;&lt;wsp:rsid wsp:val=&quot;00B17B19&quot;/&gt;&lt;wsp:rsid wsp:val=&quot;00B17B21&quot;/&gt;&lt;wsp:rsid wsp:val=&quot;00B17D33&quot;/&gt;&lt;wsp:rsid wsp:val=&quot;00B17F4C&quot;/&gt;&lt;wsp:rsid wsp:val=&quot;00B2095F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504&quot;/&gt;&lt;wsp:rsid wsp:val=&quot;00B21665&quot;/&gt;&lt;wsp:rsid wsp:val=&quot;00B217F3&quot;/&gt;&lt;wsp:rsid wsp:val=&quot;00B21979&quot;/&gt;&lt;wsp:rsid wsp:val=&quot;00B21B68&quot;/&gt;&lt;wsp:rsid wsp:val=&quot;00B21C3C&quot;/&gt;&lt;wsp:rsid wsp:val=&quot;00B21FE6&quot;/&gt;&lt;wsp:rsid wsp:val=&quot;00B2249D&quot;/&gt;&lt;wsp:rsid wsp:val=&quot;00B22568&quot;/&gt;&lt;wsp:rsid wsp:val=&quot;00B22A21&quot;/&gt;&lt;wsp:rsid wsp:val=&quot;00B22B32&quot;/&gt;&lt;wsp:rsid wsp:val=&quot;00B22BD2&quot;/&gt;&lt;wsp:rsid wsp:val=&quot;00B22C7C&quot;/&gt;&lt;wsp:rsid wsp:val=&quot;00B22D2F&quot;/&gt;&lt;wsp:rsid wsp:val=&quot;00B22F8B&quot;/&gt;&lt;wsp:rsid wsp:val=&quot;00B22FE4&quot;/&gt;&lt;wsp:rsid wsp:val=&quot;00B2322B&quot;/&gt;&lt;wsp:rsid wsp:val=&quot;00B23511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3D0&quot;/&gt;&lt;wsp:rsid wsp:val=&quot;00B24798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9F6&quot;/&gt;&lt;wsp:rsid wsp:val=&quot;00B25B8B&quot;/&gt;&lt;wsp:rsid wsp:val=&quot;00B25DAA&quot;/&gt;&lt;wsp:rsid wsp:val=&quot;00B25FC2&quot;/&gt;&lt;wsp:rsid wsp:val=&quot;00B2606D&quot;/&gt;&lt;wsp:rsid wsp:val=&quot;00B26225&quot;/&gt;&lt;wsp:rsid wsp:val=&quot;00B2641A&quot;/&gt;&lt;wsp:rsid wsp:val=&quot;00B2658E&quot;/&gt;&lt;wsp:rsid wsp:val=&quot;00B268B4&quot;/&gt;&lt;wsp:rsid wsp:val=&quot;00B26906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EA&quot;/&gt;&lt;wsp:rsid wsp:val=&quot;00B30DF2&quot;/&gt;&lt;wsp:rsid wsp:val=&quot;00B30F14&quot;/&gt;&lt;wsp:rsid wsp:val=&quot;00B311A0&quot;/&gt;&lt;wsp:rsid wsp:val=&quot;00B31271&quot;/&gt;&lt;wsp:rsid wsp:val=&quot;00B31544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2442&quot;/&gt;&lt;wsp:rsid wsp:val=&quot;00B32514&quot;/&gt;&lt;wsp:rsid wsp:val=&quot;00B3299C&quot;/&gt;&lt;wsp:rsid wsp:val=&quot;00B32E56&quot;/&gt;&lt;wsp:rsid wsp:val=&quot;00B32FC3&quot;/&gt;&lt;wsp:rsid wsp:val=&quot;00B3317C&quot;/&gt;&lt;wsp:rsid wsp:val=&quot;00B3369B&quot;/&gt;&lt;wsp:rsid wsp:val=&quot;00B336A6&quot;/&gt;&lt;wsp:rsid wsp:val=&quot;00B33725&quot;/&gt;&lt;wsp:rsid wsp:val=&quot;00B338C8&quot;/&gt;&lt;wsp:rsid wsp:val=&quot;00B33932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40031&quot;/&gt;&lt;wsp:rsid wsp:val=&quot;00B4024A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74&quot;/&gt;&lt;wsp:rsid wsp:val=&quot;00B42469&quot;/&gt;&lt;wsp:rsid wsp:val=&quot;00B425FA&quot;/&gt;&lt;wsp:rsid wsp:val=&quot;00B42686&quot;/&gt;&lt;wsp:rsid wsp:val=&quot;00B42871&quot;/&gt;&lt;wsp:rsid wsp:val=&quot;00B4291A&quot;/&gt;&lt;wsp:rsid wsp:val=&quot;00B42948&quot;/&gt;&lt;wsp:rsid wsp:val=&quot;00B42A09&quot;/&gt;&lt;wsp:rsid wsp:val=&quot;00B42B26&quot;/&gt;&lt;wsp:rsid wsp:val=&quot;00B42CC2&quot;/&gt;&lt;wsp:rsid wsp:val=&quot;00B42E54&quot;/&gt;&lt;wsp:rsid wsp:val=&quot;00B43086&quot;/&gt;&lt;wsp:rsid wsp:val=&quot;00B43203&quot;/&gt;&lt;wsp:rsid wsp:val=&quot;00B4344E&quot;/&gt;&lt;wsp:rsid wsp:val=&quot;00B4349D&quot;/&gt;&lt;wsp:rsid wsp:val=&quot;00B434E8&quot;/&gt;&lt;wsp:rsid wsp:val=&quot;00B43715&quot;/&gt;&lt;wsp:rsid wsp:val=&quot;00B43818&quot;/&gt;&lt;wsp:rsid wsp:val=&quot;00B43851&quot;/&gt;&lt;wsp:rsid wsp:val=&quot;00B43898&quot;/&gt;&lt;wsp:rsid wsp:val=&quot;00B439A4&quot;/&gt;&lt;wsp:rsid wsp:val=&quot;00B43C01&quot;/&gt;&lt;wsp:rsid wsp:val=&quot;00B440BE&quot;/&gt;&lt;wsp:rsid wsp:val=&quot;00B44174&quot;/&gt;&lt;wsp:rsid wsp:val=&quot;00B4440D&quot;/&gt;&lt;wsp:rsid wsp:val=&quot;00B4441D&quot;/&gt;&lt;wsp:rsid wsp:val=&quot;00B4456E&quot;/&gt;&lt;wsp:rsid wsp:val=&quot;00B44D86&quot;/&gt;&lt;wsp:rsid wsp:val=&quot;00B44DB9&quot;/&gt;&lt;wsp:rsid wsp:val=&quot;00B44E4C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7132&quot;/&gt;&lt;wsp:rsid wsp:val=&quot;00B4790F&quot;/&gt;&lt;wsp:rsid wsp:val=&quot;00B47958&quot;/&gt;&lt;wsp:rsid wsp:val=&quot;00B47A41&quot;/&gt;&lt;wsp:rsid wsp:val=&quot;00B47AB7&quot;/&gt;&lt;wsp:rsid wsp:val=&quot;00B47CD0&quot;/&gt;&lt;wsp:rsid wsp:val=&quot;00B501DD&quot;/&gt;&lt;wsp:rsid wsp:val=&quot;00B50562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5A&quot;/&gt;&lt;wsp:rsid wsp:val=&quot;00B543B6&quot;/&gt;&lt;wsp:rsid wsp:val=&quot;00B545FB&quot;/&gt;&lt;wsp:rsid wsp:val=&quot;00B54C2D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9D8&quot;/&gt;&lt;wsp:rsid wsp:val=&quot;00B55A1B&quot;/&gt;&lt;wsp:rsid wsp:val=&quot;00B55C90&quot;/&gt;&lt;wsp:rsid wsp:val=&quot;00B55FDB&quot;/&gt;&lt;wsp:rsid wsp:val=&quot;00B56070&quot;/&gt;&lt;wsp:rsid wsp:val=&quot;00B560EF&quot;/&gt;&lt;wsp:rsid wsp:val=&quot;00B565C8&quot;/&gt;&lt;wsp:rsid wsp:val=&quot;00B56754&quot;/&gt;&lt;wsp:rsid wsp:val=&quot;00B567A5&quot;/&gt;&lt;wsp:rsid wsp:val=&quot;00B56E9F&quot;/&gt;&lt;wsp:rsid wsp:val=&quot;00B572C0&quot;/&gt;&lt;wsp:rsid wsp:val=&quot;00B572E6&quot;/&gt;&lt;wsp:rsid wsp:val=&quot;00B57318&quot;/&gt;&lt;wsp:rsid wsp:val=&quot;00B57898&quot;/&gt;&lt;wsp:rsid wsp:val=&quot;00B57C3D&quot;/&gt;&lt;wsp:rsid wsp:val=&quot;00B6026D&quot;/&gt;&lt;wsp:rsid wsp:val=&quot;00B60432&quot;/&gt;&lt;wsp:rsid wsp:val=&quot;00B60E22&quot;/&gt;&lt;wsp:rsid wsp:val=&quot;00B6107C&quot;/&gt;&lt;wsp:rsid wsp:val=&quot;00B610C8&quot;/&gt;&lt;wsp:rsid wsp:val=&quot;00B61929&quot;/&gt;&lt;wsp:rsid wsp:val=&quot;00B61CEF&quot;/&gt;&lt;wsp:rsid wsp:val=&quot;00B61D60&quot;/&gt;&lt;wsp:rsid wsp:val=&quot;00B61D68&quot;/&gt;&lt;wsp:rsid wsp:val=&quot;00B61D9F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31DE&quot;/&gt;&lt;wsp:rsid wsp:val=&quot;00B63496&quot;/&gt;&lt;wsp:rsid wsp:val=&quot;00B63572&quot;/&gt;&lt;wsp:rsid wsp:val=&quot;00B636A6&quot;/&gt;&lt;wsp:rsid wsp:val=&quot;00B63BFA&quot;/&gt;&lt;wsp:rsid wsp:val=&quot;00B63DEA&quot;/&gt;&lt;wsp:rsid wsp:val=&quot;00B63F5F&quot;/&gt;&lt;wsp:rsid wsp:val=&quot;00B6437D&quot;/&gt;&lt;wsp:rsid wsp:val=&quot;00B643E2&quot;/&gt;&lt;wsp:rsid wsp:val=&quot;00B64781&quot;/&gt;&lt;wsp:rsid wsp:val=&quot;00B64B34&quot;/&gt;&lt;wsp:rsid wsp:val=&quot;00B64B88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D21&quot;/&gt;&lt;wsp:rsid wsp:val=&quot;00B66DAD&quot;/&gt;&lt;wsp:rsid wsp:val=&quot;00B66DE0&quot;/&gt;&lt;wsp:rsid wsp:val=&quot;00B66E82&quot;/&gt;&lt;wsp:rsid wsp:val=&quot;00B671ED&quot;/&gt;&lt;wsp:rsid wsp:val=&quot;00B674FD&quot;/&gt;&lt;wsp:rsid wsp:val=&quot;00B67792&quot;/&gt;&lt;wsp:rsid wsp:val=&quot;00B6785C&quot;/&gt;&lt;wsp:rsid wsp:val=&quot;00B67C3C&quot;/&gt;&lt;wsp:rsid wsp:val=&quot;00B67D6D&quot;/&gt;&lt;wsp:rsid wsp:val=&quot;00B7011B&quot;/&gt;&lt;wsp:rsid wsp:val=&quot;00B70292&quot;/&gt;&lt;wsp:rsid wsp:val=&quot;00B70485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A2&quot;/&gt;&lt;wsp:rsid wsp:val=&quot;00B71833&quot;/&gt;&lt;wsp:rsid wsp:val=&quot;00B71C92&quot;/&gt;&lt;wsp:rsid wsp:val=&quot;00B71D8E&quot;/&gt;&lt;wsp:rsid wsp:val=&quot;00B72373&quot;/&gt;&lt;wsp:rsid wsp:val=&quot;00B72392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507&quot;/&gt;&lt;wsp:rsid wsp:val=&quot;00B73608&quot;/&gt;&lt;wsp:rsid wsp:val=&quot;00B7377E&quot;/&gt;&lt;wsp:rsid wsp:val=&quot;00B73A2E&quot;/&gt;&lt;wsp:rsid wsp:val=&quot;00B74178&quot;/&gt;&lt;wsp:rsid wsp:val=&quot;00B741AD&quot;/&gt;&lt;wsp:rsid wsp:val=&quot;00B74380&quot;/&gt;&lt;wsp:rsid wsp:val=&quot;00B745BD&quot;/&gt;&lt;wsp:rsid wsp:val=&quot;00B74722&quot;/&gt;&lt;wsp:rsid wsp:val=&quot;00B74723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9C&quot;/&gt;&lt;wsp:rsid wsp:val=&quot;00B75113&quot;/&gt;&lt;wsp:rsid wsp:val=&quot;00B751E0&quot;/&gt;&lt;wsp:rsid wsp:val=&quot;00B75446&quot;/&gt;&lt;wsp:rsid wsp:val=&quot;00B756C0&quot;/&gt;&lt;wsp:rsid wsp:val=&quot;00B7587B&quot;/&gt;&lt;wsp:rsid wsp:val=&quot;00B7593D&quot;/&gt;&lt;wsp:rsid wsp:val=&quot;00B75FF5&quot;/&gt;&lt;wsp:rsid wsp:val=&quot;00B764CF&quot;/&gt;&lt;wsp:rsid wsp:val=&quot;00B76671&quot;/&gt;&lt;wsp:rsid wsp:val=&quot;00B7681F&quot;/&gt;&lt;wsp:rsid wsp:val=&quot;00B76887&quot;/&gt;&lt;wsp:rsid wsp:val=&quot;00B76908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C&quot;/&gt;&lt;wsp:rsid wsp:val=&quot;00B7792D&quot;/&gt;&lt;wsp:rsid wsp:val=&quot;00B77973&quot;/&gt;&lt;wsp:rsid wsp:val=&quot;00B77D77&quot;/&gt;&lt;wsp:rsid wsp:val=&quot;00B77DC4&quot;/&gt;&lt;wsp:rsid wsp:val=&quot;00B80185&quot;/&gt;&lt;wsp:rsid wsp:val=&quot;00B806B3&quot;/&gt;&lt;wsp:rsid wsp:val=&quot;00B807F0&quot;/&gt;&lt;wsp:rsid wsp:val=&quot;00B80C66&quot;/&gt;&lt;wsp:rsid wsp:val=&quot;00B81202&quot;/&gt;&lt;wsp:rsid wsp:val=&quot;00B81425&quot;/&gt;&lt;wsp:rsid wsp:val=&quot;00B8146A&quot;/&gt;&lt;wsp:rsid wsp:val=&quot;00B816C9&quot;/&gt;&lt;wsp:rsid wsp:val=&quot;00B81702&quot;/&gt;&lt;wsp:rsid wsp:val=&quot;00B81746&quot;/&gt;&lt;wsp:rsid wsp:val=&quot;00B817E2&quot;/&gt;&lt;wsp:rsid wsp:val=&quot;00B81FFC&quot;/&gt;&lt;wsp:rsid wsp:val=&quot;00B8248E&quot;/&gt;&lt;wsp:rsid wsp:val=&quot;00B82557&quot;/&gt;&lt;wsp:rsid wsp:val=&quot;00B82790&quot;/&gt;&lt;wsp:rsid wsp:val=&quot;00B836BE&quot;/&gt;&lt;wsp:rsid wsp:val=&quot;00B83BB3&quot;/&gt;&lt;wsp:rsid wsp:val=&quot;00B83DCF&quot;/&gt;&lt;wsp:rsid wsp:val=&quot;00B8408C&quot;/&gt;&lt;wsp:rsid wsp:val=&quot;00B842AB&quot;/&gt;&lt;wsp:rsid wsp:val=&quot;00B8436C&quot;/&gt;&lt;wsp:rsid wsp:val=&quot;00B845AA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601D&quot;/&gt;&lt;wsp:rsid wsp:val=&quot;00B86077&quot;/&gt;&lt;wsp:rsid wsp:val=&quot;00B86507&quot;/&gt;&lt;wsp:rsid wsp:val=&quot;00B8673A&quot;/&gt;&lt;wsp:rsid wsp:val=&quot;00B86960&quot;/&gt;&lt;wsp:rsid wsp:val=&quot;00B869C0&quot;/&gt;&lt;wsp:rsid wsp:val=&quot;00B86ABA&quot;/&gt;&lt;wsp:rsid wsp:val=&quot;00B86AD4&quot;/&gt;&lt;wsp:rsid wsp:val=&quot;00B86AE4&quot;/&gt;&lt;wsp:rsid wsp:val=&quot;00B86C71&quot;/&gt;&lt;wsp:rsid wsp:val=&quot;00B86CD3&quot;/&gt;&lt;wsp:rsid wsp:val=&quot;00B86E92&quot;/&gt;&lt;wsp:rsid wsp:val=&quot;00B870CD&quot;/&gt;&lt;wsp:rsid wsp:val=&quot;00B87125&quot;/&gt;&lt;wsp:rsid wsp:val=&quot;00B8745B&quot;/&gt;&lt;wsp:rsid wsp:val=&quot;00B9039B&quot;/&gt;&lt;wsp:rsid wsp:val=&quot;00B90460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1084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7A1&quot;/&gt;&lt;wsp:rsid wsp:val=&quot;00B93184&quot;/&gt;&lt;wsp:rsid wsp:val=&quot;00B93582&quot;/&gt;&lt;wsp:rsid wsp:val=&quot;00B935F3&quot;/&gt;&lt;wsp:rsid wsp:val=&quot;00B93809&quot;/&gt;&lt;wsp:rsid wsp:val=&quot;00B93A41&quot;/&gt;&lt;wsp:rsid wsp:val=&quot;00B93D00&quot;/&gt;&lt;wsp:rsid wsp:val=&quot;00B93D7E&quot;/&gt;&lt;wsp:rsid wsp:val=&quot;00B93ECF&quot;/&gt;&lt;wsp:rsid wsp:val=&quot;00B93F09&quot;/&gt;&lt;wsp:rsid wsp:val=&quot;00B9416A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1A8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E8&quot;/&gt;&lt;wsp:rsid wsp:val=&quot;00B96445&quot;/&gt;&lt;wsp:rsid wsp:val=&quot;00B9647B&quot;/&gt;&lt;wsp:rsid wsp:val=&quot;00B9658D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89A&quot;/&gt;&lt;wsp:rsid wsp:val=&quot;00BA2B78&quot;/&gt;&lt;wsp:rsid wsp:val=&quot;00BA30B7&quot;/&gt;&lt;wsp:rsid wsp:val=&quot;00BA335B&quot;/&gt;&lt;wsp:rsid wsp:val=&quot;00BA347A&quot;/&gt;&lt;wsp:rsid wsp:val=&quot;00BA370C&quot;/&gt;&lt;wsp:rsid wsp:val=&quot;00BA37EC&quot;/&gt;&lt;wsp:rsid wsp:val=&quot;00BA3ADD&quot;/&gt;&lt;wsp:rsid wsp:val=&quot;00BA3AEC&quot;/&gt;&lt;wsp:rsid wsp:val=&quot;00BA3D71&quot;/&gt;&lt;wsp:rsid wsp:val=&quot;00BA3DE1&quot;/&gt;&lt;wsp:rsid wsp:val=&quot;00BA3E55&quot;/&gt;&lt;wsp:rsid wsp:val=&quot;00BA4248&quot;/&gt;&lt;wsp:rsid wsp:val=&quot;00BA44BB&quot;/&gt;&lt;wsp:rsid wsp:val=&quot;00BA4664&quot;/&gt;&lt;wsp:rsid wsp:val=&quot;00BA48A3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B8&quot;/&gt;&lt;wsp:rsid wsp:val=&quot;00BA58CC&quot;/&gt;&lt;wsp:rsid wsp:val=&quot;00BA59D0&quot;/&gt;&lt;wsp:rsid wsp:val=&quot;00BA5ABF&quot;/&gt;&lt;wsp:rsid wsp:val=&quot;00BA5B3D&quot;/&gt;&lt;wsp:rsid wsp:val=&quot;00BA5BF6&quot;/&gt;&lt;wsp:rsid wsp:val=&quot;00BA5DD4&quot;/&gt;&lt;wsp:rsid wsp:val=&quot;00BA614B&quot;/&gt;&lt;wsp:rsid wsp:val=&quot;00BA6317&quot;/&gt;&lt;wsp:rsid wsp:val=&quot;00BA693C&quot;/&gt;&lt;wsp:rsid wsp:val=&quot;00BA6C50&quot;/&gt;&lt;wsp:rsid wsp:val=&quot;00BA6C5D&quot;/&gt;&lt;wsp:rsid wsp:val=&quot;00BA7024&quot;/&gt;&lt;wsp:rsid wsp:val=&quot;00BA7326&quot;/&gt;&lt;wsp:rsid wsp:val=&quot;00BA75A1&quot;/&gt;&lt;wsp:rsid wsp:val=&quot;00BA7623&quot;/&gt;&lt;wsp:rsid wsp:val=&quot;00BA76D1&quot;/&gt;&lt;wsp:rsid wsp:val=&quot;00BA7A4B&quot;/&gt;&lt;wsp:rsid wsp:val=&quot;00BA7B57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BB&quot;/&gt;&lt;wsp:rsid wsp:val=&quot;00BB0F01&quot;/&gt;&lt;wsp:rsid wsp:val=&quot;00BB0F70&quot;/&gt;&lt;wsp:rsid wsp:val=&quot;00BB1317&quot;/&gt;&lt;wsp:rsid wsp:val=&quot;00BB1400&quot;/&gt;&lt;wsp:rsid wsp:val=&quot;00BB1792&quot;/&gt;&lt;wsp:rsid wsp:val=&quot;00BB18C8&quot;/&gt;&lt;wsp:rsid wsp:val=&quot;00BB1901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477&quot;/&gt;&lt;wsp:rsid wsp:val=&quot;00BB393D&quot;/&gt;&lt;wsp:rsid wsp:val=&quot;00BB3AE6&quot;/&gt;&lt;wsp:rsid wsp:val=&quot;00BB3D5B&quot;/&gt;&lt;wsp:rsid wsp:val=&quot;00BB3DAC&quot;/&gt;&lt;wsp:rsid wsp:val=&quot;00BB3EA2&quot;/&gt;&lt;wsp:rsid wsp:val=&quot;00BB3FF5&quot;/&gt;&lt;wsp:rsid wsp:val=&quot;00BB42B6&quot;/&gt;&lt;wsp:rsid wsp:val=&quot;00BB444D&quot;/&gt;&lt;wsp:rsid wsp:val=&quot;00BB47D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A8D&quot;/&gt;&lt;wsp:rsid wsp:val=&quot;00BB5B03&quot;/&gt;&lt;wsp:rsid wsp:val=&quot;00BB5D00&quot;/&gt;&lt;wsp:rsid wsp:val=&quot;00BB6276&quot;/&gt;&lt;wsp:rsid wsp:val=&quot;00BB6869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C00BB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252&quot;/&gt;&lt;wsp:rsid wsp:val=&quot;00BC1274&quot;/&gt;&lt;wsp:rsid wsp:val=&quot;00BC135C&quot;/&gt;&lt;wsp:rsid wsp:val=&quot;00BC1410&quot;/&gt;&lt;wsp:rsid wsp:val=&quot;00BC14AC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D26&quot;/&gt;&lt;wsp:rsid wsp:val=&quot;00BC2D88&quot;/&gt;&lt;wsp:rsid wsp:val=&quot;00BC2DCC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46E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E60&quot;/&gt;&lt;wsp:rsid wsp:val=&quot;00BC60DC&quot;/&gt;&lt;wsp:rsid wsp:val=&quot;00BC61B5&quot;/&gt;&lt;wsp:rsid wsp:val=&quot;00BC6280&quot;/&gt;&lt;wsp:rsid wsp:val=&quot;00BC6282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6D7&quot;/&gt;&lt;wsp:rsid wsp:val=&quot;00BC77F9&quot;/&gt;&lt;wsp:rsid wsp:val=&quot;00BC7980&quot;/&gt;&lt;wsp:rsid wsp:val=&quot;00BC7A0B&quot;/&gt;&lt;wsp:rsid wsp:val=&quot;00BC7AD0&quot;/&gt;&lt;wsp:rsid wsp:val=&quot;00BC7DE0&quot;/&gt;&lt;wsp:rsid wsp:val=&quot;00BC7EE3&quot;/&gt;&lt;wsp:rsid wsp:val=&quot;00BD0183&quot;/&gt;&lt;wsp:rsid wsp:val=&quot;00BD04CA&quot;/&gt;&lt;wsp:rsid wsp:val=&quot;00BD05A8&quot;/&gt;&lt;wsp:rsid wsp:val=&quot;00BD0839&quot;/&gt;&lt;wsp:rsid wsp:val=&quot;00BD0CDF&quot;/&gt;&lt;wsp:rsid wsp:val=&quot;00BD10B9&quot;/&gt;&lt;wsp:rsid wsp:val=&quot;00BD114A&quot;/&gt;&lt;wsp:rsid wsp:val=&quot;00BD1158&quot;/&gt;&lt;wsp:rsid wsp:val=&quot;00BD11FD&quot;/&gt;&lt;wsp:rsid wsp:val=&quot;00BD13EA&quot;/&gt;&lt;wsp:rsid wsp:val=&quot;00BD1717&quot;/&gt;&lt;wsp:rsid wsp:val=&quot;00BD1CC7&quot;/&gt;&lt;wsp:rsid wsp:val=&quot;00BD1F44&quot;/&gt;&lt;wsp:rsid wsp:val=&quot;00BD2907&quot;/&gt;&lt;wsp:rsid wsp:val=&quot;00BD2FA6&quot;/&gt;&lt;wsp:rsid wsp:val=&quot;00BD3430&quot;/&gt;&lt;wsp:rsid wsp:val=&quot;00BD3523&quot;/&gt;&lt;wsp:rsid wsp:val=&quot;00BD373F&quot;/&gt;&lt;wsp:rsid wsp:val=&quot;00BD37CC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8A1&quot;/&gt;&lt;wsp:rsid wsp:val=&quot;00BD4BEE&quot;/&gt;&lt;wsp:rsid wsp:val=&quot;00BD4C28&quot;/&gt;&lt;wsp:rsid wsp:val=&quot;00BD4E26&quot;/&gt;&lt;wsp:rsid wsp:val=&quot;00BD53D3&quot;/&gt;&lt;wsp:rsid wsp:val=&quot;00BD5956&quot;/&gt;&lt;wsp:rsid wsp:val=&quot;00BD5A44&quot;/&gt;&lt;wsp:rsid wsp:val=&quot;00BD5B53&quot;/&gt;&lt;wsp:rsid wsp:val=&quot;00BD5D59&quot;/&gt;&lt;wsp:rsid wsp:val=&quot;00BD62B5&quot;/&gt;&lt;wsp:rsid wsp:val=&quot;00BD63F9&quot;/&gt;&lt;wsp:rsid wsp:val=&quot;00BD6B72&quot;/&gt;&lt;wsp:rsid wsp:val=&quot;00BD6D9D&quot;/&gt;&lt;wsp:rsid wsp:val=&quot;00BD70DB&quot;/&gt;&lt;wsp:rsid wsp:val=&quot;00BD725E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EC&quot;/&gt;&lt;wsp:rsid wsp:val=&quot;00BE0EDB&quot;/&gt;&lt;wsp:rsid wsp:val=&quot;00BE12FE&quot;/&gt;&lt;wsp:rsid wsp:val=&quot;00BE12FF&quot;/&gt;&lt;wsp:rsid wsp:val=&quot;00BE1338&quot;/&gt;&lt;wsp:rsid wsp:val=&quot;00BE14A1&quot;/&gt;&lt;wsp:rsid wsp:val=&quot;00BE1803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97&quot;/&gt;&lt;wsp:rsid wsp:val=&quot;00BE6868&quot;/&gt;&lt;wsp:rsid wsp:val=&quot;00BE68E2&quot;/&gt;&lt;wsp:rsid wsp:val=&quot;00BE68F4&quot;/&gt;&lt;wsp:rsid wsp:val=&quot;00BE6EC3&quot;/&gt;&lt;wsp:rsid wsp:val=&quot;00BE72AB&quot;/&gt;&lt;wsp:rsid wsp:val=&quot;00BE7518&quot;/&gt;&lt;wsp:rsid wsp:val=&quot;00BE7838&quot;/&gt;&lt;wsp:rsid wsp:val=&quot;00BE7D49&quot;/&gt;&lt;wsp:rsid wsp:val=&quot;00BE7F4C&quot;/&gt;&lt;wsp:rsid wsp:val=&quot;00BE7FA7&quot;/&gt;&lt;wsp:rsid wsp:val=&quot;00BF00F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5E5&quot;/&gt;&lt;wsp:rsid wsp:val=&quot;00BF2628&quot;/&gt;&lt;wsp:rsid wsp:val=&quot;00BF2707&quot;/&gt;&lt;wsp:rsid wsp:val=&quot;00BF2783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DF0&quot;/&gt;&lt;wsp:rsid wsp:val=&quot;00BF5140&quot;/&gt;&lt;wsp:rsid wsp:val=&quot;00BF5463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793&quot;/&gt;&lt;wsp:rsid wsp:val=&quot;00BF7810&quot;/&gt;&lt;wsp:rsid wsp:val=&quot;00BF7BF9&quot;/&gt;&lt;wsp:rsid wsp:val=&quot;00BF7C69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E17&quot;/&gt;&lt;wsp:rsid wsp:val=&quot;00C011A7&quot;/&gt;&lt;wsp:rsid wsp:val=&quot;00C013E0&quot;/&gt;&lt;wsp:rsid wsp:val=&quot;00C0145E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E16&quot;/&gt;&lt;wsp:rsid wsp:val=&quot;00C01E71&quot;/&gt;&lt;wsp:rsid wsp:val=&quot;00C01F9D&quot;/&gt;&lt;wsp:rsid wsp:val=&quot;00C01FCD&quot;/&gt;&lt;wsp:rsid wsp:val=&quot;00C02514&quot;/&gt;&lt;wsp:rsid wsp:val=&quot;00C02BE4&quot;/&gt;&lt;wsp:rsid wsp:val=&quot;00C02DB6&quot;/&gt;&lt;wsp:rsid wsp:val=&quot;00C031E0&quot;/&gt;&lt;wsp:rsid wsp:val=&quot;00C03370&quot;/&gt;&lt;wsp:rsid wsp:val=&quot;00C036E7&quot;/&gt;&lt;wsp:rsid wsp:val=&quot;00C03AF0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FA&quot;/&gt;&lt;wsp:rsid wsp:val=&quot;00C0792F&quot;/&gt;&lt;wsp:rsid wsp:val=&quot;00C07AA1&quot;/&gt;&lt;wsp:rsid wsp:val=&quot;00C07C19&quot;/&gt;&lt;wsp:rsid wsp:val=&quot;00C105D2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F01&quot;/&gt;&lt;wsp:rsid wsp:val=&quot;00C1235C&quot;/&gt;&lt;wsp:rsid wsp:val=&quot;00C12597&quot;/&gt;&lt;wsp:rsid wsp:val=&quot;00C12781&quot;/&gt;&lt;wsp:rsid wsp:val=&quot;00C12986&quot;/&gt;&lt;wsp:rsid wsp:val=&quot;00C12BF7&quot;/&gt;&lt;wsp:rsid wsp:val=&quot;00C131D8&quot;/&gt;&lt;wsp:rsid wsp:val=&quot;00C13889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5219&quot;/&gt;&lt;wsp:rsid wsp:val=&quot;00C15653&quot;/&gt;&lt;wsp:rsid wsp:val=&quot;00C15654&quot;/&gt;&lt;wsp:rsid wsp:val=&quot;00C15BAD&quot;/&gt;&lt;wsp:rsid wsp:val=&quot;00C15F4D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75&quot;/&gt;&lt;wsp:rsid wsp:val=&quot;00C16E76&quot;/&gt;&lt;wsp:rsid wsp:val=&quot;00C16ECA&quot;/&gt;&lt;wsp:rsid wsp:val=&quot;00C17029&quot;/&gt;&lt;wsp:rsid wsp:val=&quot;00C1719B&quot;/&gt;&lt;wsp:rsid wsp:val=&quot;00C1764E&quot;/&gt;&lt;wsp:rsid wsp:val=&quot;00C176FC&quot;/&gt;&lt;wsp:rsid wsp:val=&quot;00C177F3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1325&quot;/&gt;&lt;wsp:rsid wsp:val=&quot;00C213C4&quot;/&gt;&lt;wsp:rsid wsp:val=&quot;00C219B1&quot;/&gt;&lt;wsp:rsid wsp:val=&quot;00C21AE6&quot;/&gt;&lt;wsp:rsid wsp:val=&quot;00C21B3D&quot;/&gt;&lt;wsp:rsid wsp:val=&quot;00C21D63&quot;/&gt;&lt;wsp:rsid wsp:val=&quot;00C21EAA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357&quot;/&gt;&lt;wsp:rsid wsp:val=&quot;00C23618&quot;/&gt;&lt;wsp:rsid wsp:val=&quot;00C23711&quot;/&gt;&lt;wsp:rsid wsp:val=&quot;00C23981&quot;/&gt;&lt;wsp:rsid wsp:val=&quot;00C239F7&quot;/&gt;&lt;wsp:rsid wsp:val=&quot;00C23C83&quot;/&gt;&lt;wsp:rsid wsp:val=&quot;00C23E13&quot;/&gt;&lt;wsp:rsid wsp:val=&quot;00C244A2&quot;/&gt;&lt;wsp:rsid wsp:val=&quot;00C24688&quot;/&gt;&lt;wsp:rsid wsp:val=&quot;00C24A69&quot;/&gt;&lt;wsp:rsid wsp:val=&quot;00C24A7B&quot;/&gt;&lt;wsp:rsid wsp:val=&quot;00C24AD4&quot;/&gt;&lt;wsp:rsid wsp:val=&quot;00C24C52&quot;/&gt;&lt;wsp:rsid wsp:val=&quot;00C24FA9&quot;/&gt;&lt;wsp:rsid wsp:val=&quot;00C25234&quot;/&gt;&lt;wsp:rsid wsp:val=&quot;00C25441&quot;/&gt;&lt;wsp:rsid wsp:val=&quot;00C255BE&quot;/&gt;&lt;wsp:rsid wsp:val=&quot;00C255E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570&quot;/&gt;&lt;wsp:rsid wsp:val=&quot;00C266E1&quot;/&gt;&lt;wsp:rsid wsp:val=&quot;00C267F6&quot;/&gt;&lt;wsp:rsid wsp:val=&quot;00C26A61&quot;/&gt;&lt;wsp:rsid wsp:val=&quot;00C26B59&quot;/&gt;&lt;wsp:rsid wsp:val=&quot;00C26CF1&quot;/&gt;&lt;wsp:rsid wsp:val=&quot;00C270D4&quot;/&gt;&lt;wsp:rsid wsp:val=&quot;00C273C1&quot;/&gt;&lt;wsp:rsid wsp:val=&quot;00C27535&quot;/&gt;&lt;wsp:rsid wsp:val=&quot;00C2791E&quot;/&gt;&lt;wsp:rsid wsp:val=&quot;00C27D1A&quot;/&gt;&lt;wsp:rsid wsp:val=&quot;00C27D59&quot;/&gt;&lt;wsp:rsid wsp:val=&quot;00C27F95&quot;/&gt;&lt;wsp:rsid wsp:val=&quot;00C30064&quot;/&gt;&lt;wsp:rsid wsp:val=&quot;00C30080&quot;/&gt;&lt;wsp:rsid wsp:val=&quot;00C3073C&quot;/&gt;&lt;wsp:rsid wsp:val=&quot;00C3085F&quot;/&gt;&lt;wsp:rsid wsp:val=&quot;00C30C42&quot;/&gt;&lt;wsp:rsid wsp:val=&quot;00C30DC6&quot;/&gt;&lt;wsp:rsid wsp:val=&quot;00C30F59&quot;/&gt;&lt;wsp:rsid wsp:val=&quot;00C30F82&quot;/&gt;&lt;wsp:rsid wsp:val=&quot;00C30FB6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554&quot;/&gt;&lt;wsp:rsid wsp:val=&quot;00C33A9C&quot;/&gt;&lt;wsp:rsid wsp:val=&quot;00C33E75&quot;/&gt;&lt;wsp:rsid wsp:val=&quot;00C34006&quot;/&gt;&lt;wsp:rsid wsp:val=&quot;00C34268&quot;/&gt;&lt;wsp:rsid wsp:val=&quot;00C3433A&quot;/&gt;&lt;wsp:rsid wsp:val=&quot;00C345C7&quot;/&gt;&lt;wsp:rsid wsp:val=&quot;00C34642&quot;/&gt;&lt;wsp:rsid wsp:val=&quot;00C34923&quot;/&gt;&lt;wsp:rsid wsp:val=&quot;00C34938&quot;/&gt;&lt;wsp:rsid wsp:val=&quot;00C34B47&quot;/&gt;&lt;wsp:rsid wsp:val=&quot;00C34C1F&quot;/&gt;&lt;wsp:rsid wsp:val=&quot;00C34E3E&quot;/&gt;&lt;wsp:rsid wsp:val=&quot;00C34E42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9B7&quot;/&gt;&lt;wsp:rsid wsp:val=&quot;00C368A4&quot;/&gt;&lt;wsp:rsid wsp:val=&quot;00C368DA&quot;/&gt;&lt;wsp:rsid wsp:val=&quot;00C36979&quot;/&gt;&lt;wsp:rsid wsp:val=&quot;00C369D3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BCC&quot;/&gt;&lt;wsp:rsid wsp:val=&quot;00C403EC&quot;/&gt;&lt;wsp:rsid wsp:val=&quot;00C4074F&quot;/&gt;&lt;wsp:rsid wsp:val=&quot;00C40945&quot;/&gt;&lt;wsp:rsid wsp:val=&quot;00C40BB6&quot;/&gt;&lt;wsp:rsid wsp:val=&quot;00C40C60&quot;/&gt;&lt;wsp:rsid wsp:val=&quot;00C4132E&quot;/&gt;&lt;wsp:rsid wsp:val=&quot;00C41755&quot;/&gt;&lt;wsp:rsid wsp:val=&quot;00C41D00&quot;/&gt;&lt;wsp:rsid wsp:val=&quot;00C41EBA&quot;/&gt;&lt;wsp:rsid wsp:val=&quot;00C420FC&quot;/&gt;&lt;wsp:rsid wsp:val=&quot;00C4227A&quot;/&gt;&lt;wsp:rsid wsp:val=&quot;00C42284&quot;/&gt;&lt;wsp:rsid wsp:val=&quot;00C42CDA&quot;/&gt;&lt;wsp:rsid wsp:val=&quot;00C4320A&quot;/&gt;&lt;wsp:rsid wsp:val=&quot;00C4355F&quot;/&gt;&lt;wsp:rsid wsp:val=&quot;00C4358E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45&quot;/&gt;&lt;wsp:rsid wsp:val=&quot;00C46390&quot;/&gt;&lt;wsp:rsid wsp:val=&quot;00C4641B&quot;/&gt;&lt;wsp:rsid wsp:val=&quot;00C4648D&quot;/&gt;&lt;wsp:rsid wsp:val=&quot;00C46534&quot;/&gt;&lt;wsp:rsid wsp:val=&quot;00C468F2&quot;/&gt;&lt;wsp:rsid wsp:val=&quot;00C46968&quot;/&gt;&lt;wsp:rsid wsp:val=&quot;00C46CAC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50478&quot;/&gt;&lt;wsp:rsid wsp:val=&quot;00C50820&quot;/&gt;&lt;wsp:rsid wsp:val=&quot;00C509F8&quot;/&gt;&lt;wsp:rsid wsp:val=&quot;00C50BD7&quot;/&gt;&lt;wsp:rsid wsp:val=&quot;00C511CC&quot;/&gt;&lt;wsp:rsid wsp:val=&quot;00C51746&quot;/&gt;&lt;wsp:rsid wsp:val=&quot;00C51975&quot;/&gt;&lt;wsp:rsid wsp:val=&quot;00C51BA7&quot;/&gt;&lt;wsp:rsid wsp:val=&quot;00C51C29&quot;/&gt;&lt;wsp:rsid wsp:val=&quot;00C51C96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8A&quot;/&gt;&lt;wsp:rsid wsp:val=&quot;00C52CB4&quot;/&gt;&lt;wsp:rsid wsp:val=&quot;00C52D94&quot;/&gt;&lt;wsp:rsid wsp:val=&quot;00C52EA7&quot;/&gt;&lt;wsp:rsid wsp:val=&quot;00C53314&quot;/&gt;&lt;wsp:rsid wsp:val=&quot;00C5339A&quot;/&gt;&lt;wsp:rsid wsp:val=&quot;00C5365A&quot;/&gt;&lt;wsp:rsid wsp:val=&quot;00C53814&quot;/&gt;&lt;wsp:rsid wsp:val=&quot;00C539F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CA&quot;/&gt;&lt;wsp:rsid wsp:val=&quot;00C54C05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77F&quot;/&gt;&lt;wsp:rsid wsp:val=&quot;00C55B6C&quot;/&gt;&lt;wsp:rsid wsp:val=&quot;00C55BC9&quot;/&gt;&lt;wsp:rsid wsp:val=&quot;00C55BFC&quot;/&gt;&lt;wsp:rsid wsp:val=&quot;00C56061&quot;/&gt;&lt;wsp:rsid wsp:val=&quot;00C5630D&quot;/&gt;&lt;wsp:rsid wsp:val=&quot;00C564FD&quot;/&gt;&lt;wsp:rsid wsp:val=&quot;00C56532&quot;/&gt;&lt;wsp:rsid wsp:val=&quot;00C56BC2&quot;/&gt;&lt;wsp:rsid wsp:val=&quot;00C56BC4&quot;/&gt;&lt;wsp:rsid wsp:val=&quot;00C56C3A&quot;/&gt;&lt;wsp:rsid wsp:val=&quot;00C57084&quot;/&gt;&lt;wsp:rsid wsp:val=&quot;00C5729A&quot;/&gt;&lt;wsp:rsid wsp:val=&quot;00C578C9&quot;/&gt;&lt;wsp:rsid wsp:val=&quot;00C579A0&quot;/&gt;&lt;wsp:rsid wsp:val=&quot;00C57A3C&quot;/&gt;&lt;wsp:rsid wsp:val=&quot;00C57B7B&quot;/&gt;&lt;wsp:rsid wsp:val=&quot;00C57C2A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1147&quot;/&gt;&lt;wsp:rsid wsp:val=&quot;00C614CC&quot;/&gt;&lt;wsp:rsid wsp:val=&quot;00C614CD&quot;/&gt;&lt;wsp:rsid wsp:val=&quot;00C616FA&quot;/&gt;&lt;wsp:rsid wsp:val=&quot;00C61DAA&quot;/&gt;&lt;wsp:rsid wsp:val=&quot;00C61EB7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F21&quot;/&gt;&lt;wsp:rsid wsp:val=&quot;00C64007&quot;/&gt;&lt;wsp:rsid wsp:val=&quot;00C640D0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A0D&quot;/&gt;&lt;wsp:rsid wsp:val=&quot;00C65E5A&quot;/&gt;&lt;wsp:rsid wsp:val=&quot;00C65EAF&quot;/&gt;&lt;wsp:rsid wsp:val=&quot;00C65FD2&quot;/&gt;&lt;wsp:rsid wsp:val=&quot;00C666C7&quot;/&gt;&lt;wsp:rsid wsp:val=&quot;00C668A2&quot;/&gt;&lt;wsp:rsid wsp:val=&quot;00C66A89&quot;/&gt;&lt;wsp:rsid wsp:val=&quot;00C66DFD&quot;/&gt;&lt;wsp:rsid wsp:val=&quot;00C6736E&quot;/&gt;&lt;wsp:rsid wsp:val=&quot;00C674B4&quot;/&gt;&lt;wsp:rsid wsp:val=&quot;00C67509&quot;/&gt;&lt;wsp:rsid wsp:val=&quot;00C70013&quot;/&gt;&lt;wsp:rsid wsp:val=&quot;00C7039D&quot;/&gt;&lt;wsp:rsid wsp:val=&quot;00C70597&quot;/&gt;&lt;wsp:rsid wsp:val=&quot;00C709A7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D2&quot;/&gt;&lt;wsp:rsid wsp:val=&quot;00C723F2&quot;/&gt;&lt;wsp:rsid wsp:val=&quot;00C723F4&quot;/&gt;&lt;wsp:rsid wsp:val=&quot;00C7246D&quot;/&gt;&lt;wsp:rsid wsp:val=&quot;00C7249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B12&quot;/&gt;&lt;wsp:rsid wsp:val=&quot;00C740E7&quot;/&gt;&lt;wsp:rsid wsp:val=&quot;00C74441&quot;/&gt;&lt;wsp:rsid wsp:val=&quot;00C7460B&quot;/&gt;&lt;wsp:rsid wsp:val=&quot;00C746B4&quot;/&gt;&lt;wsp:rsid wsp:val=&quot;00C74A4E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BE&quot;/&gt;&lt;wsp:rsid wsp:val=&quot;00C75C4E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70D9&quot;/&gt;&lt;wsp:rsid wsp:val=&quot;00C77315&quot;/&gt;&lt;wsp:rsid wsp:val=&quot;00C7755D&quot;/&gt;&lt;wsp:rsid wsp:val=&quot;00C777BD&quot;/&gt;&lt;wsp:rsid wsp:val=&quot;00C77B24&quot;/&gt;&lt;wsp:rsid wsp:val=&quot;00C77D97&quot;/&gt;&lt;wsp:rsid wsp:val=&quot;00C808F8&quot;/&gt;&lt;wsp:rsid wsp:val=&quot;00C80ADB&quot;/&gt;&lt;wsp:rsid wsp:val=&quot;00C80B50&quot;/&gt;&lt;wsp:rsid wsp:val=&quot;00C80BA9&quot;/&gt;&lt;wsp:rsid wsp:val=&quot;00C80C89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F30&quot;/&gt;&lt;wsp:rsid wsp:val=&quot;00C8330A&quot;/&gt;&lt;wsp:rsid wsp:val=&quot;00C834EC&quot;/&gt;&lt;wsp:rsid wsp:val=&quot;00C836CA&quot;/&gt;&lt;wsp:rsid wsp:val=&quot;00C837C4&quot;/&gt;&lt;wsp:rsid wsp:val=&quot;00C839BF&quot;/&gt;&lt;wsp:rsid wsp:val=&quot;00C839E8&quot;/&gt;&lt;wsp:rsid wsp:val=&quot;00C83AD3&quot;/&gt;&lt;wsp:rsid wsp:val=&quot;00C83B3D&quot;/&gt;&lt;wsp:rsid wsp:val=&quot;00C83C9A&quot;/&gt;&lt;wsp:rsid wsp:val=&quot;00C83EB0&quot;/&gt;&lt;wsp:rsid wsp:val=&quot;00C83FF1&quot;/&gt;&lt;wsp:rsid wsp:val=&quot;00C84193&quot;/&gt;&lt;wsp:rsid wsp:val=&quot;00C84757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E3B&quot;/&gt;&lt;wsp:rsid wsp:val=&quot;00C85F66&quot;/&gt;&lt;wsp:rsid wsp:val=&quot;00C86075&quot;/&gt;&lt;wsp:rsid wsp:val=&quot;00C8621E&quot;/&gt;&lt;wsp:rsid wsp:val=&quot;00C86417&quot;/&gt;&lt;wsp:rsid wsp:val=&quot;00C86A54&quot;/&gt;&lt;wsp:rsid wsp:val=&quot;00C86A6F&quot;/&gt;&lt;wsp:rsid wsp:val=&quot;00C86B70&quot;/&gt;&lt;wsp:rsid wsp:val=&quot;00C86CC6&quot;/&gt;&lt;wsp:rsid wsp:val=&quot;00C86D2F&quot;/&gt;&lt;wsp:rsid wsp:val=&quot;00C87298&quot;/&gt;&lt;wsp:rsid wsp:val=&quot;00C87463&quot;/&gt;&lt;wsp:rsid wsp:val=&quot;00C87658&quot;/&gt;&lt;wsp:rsid wsp:val=&quot;00C876CC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9E1&quot;/&gt;&lt;wsp:rsid wsp:val=&quot;00C90BF2&quot;/&gt;&lt;wsp:rsid wsp:val=&quot;00C90D50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B1&quot;/&gt;&lt;wsp:rsid wsp:val=&quot;00C92007&quot;/&gt;&lt;wsp:rsid wsp:val=&quot;00C926AF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848&quot;/&gt;&lt;wsp:rsid wsp:val=&quot;00C93BA3&quot;/&gt;&lt;wsp:rsid wsp:val=&quot;00C93E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DB4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D33&quot;/&gt;&lt;wsp:rsid wsp:val=&quot;00CA0ED0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B27&quot;/&gt;&lt;wsp:rsid wsp:val=&quot;00CA1E33&quot;/&gt;&lt;wsp:rsid wsp:val=&quot;00CA1E93&quot;/&gt;&lt;wsp:rsid wsp:val=&quot;00CA212B&quot;/&gt;&lt;wsp:rsid wsp:val=&quot;00CA2479&quot;/&gt;&lt;wsp:rsid wsp:val=&quot;00CA24E9&quot;/&gt;&lt;wsp:rsid wsp:val=&quot;00CA26B6&quot;/&gt;&lt;wsp:rsid wsp:val=&quot;00CA26D2&quot;/&gt;&lt;wsp:rsid wsp:val=&quot;00CA2734&quot;/&gt;&lt;wsp:rsid wsp:val=&quot;00CA2CDC&quot;/&gt;&lt;wsp:rsid wsp:val=&quot;00CA321D&quot;/&gt;&lt;wsp:rsid wsp:val=&quot;00CA3382&quot;/&gt;&lt;wsp:rsid wsp:val=&quot;00CA348C&quot;/&gt;&lt;wsp:rsid wsp:val=&quot;00CA34E3&quot;/&gt;&lt;wsp:rsid wsp:val=&quot;00CA3646&quot;/&gt;&lt;wsp:rsid wsp:val=&quot;00CA388B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F7F&quot;/&gt;&lt;wsp:rsid wsp:val=&quot;00CA51E0&quot;/&gt;&lt;wsp:rsid wsp:val=&quot;00CA523D&quot;/&gt;&lt;wsp:rsid wsp:val=&quot;00CA5770&quot;/&gt;&lt;wsp:rsid wsp:val=&quot;00CA5937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BFB&quot;/&gt;&lt;wsp:rsid wsp:val=&quot;00CA7211&quot;/&gt;&lt;wsp:rsid wsp:val=&quot;00CA7386&quot;/&gt;&lt;wsp:rsid wsp:val=&quot;00CA7552&quot;/&gt;&lt;wsp:rsid wsp:val=&quot;00CA79C0&quot;/&gt;&lt;wsp:rsid wsp:val=&quot;00CA7B8D&quot;/&gt;&lt;wsp:rsid wsp:val=&quot;00CA7BAA&quot;/&gt;&lt;wsp:rsid wsp:val=&quot;00CA7ED0&quot;/&gt;&lt;wsp:rsid wsp:val=&quot;00CA7F10&quot;/&gt;&lt;wsp:rsid wsp:val=&quot;00CA7F9E&quot;/&gt;&lt;wsp:rsid wsp:val=&quot;00CB01F8&quot;/&gt;&lt;wsp:rsid wsp:val=&quot;00CB0901&quot;/&gt;&lt;wsp:rsid wsp:val=&quot;00CB102B&quot;/&gt;&lt;wsp:rsid wsp:val=&quot;00CB131F&quot;/&gt;&lt;wsp:rsid wsp:val=&quot;00CB13CE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6D3&quot;/&gt;&lt;wsp:rsid wsp:val=&quot;00CB476E&quot;/&gt;&lt;wsp:rsid wsp:val=&quot;00CB483E&quot;/&gt;&lt;wsp:rsid wsp:val=&quot;00CB49C9&quot;/&gt;&lt;wsp:rsid wsp:val=&quot;00CB51A6&quot;/&gt;&lt;wsp:rsid wsp:val=&quot;00CB5405&quot;/&gt;&lt;wsp:rsid wsp:val=&quot;00CB5519&quot;/&gt;&lt;wsp:rsid wsp:val=&quot;00CB56AB&quot;/&gt;&lt;wsp:rsid wsp:val=&quot;00CB59ED&quot;/&gt;&lt;wsp:rsid wsp:val=&quot;00CB5A78&quot;/&gt;&lt;wsp:rsid wsp:val=&quot;00CB5B58&quot;/&gt;&lt;wsp:rsid wsp:val=&quot;00CB5EF6&quot;/&gt;&lt;wsp:rsid wsp:val=&quot;00CB5F05&quot;/&gt;&lt;wsp:rsid wsp:val=&quot;00CB6013&quot;/&gt;&lt;wsp:rsid wsp:val=&quot;00CB6233&quot;/&gt;&lt;wsp:rsid wsp:val=&quot;00CB62A0&quot;/&gt;&lt;wsp:rsid wsp:val=&quot;00CB6BB2&quot;/&gt;&lt;wsp:rsid wsp:val=&quot;00CB6F81&quot;/&gt;&lt;wsp:rsid wsp:val=&quot;00CB6FDB&quot;/&gt;&lt;wsp:rsid wsp:val=&quot;00CB702E&quot;/&gt;&lt;wsp:rsid wsp:val=&quot;00CB7072&quot;/&gt;&lt;wsp:rsid wsp:val=&quot;00CB727F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A7&quot;/&gt;&lt;wsp:rsid wsp:val=&quot;00CC08BC&quot;/&gt;&lt;wsp:rsid wsp:val=&quot;00CC093A&quot;/&gt;&lt;wsp:rsid wsp:val=&quot;00CC09AD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D7&quot;/&gt;&lt;wsp:rsid wsp:val=&quot;00CC1DB6&quot;/&gt;&lt;wsp:rsid wsp:val=&quot;00CC1DF9&quot;/&gt;&lt;wsp:rsid wsp:val=&quot;00CC1DFF&quot;/&gt;&lt;wsp:rsid wsp:val=&quot;00CC2198&quot;/&gt;&lt;wsp:rsid wsp:val=&quot;00CC23AA&quot;/&gt;&lt;wsp:rsid wsp:val=&quot;00CC2A6E&quot;/&gt;&lt;wsp:rsid wsp:val=&quot;00CC2BE9&quot;/&gt;&lt;wsp:rsid wsp:val=&quot;00CC32CD&quot;/&gt;&lt;wsp:rsid wsp:val=&quot;00CC345C&quot;/&gt;&lt;wsp:rsid wsp:val=&quot;00CC39C2&quot;/&gt;&lt;wsp:rsid wsp:val=&quot;00CC3A96&quot;/&gt;&lt;wsp:rsid wsp:val=&quot;00CC3BBD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921&quot;/&gt;&lt;wsp:rsid wsp:val=&quot;00CC7F8F&quot;/&gt;&lt;wsp:rsid wsp:val=&quot;00CC7FD9&quot;/&gt;&lt;wsp:rsid wsp:val=&quot;00CD01B9&quot;/&gt;&lt;wsp:rsid wsp:val=&quot;00CD032A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A2&quot;/&gt;&lt;wsp:rsid wsp:val=&quot;00CD0BB9&quot;/&gt;&lt;wsp:rsid wsp:val=&quot;00CD100E&quot;/&gt;&lt;wsp:rsid wsp:val=&quot;00CD114D&quot;/&gt;&lt;wsp:rsid wsp:val=&quot;00CD11FE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75D&quot;/&gt;&lt;wsp:rsid wsp:val=&quot;00CD2A87&quot;/&gt;&lt;wsp:rsid wsp:val=&quot;00CD2A8F&quot;/&gt;&lt;wsp:rsid wsp:val=&quot;00CD2DBF&quot;/&gt;&lt;wsp:rsid wsp:val=&quot;00CD30D4&quot;/&gt;&lt;wsp:rsid wsp:val=&quot;00CD3319&quot;/&gt;&lt;wsp:rsid wsp:val=&quot;00CD39B5&quot;/&gt;&lt;wsp:rsid wsp:val=&quot;00CD3B3D&quot;/&gt;&lt;wsp:rsid wsp:val=&quot;00CD3D12&quot;/&gt;&lt;wsp:rsid wsp:val=&quot;00CD3D7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6D5&quot;/&gt;&lt;wsp:rsid wsp:val=&quot;00CD572C&quot;/&gt;&lt;wsp:rsid wsp:val=&quot;00CD5AB3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62A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5E0&quot;/&gt;&lt;wsp:rsid wsp:val=&quot;00CE1B2C&quot;/&gt;&lt;wsp:rsid wsp:val=&quot;00CE1EB0&quot;/&gt;&lt;wsp:rsid wsp:val=&quot;00CE2113&quot;/&gt;&lt;wsp:rsid wsp:val=&quot;00CE2662&quot;/&gt;&lt;wsp:rsid wsp:val=&quot;00CE2886&quot;/&gt;&lt;wsp:rsid wsp:val=&quot;00CE28AD&quot;/&gt;&lt;wsp:rsid wsp:val=&quot;00CE29A3&quot;/&gt;&lt;wsp:rsid wsp:val=&quot;00CE2F5F&quot;/&gt;&lt;wsp:rsid wsp:val=&quot;00CE308E&quot;/&gt;&lt;wsp:rsid wsp:val=&quot;00CE33B3&quot;/&gt;&lt;wsp:rsid wsp:val=&quot;00CE3967&quot;/&gt;&lt;wsp:rsid wsp:val=&quot;00CE39F4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FF&quot;/&gt;&lt;wsp:rsid wsp:val=&quot;00CE4D6A&quot;/&gt;&lt;wsp:rsid wsp:val=&quot;00CE4F95&quot;/&gt;&lt;wsp:rsid wsp:val=&quot;00CE50AC&quot;/&gt;&lt;wsp:rsid wsp:val=&quot;00CE5D0F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711F&quot;/&gt;&lt;wsp:rsid wsp:val=&quot;00CE7493&quot;/&gt;&lt;wsp:rsid wsp:val=&quot;00CE756A&quot;/&gt;&lt;wsp:rsid wsp:val=&quot;00CE75AF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E1C&quot;/&gt;&lt;wsp:rsid wsp:val=&quot;00CF1159&quot;/&gt;&lt;wsp:rsid wsp:val=&quot;00CF1417&quot;/&gt;&lt;wsp:rsid wsp:val=&quot;00CF1623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BF&quot;/&gt;&lt;wsp:rsid wsp:val=&quot;00CF2BB8&quot;/&gt;&lt;wsp:rsid wsp:val=&quot;00CF2C99&quot;/&gt;&lt;wsp:rsid wsp:val=&quot;00CF32EB&quot;/&gt;&lt;wsp:rsid wsp:val=&quot;00CF360F&quot;/&gt;&lt;wsp:rsid wsp:val=&quot;00CF3891&quot;/&gt;&lt;wsp:rsid wsp:val=&quot;00CF39AC&quot;/&gt;&lt;wsp:rsid wsp:val=&quot;00CF3CE7&quot;/&gt;&lt;wsp:rsid wsp:val=&quot;00CF3DDA&quot;/&gt;&lt;wsp:rsid wsp:val=&quot;00CF3E7D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C6C&quot;/&gt;&lt;wsp:rsid wsp:val=&quot;00CF4F36&quot;/&gt;&lt;wsp:rsid wsp:val=&quot;00CF51B3&quot;/&gt;&lt;wsp:rsid wsp:val=&quot;00CF5206&quot;/&gt;&lt;wsp:rsid wsp:val=&quot;00CF5215&quot;/&gt;&lt;wsp:rsid wsp:val=&quot;00CF5375&quot;/&gt;&lt;wsp:rsid wsp:val=&quot;00CF57FD&quot;/&gt;&lt;wsp:rsid wsp:val=&quot;00CF5845&quot;/&gt;&lt;wsp:rsid wsp:val=&quot;00CF5D21&quot;/&gt;&lt;wsp:rsid wsp:val=&quot;00CF5D66&quot;/&gt;&lt;wsp:rsid wsp:val=&quot;00CF5F60&quot;/&gt;&lt;wsp:rsid wsp:val=&quot;00CF637D&quot;/&gt;&lt;wsp:rsid wsp:val=&quot;00CF64E2&quot;/&gt;&lt;wsp:rsid wsp:val=&quot;00CF6589&quot;/&gt;&lt;wsp:rsid wsp:val=&quot;00CF683E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621&quot;/&gt;&lt;wsp:rsid wsp:val=&quot;00CF791E&quot;/&gt;&lt;wsp:rsid wsp:val=&quot;00CF7C19&quot;/&gt;&lt;wsp:rsid wsp:val=&quot;00CF7C3B&quot;/&gt;&lt;wsp:rsid wsp:val=&quot;00CF7FAF&quot;/&gt;&lt;wsp:rsid wsp:val=&quot;00D0004C&quot;/&gt;&lt;wsp:rsid wsp:val=&quot;00D0018B&quot;/&gt;&lt;wsp:rsid wsp:val=&quot;00D002F5&quot;/&gt;&lt;wsp:rsid wsp:val=&quot;00D007D4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660&quot;/&gt;&lt;wsp:rsid wsp:val=&quot;00D019D7&quot;/&gt;&lt;wsp:rsid wsp:val=&quot;00D01B07&quot;/&gt;&lt;wsp:rsid wsp:val=&quot;00D021AB&quot;/&gt;&lt;wsp:rsid wsp:val=&quot;00D02283&quot;/&gt;&lt;wsp:rsid wsp:val=&quot;00D02338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C46&quot;/&gt;&lt;wsp:rsid wsp:val=&quot;00D043A0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DE4&quot;/&gt;&lt;wsp:rsid wsp:val=&quot;00D04DEE&quot;/&gt;&lt;wsp:rsid wsp:val=&quot;00D04EBC&quot;/&gt;&lt;wsp:rsid wsp:val=&quot;00D0580E&quot;/&gt;&lt;wsp:rsid wsp:val=&quot;00D05BD3&quot;/&gt;&lt;wsp:rsid wsp:val=&quot;00D05CD1&quot;/&gt;&lt;wsp:rsid wsp:val=&quot;00D05F4B&quot;/&gt;&lt;wsp:rsid wsp:val=&quot;00D064AC&quot;/&gt;&lt;wsp:rsid wsp:val=&quot;00D0651F&quot;/&gt;&lt;wsp:rsid wsp:val=&quot;00D06695&quot;/&gt;&lt;wsp:rsid wsp:val=&quot;00D066CB&quot;/&gt;&lt;wsp:rsid wsp:val=&quot;00D06848&quot;/&gt;&lt;wsp:rsid wsp:val=&quot;00D06AC2&quot;/&gt;&lt;wsp:rsid wsp:val=&quot;00D06C5E&quot;/&gt;&lt;wsp:rsid wsp:val=&quot;00D06DEF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C64&quot;/&gt;&lt;wsp:rsid wsp:val=&quot;00D07F86&quot;/&gt;&lt;wsp:rsid wsp:val=&quot;00D10000&quot;/&gt;&lt;wsp:rsid wsp:val=&quot;00D1025B&quot;/&gt;&lt;wsp:rsid wsp:val=&quot;00D1061F&quot;/&gt;&lt;wsp:rsid wsp:val=&quot;00D106DD&quot;/&gt;&lt;wsp:rsid wsp:val=&quot;00D1089B&quot;/&gt;&lt;wsp:rsid wsp:val=&quot;00D10AE5&quot;/&gt;&lt;wsp:rsid wsp:val=&quot;00D11190&quot;/&gt;&lt;wsp:rsid wsp:val=&quot;00D115C0&quot;/&gt;&lt;wsp:rsid wsp:val=&quot;00D11833&quot;/&gt;&lt;wsp:rsid wsp:val=&quot;00D11BF6&quot;/&gt;&lt;wsp:rsid wsp:val=&quot;00D11C6A&quot;/&gt;&lt;wsp:rsid wsp:val=&quot;00D11D38&quot;/&gt;&lt;wsp:rsid wsp:val=&quot;00D1213C&quot;/&gt;&lt;wsp:rsid wsp:val=&quot;00D12507&quot;/&gt;&lt;wsp:rsid wsp:val=&quot;00D125D4&quot;/&gt;&lt;wsp:rsid wsp:val=&quot;00D127AD&quot;/&gt;&lt;wsp:rsid wsp:val=&quot;00D129BC&quot;/&gt;&lt;wsp:rsid wsp:val=&quot;00D12DAC&quot;/&gt;&lt;wsp:rsid wsp:val=&quot;00D12F34&quot;/&gt;&lt;wsp:rsid wsp:val=&quot;00D12F3C&quot;/&gt;&lt;wsp:rsid wsp:val=&quot;00D1328E&quot;/&gt;&lt;wsp:rsid wsp:val=&quot;00D13499&quot;/&gt;&lt;wsp:rsid wsp:val=&quot;00D13A46&quot;/&gt;&lt;wsp:rsid wsp:val=&quot;00D13A4E&quot;/&gt;&lt;wsp:rsid wsp:val=&quot;00D13B31&quot;/&gt;&lt;wsp:rsid wsp:val=&quot;00D142B2&quot;/&gt;&lt;wsp:rsid wsp:val=&quot;00D1437B&quot;/&gt;&lt;wsp:rsid wsp:val=&quot;00D1451B&quot;/&gt;&lt;wsp:rsid wsp:val=&quot;00D14521&quot;/&gt;&lt;wsp:rsid wsp:val=&quot;00D14875&quot;/&gt;&lt;wsp:rsid wsp:val=&quot;00D149AF&quot;/&gt;&lt;wsp:rsid wsp:val=&quot;00D14A21&quot;/&gt;&lt;wsp:rsid wsp:val=&quot;00D14B88&quot;/&gt;&lt;wsp:rsid wsp:val=&quot;00D15069&quot;/&gt;&lt;wsp:rsid wsp:val=&quot;00D151C8&quot;/&gt;&lt;wsp:rsid wsp:val=&quot;00D15249&quot;/&gt;&lt;wsp:rsid wsp:val=&quot;00D15834&quot;/&gt;&lt;wsp:rsid wsp:val=&quot;00D1598D&quot;/&gt;&lt;wsp:rsid wsp:val=&quot;00D15E0A&quot;/&gt;&lt;wsp:rsid wsp:val=&quot;00D15F3B&quot;/&gt;&lt;wsp:rsid wsp:val=&quot;00D16062&quot;/&gt;&lt;wsp:rsid wsp:val=&quot;00D164A4&quot;/&gt;&lt;wsp:rsid wsp:val=&quot;00D16548&quot;/&gt;&lt;wsp:rsid wsp:val=&quot;00D1661F&quot;/&gt;&lt;wsp:rsid wsp:val=&quot;00D16668&quot;/&gt;&lt;wsp:rsid wsp:val=&quot;00D16BA3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F54&quot;/&gt;&lt;wsp:rsid wsp:val=&quot;00D2029F&quot;/&gt;&lt;wsp:rsid wsp:val=&quot;00D2055A&quot;/&gt;&lt;wsp:rsid wsp:val=&quot;00D2062F&quot;/&gt;&lt;wsp:rsid wsp:val=&quot;00D20B5B&quot;/&gt;&lt;wsp:rsid wsp:val=&quot;00D20C45&quot;/&gt;&lt;wsp:rsid wsp:val=&quot;00D20E30&quot;/&gt;&lt;wsp:rsid wsp:val=&quot;00D20E68&quot;/&gt;&lt;wsp:rsid wsp:val=&quot;00D212CB&quot;/&gt;&lt;wsp:rsid wsp:val=&quot;00D2146F&quot;/&gt;&lt;wsp:rsid wsp:val=&quot;00D2150F&quot;/&gt;&lt;wsp:rsid wsp:val=&quot;00D21543&quot;/&gt;&lt;wsp:rsid wsp:val=&quot;00D215EF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5D&quot;/&gt;&lt;wsp:rsid wsp:val=&quot;00D248A0&quot;/&gt;&lt;wsp:rsid wsp:val=&quot;00D248D2&quot;/&gt;&lt;wsp:rsid wsp:val=&quot;00D24999&quot;/&gt;&lt;wsp:rsid wsp:val=&quot;00D255DF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DE6&quot;/&gt;&lt;wsp:rsid wsp:val=&quot;00D26DE8&quot;/&gt;&lt;wsp:rsid wsp:val=&quot;00D26EC7&quot;/&gt;&lt;wsp:rsid wsp:val=&quot;00D27594&quot;/&gt;&lt;wsp:rsid wsp:val=&quot;00D2780E&quot;/&gt;&lt;wsp:rsid wsp:val=&quot;00D27B08&quot;/&gt;&lt;wsp:rsid wsp:val=&quot;00D27BF5&quot;/&gt;&lt;wsp:rsid wsp:val=&quot;00D27DA8&quot;/&gt;&lt;wsp:rsid wsp:val=&quot;00D303B1&quot;/&gt;&lt;wsp:rsid wsp:val=&quot;00D30455&quot;/&gt;&lt;wsp:rsid wsp:val=&quot;00D30A81&quot;/&gt;&lt;wsp:rsid wsp:val=&quot;00D31027&quot;/&gt;&lt;wsp:rsid wsp:val=&quot;00D3103D&quot;/&gt;&lt;wsp:rsid wsp:val=&quot;00D31090&quot;/&gt;&lt;wsp:rsid wsp:val=&quot;00D311A4&quot;/&gt;&lt;wsp:rsid wsp:val=&quot;00D313D0&quot;/&gt;&lt;wsp:rsid wsp:val=&quot;00D315E3&quot;/&gt;&lt;wsp:rsid wsp:val=&quot;00D31731&quot;/&gt;&lt;wsp:rsid wsp:val=&quot;00D31B48&quot;/&gt;&lt;wsp:rsid wsp:val=&quot;00D31BB8&quot;/&gt;&lt;wsp:rsid wsp:val=&quot;00D31C9B&quot;/&gt;&lt;wsp:rsid wsp:val=&quot;00D31DEA&quot;/&gt;&lt;wsp:rsid wsp:val=&quot;00D3203A&quot;/&gt;&lt;wsp:rsid wsp:val=&quot;00D320B4&quot;/&gt;&lt;wsp:rsid wsp:val=&quot;00D324B0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4048&quot;/&gt;&lt;wsp:rsid wsp:val=&quot;00D344AA&quot;/&gt;&lt;wsp:rsid wsp:val=&quot;00D34645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D4A&quot;/&gt;&lt;wsp:rsid wsp:val=&quot;00D35E37&quot;/&gt;&lt;wsp:rsid wsp:val=&quot;00D35EEB&quot;/&gt;&lt;wsp:rsid wsp:val=&quot;00D35F2D&quot;/&gt;&lt;wsp:rsid wsp:val=&quot;00D36465&quot;/&gt;&lt;wsp:rsid wsp:val=&quot;00D369D6&quot;/&gt;&lt;wsp:rsid wsp:val=&quot;00D36B5C&quot;/&gt;&lt;wsp:rsid wsp:val=&quot;00D36C7F&quot;/&gt;&lt;wsp:rsid wsp:val=&quot;00D36D67&quot;/&gt;&lt;wsp:rsid wsp:val=&quot;00D36E00&quot;/&gt;&lt;wsp:rsid wsp:val=&quot;00D36F68&quot;/&gt;&lt;wsp:rsid wsp:val=&quot;00D3705F&quot;/&gt;&lt;wsp:rsid wsp:val=&quot;00D372FC&quot;/&gt;&lt;wsp:rsid wsp:val=&quot;00D37623&quot;/&gt;&lt;wsp:rsid wsp:val=&quot;00D3776E&quot;/&gt;&lt;wsp:rsid wsp:val=&quot;00D377C8&quot;/&gt;&lt;wsp:rsid wsp:val=&quot;00D37A6C&quot;/&gt;&lt;wsp:rsid wsp:val=&quot;00D37BC5&quot;/&gt;&lt;wsp:rsid wsp:val=&quot;00D37BED&quot;/&gt;&lt;wsp:rsid wsp:val=&quot;00D37FD9&quot;/&gt;&lt;wsp:rsid wsp:val=&quot;00D402C2&quot;/&gt;&lt;wsp:rsid wsp:val=&quot;00D4030A&quot;/&gt;&lt;wsp:rsid wsp:val=&quot;00D4055D&quot;/&gt;&lt;wsp:rsid wsp:val=&quot;00D40582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644&quot;/&gt;&lt;wsp:rsid wsp:val=&quot;00D41CAA&quot;/&gt;&lt;wsp:rsid wsp:val=&quot;00D41D9E&quot;/&gt;&lt;wsp:rsid wsp:val=&quot;00D41FB0&quot;/&gt;&lt;wsp:rsid wsp:val=&quot;00D41FE1&quot;/&gt;&lt;wsp:rsid wsp:val=&quot;00D42146&quot;/&gt;&lt;wsp:rsid wsp:val=&quot;00D42457&quot;/&gt;&lt;wsp:rsid wsp:val=&quot;00D427DA&quot;/&gt;&lt;wsp:rsid wsp:val=&quot;00D427DE&quot;/&gt;&lt;wsp:rsid wsp:val=&quot;00D42988&quot;/&gt;&lt;wsp:rsid wsp:val=&quot;00D42A26&quot;/&gt;&lt;wsp:rsid wsp:val=&quot;00D42D9D&quot;/&gt;&lt;wsp:rsid wsp:val=&quot;00D42DF8&quot;/&gt;&lt;wsp:rsid wsp:val=&quot;00D432D7&quot;/&gt;&lt;wsp:rsid wsp:val=&quot;00D4358E&quot;/&gt;&lt;wsp:rsid wsp:val=&quot;00D43D3A&quot;/&gt;&lt;wsp:rsid wsp:val=&quot;00D4406C&quot;/&gt;&lt;wsp:rsid wsp:val=&quot;00D440FC&quot;/&gt;&lt;wsp:rsid wsp:val=&quot;00D444B5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552&quot;/&gt;&lt;wsp:rsid wsp:val=&quot;00D455C7&quot;/&gt;&lt;wsp:rsid wsp:val=&quot;00D455E8&quot;/&gt;&lt;wsp:rsid wsp:val=&quot;00D45888&quot;/&gt;&lt;wsp:rsid wsp:val=&quot;00D458F4&quot;/&gt;&lt;wsp:rsid wsp:val=&quot;00D45936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4C4&quot;/&gt;&lt;wsp:rsid wsp:val=&quot;00D47980&quot;/&gt;&lt;wsp:rsid wsp:val=&quot;00D47BD8&quot;/&gt;&lt;wsp:rsid wsp:val=&quot;00D47CC5&quot;/&gt;&lt;wsp:rsid wsp:val=&quot;00D500A1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FF9&quot;/&gt;&lt;wsp:rsid wsp:val=&quot;00D53378&quot;/&gt;&lt;wsp:rsid wsp:val=&quot;00D5344A&quot;/&gt;&lt;wsp:rsid wsp:val=&quot;00D53756&quot;/&gt;&lt;wsp:rsid wsp:val=&quot;00D53D5B&quot;/&gt;&lt;wsp:rsid wsp:val=&quot;00D53EDA&quot;/&gt;&lt;wsp:rsid wsp:val=&quot;00D54149&quot;/&gt;&lt;wsp:rsid wsp:val=&quot;00D54195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DEB&quot;/&gt;&lt;wsp:rsid wsp:val=&quot;00D56E1D&quot;/&gt;&lt;wsp:rsid wsp:val=&quot;00D56FCF&quot;/&gt;&lt;wsp:rsid wsp:val=&quot;00D573F7&quot;/&gt;&lt;wsp:rsid wsp:val=&quot;00D574EC&quot;/&gt;&lt;wsp:rsid wsp:val=&quot;00D575CE&quot;/&gt;&lt;wsp:rsid wsp:val=&quot;00D575F0&quot;/&gt;&lt;wsp:rsid wsp:val=&quot;00D57786&quot;/&gt;&lt;wsp:rsid wsp:val=&quot;00D57DCC&quot;/&gt;&lt;wsp:rsid wsp:val=&quot;00D57E02&quot;/&gt;&lt;wsp:rsid wsp:val=&quot;00D57FE0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0F44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F0E&quot;/&gt;&lt;wsp:rsid wsp:val=&quot;00D6203F&quot;/&gt;&lt;wsp:rsid wsp:val=&quot;00D620D0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9F5&quot;/&gt;&lt;wsp:rsid wsp:val=&quot;00D63A1E&quot;/&gt;&lt;wsp:rsid wsp:val=&quot;00D63DAA&quot;/&gt;&lt;wsp:rsid wsp:val=&quot;00D64186&quot;/&gt;&lt;wsp:rsid wsp:val=&quot;00D643FC&quot;/&gt;&lt;wsp:rsid wsp:val=&quot;00D64669&quot;/&gt;&lt;wsp:rsid wsp:val=&quot;00D64BDF&quot;/&gt;&lt;wsp:rsid wsp:val=&quot;00D6586D&quot;/&gt;&lt;wsp:rsid wsp:val=&quot;00D65878&quot;/&gt;&lt;wsp:rsid wsp:val=&quot;00D65966&quot;/&gt;&lt;wsp:rsid wsp:val=&quot;00D65CC7&quot;/&gt;&lt;wsp:rsid wsp:val=&quot;00D65CD3&quot;/&gt;&lt;wsp:rsid wsp:val=&quot;00D65EE9&quot;/&gt;&lt;wsp:rsid wsp:val=&quot;00D6618A&quot;/&gt;&lt;wsp:rsid wsp:val=&quot;00D6655A&quot;/&gt;&lt;wsp:rsid wsp:val=&quot;00D66C02&quot;/&gt;&lt;wsp:rsid wsp:val=&quot;00D66D57&quot;/&gt;&lt;wsp:rsid wsp:val=&quot;00D66D6C&quot;/&gt;&lt;wsp:rsid wsp:val=&quot;00D67294&quot;/&gt;&lt;wsp:rsid wsp:val=&quot;00D672AD&quot;/&gt;&lt;wsp:rsid wsp:val=&quot;00D67537&quot;/&gt;&lt;wsp:rsid wsp:val=&quot;00D679C2&quot;/&gt;&lt;wsp:rsid wsp:val=&quot;00D67A08&quot;/&gt;&lt;wsp:rsid wsp:val=&quot;00D67B66&quot;/&gt;&lt;wsp:rsid wsp:val=&quot;00D67C96&quot;/&gt;&lt;wsp:rsid wsp:val=&quot;00D70011&quot;/&gt;&lt;wsp:rsid wsp:val=&quot;00D7026B&quot;/&gt;&lt;wsp:rsid wsp:val=&quot;00D70788&quot;/&gt;&lt;wsp:rsid wsp:val=&quot;00D70AD3&quot;/&gt;&lt;wsp:rsid wsp:val=&quot;00D70C01&quot;/&gt;&lt;wsp:rsid wsp:val=&quot;00D71078&quot;/&gt;&lt;wsp:rsid wsp:val=&quot;00D710C2&quot;/&gt;&lt;wsp:rsid wsp:val=&quot;00D71840&quot;/&gt;&lt;wsp:rsid wsp:val=&quot;00D7185E&quot;/&gt;&lt;wsp:rsid wsp:val=&quot;00D7197C&quot;/&gt;&lt;wsp:rsid wsp:val=&quot;00D71A2F&quot;/&gt;&lt;wsp:rsid wsp:val=&quot;00D71DE1&quot;/&gt;&lt;wsp:rsid wsp:val=&quot;00D7203D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E5&quot;/&gt;&lt;wsp:rsid wsp:val=&quot;00D7424E&quot;/&gt;&lt;wsp:rsid wsp:val=&quot;00D743AA&quot;/&gt;&lt;wsp:rsid wsp:val=&quot;00D746BF&quot;/&gt;&lt;wsp:rsid wsp:val=&quot;00D747DF&quot;/&gt;&lt;wsp:rsid wsp:val=&quot;00D749BA&quot;/&gt;&lt;wsp:rsid wsp:val=&quot;00D74A96&quot;/&gt;&lt;wsp:rsid wsp:val=&quot;00D74BCC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8A7&quot;/&gt;&lt;wsp:rsid wsp:val=&quot;00D758EB&quot;/&gt;&lt;wsp:rsid wsp:val=&quot;00D75AA9&quot;/&gt;&lt;wsp:rsid wsp:val=&quot;00D75C97&quot;/&gt;&lt;wsp:rsid wsp:val=&quot;00D76023&quot;/&gt;&lt;wsp:rsid wsp:val=&quot;00D761F9&quot;/&gt;&lt;wsp:rsid wsp:val=&quot;00D762C7&quot;/&gt;&lt;wsp:rsid wsp:val=&quot;00D76529&quot;/&gt;&lt;wsp:rsid wsp:val=&quot;00D76594&quot;/&gt;&lt;wsp:rsid wsp:val=&quot;00D76F09&quot;/&gt;&lt;wsp:rsid wsp:val=&quot;00D771DE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C1E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C01&quot;/&gt;&lt;wsp:rsid wsp:val=&quot;00D81C24&quot;/&gt;&lt;wsp:rsid wsp:val=&quot;00D81C78&quot;/&gt;&lt;wsp:rsid wsp:val=&quot;00D81E8C&quot;/&gt;&lt;wsp:rsid wsp:val=&quot;00D81EB6&quot;/&gt;&lt;wsp:rsid wsp:val=&quot;00D8235C&quot;/&gt;&lt;wsp:rsid wsp:val=&quot;00D82452&quot;/&gt;&lt;wsp:rsid wsp:val=&quot;00D82587&quot;/&gt;&lt;wsp:rsid wsp:val=&quot;00D82ABD&quot;/&gt;&lt;wsp:rsid wsp:val=&quot;00D82DF4&quot;/&gt;&lt;wsp:rsid wsp:val=&quot;00D82FB9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847&quot;/&gt;&lt;wsp:rsid wsp:val=&quot;00D83909&quot;/&gt;&lt;wsp:rsid wsp:val=&quot;00D83ABD&quot;/&gt;&lt;wsp:rsid wsp:val=&quot;00D83DF6&quot;/&gt;&lt;wsp:rsid wsp:val=&quot;00D83EAE&quot;/&gt;&lt;wsp:rsid wsp:val=&quot;00D83FC7&quot;/&gt;&lt;wsp:rsid wsp:val=&quot;00D841AE&quot;/&gt;&lt;wsp:rsid wsp:val=&quot;00D84BCE&quot;/&gt;&lt;wsp:rsid wsp:val=&quot;00D84C32&quot;/&gt;&lt;wsp:rsid wsp:val=&quot;00D84EFE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637&quot;/&gt;&lt;wsp:rsid wsp:val=&quot;00D8689B&quot;/&gt;&lt;wsp:rsid wsp:val=&quot;00D868E0&quot;/&gt;&lt;wsp:rsid wsp:val=&quot;00D86A3D&quot;/&gt;&lt;wsp:rsid wsp:val=&quot;00D86AE9&quot;/&gt;&lt;wsp:rsid wsp:val=&quot;00D86FF6&quot;/&gt;&lt;wsp:rsid wsp:val=&quot;00D8708B&quot;/&gt;&lt;wsp:rsid wsp:val=&quot;00D87107&quot;/&gt;&lt;wsp:rsid wsp:val=&quot;00D872A0&quot;/&gt;&lt;wsp:rsid wsp:val=&quot;00D872BE&quot;/&gt;&lt;wsp:rsid wsp:val=&quot;00D87570&quot;/&gt;&lt;wsp:rsid wsp:val=&quot;00D87AA5&quot;/&gt;&lt;wsp:rsid wsp:val=&quot;00D87B26&quot;/&gt;&lt;wsp:rsid wsp:val=&quot;00D87C3A&quot;/&gt;&lt;wsp:rsid wsp:val=&quot;00D9024D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205&quot;/&gt;&lt;wsp:rsid wsp:val=&quot;00D92B6D&quot;/&gt;&lt;wsp:rsid wsp:val=&quot;00D92CF6&quot;/&gt;&lt;wsp:rsid wsp:val=&quot;00D92D28&quot;/&gt;&lt;wsp:rsid wsp:val=&quot;00D92E28&quot;/&gt;&lt;wsp:rsid wsp:val=&quot;00D93098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E7E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E73&quot;/&gt;&lt;wsp:rsid wsp:val=&quot;00D94EA3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32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A0613&quot;/&gt;&lt;wsp:rsid wsp:val=&quot;00DA06EE&quot;/&gt;&lt;wsp:rsid wsp:val=&quot;00DA09C8&quot;/&gt;&lt;wsp:rsid wsp:val=&quot;00DA0A45&quot;/&gt;&lt;wsp:rsid wsp:val=&quot;00DA0D7A&quot;/&gt;&lt;wsp:rsid wsp:val=&quot;00DA0F5C&quot;/&gt;&lt;wsp:rsid wsp:val=&quot;00DA1244&quot;/&gt;&lt;wsp:rsid wsp:val=&quot;00DA14A4&quot;/&gt;&lt;wsp:rsid wsp:val=&quot;00DA1763&quot;/&gt;&lt;wsp:rsid wsp:val=&quot;00DA1A20&quot;/&gt;&lt;wsp:rsid wsp:val=&quot;00DA1E82&quot;/&gt;&lt;wsp:rsid wsp:val=&quot;00DA1ED8&quot;/&gt;&lt;wsp:rsid wsp:val=&quot;00DA230C&quot;/&gt;&lt;wsp:rsid wsp:val=&quot;00DA251F&quot;/&gt;&lt;wsp:rsid wsp:val=&quot;00DA256F&quot;/&gt;&lt;wsp:rsid wsp:val=&quot;00DA26CF&quot;/&gt;&lt;wsp:rsid wsp:val=&quot;00DA2C2D&quot;/&gt;&lt;wsp:rsid wsp:val=&quot;00DA2D1C&quot;/&gt;&lt;wsp:rsid wsp:val=&quot;00DA2D4C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C9F&quot;/&gt;&lt;wsp:rsid wsp:val=&quot;00DA3E8C&quot;/&gt;&lt;wsp:rsid wsp:val=&quot;00DA3F8E&quot;/&gt;&lt;wsp:rsid wsp:val=&quot;00DA4067&quot;/&gt;&lt;wsp:rsid wsp:val=&quot;00DA467A&quot;/&gt;&lt;wsp:rsid wsp:val=&quot;00DA486C&quot;/&gt;&lt;wsp:rsid wsp:val=&quot;00DA4A33&quot;/&gt;&lt;wsp:rsid wsp:val=&quot;00DA4D03&quot;/&gt;&lt;wsp:rsid wsp:val=&quot;00DA4EDF&quot;/&gt;&lt;wsp:rsid wsp:val=&quot;00DA5068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B77&quot;/&gt;&lt;wsp:rsid wsp:val=&quot;00DA5D93&quot;/&gt;&lt;wsp:rsid wsp:val=&quot;00DA5E19&quot;/&gt;&lt;wsp:rsid wsp:val=&quot;00DA611C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9AB&quot;/&gt;&lt;wsp:rsid wsp:val=&quot;00DA7A4D&quot;/&gt;&lt;wsp:rsid wsp:val=&quot;00DA7B2F&quot;/&gt;&lt;wsp:rsid wsp:val=&quot;00DA7DE8&quot;/&gt;&lt;wsp:rsid wsp:val=&quot;00DA7DED&quot;/&gt;&lt;wsp:rsid wsp:val=&quot;00DA7E5B&quot;/&gt;&lt;wsp:rsid wsp:val=&quot;00DB0328&quot;/&gt;&lt;wsp:rsid wsp:val=&quot;00DB0545&quot;/&gt;&lt;wsp:rsid wsp:val=&quot;00DB07F1&quot;/&gt;&lt;wsp:rsid wsp:val=&quot;00DB0939&quot;/&gt;&lt;wsp:rsid wsp:val=&quot;00DB0A38&quot;/&gt;&lt;wsp:rsid wsp:val=&quot;00DB0FA3&quot;/&gt;&lt;wsp:rsid wsp:val=&quot;00DB12E2&quot;/&gt;&lt;wsp:rsid wsp:val=&quot;00DB14C4&quot;/&gt;&lt;wsp:rsid wsp:val=&quot;00DB1740&quot;/&gt;&lt;wsp:rsid wsp:val=&quot;00DB1B55&quot;/&gt;&lt;wsp:rsid wsp:val=&quot;00DB1CE0&quot;/&gt;&lt;wsp:rsid wsp:val=&quot;00DB1EB5&quot;/&gt;&lt;wsp:rsid wsp:val=&quot;00DB1F34&quot;/&gt;&lt;wsp:rsid wsp:val=&quot;00DB2083&quot;/&gt;&lt;wsp:rsid wsp:val=&quot;00DB2407&quot;/&gt;&lt;wsp:rsid wsp:val=&quot;00DB2445&quot;/&gt;&lt;wsp:rsid wsp:val=&quot;00DB269A&quot;/&gt;&lt;wsp:rsid wsp:val=&quot;00DB2764&quot;/&gt;&lt;wsp:rsid wsp:val=&quot;00DB2A7A&quot;/&gt;&lt;wsp:rsid wsp:val=&quot;00DB2C6F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A62&quot;/&gt;&lt;wsp:rsid wsp:val=&quot;00DB3D2C&quot;/&gt;&lt;wsp:rsid wsp:val=&quot;00DB3F0F&quot;/&gt;&lt;wsp:rsid wsp:val=&quot;00DB404B&quot;/&gt;&lt;wsp:rsid wsp:val=&quot;00DB4124&quot;/&gt;&lt;wsp:rsid wsp:val=&quot;00DB4201&quot;/&gt;&lt;wsp:rsid wsp:val=&quot;00DB4392&quot;/&gt;&lt;wsp:rsid wsp:val=&quot;00DB4775&quot;/&gt;&lt;wsp:rsid wsp:val=&quot;00DB4C54&quot;/&gt;&lt;wsp:rsid wsp:val=&quot;00DB4E65&quot;/&gt;&lt;wsp:rsid wsp:val=&quot;00DB4F80&quot;/&gt;&lt;wsp:rsid wsp:val=&quot;00DB502B&quot;/&gt;&lt;wsp:rsid wsp:val=&quot;00DB5A61&quot;/&gt;&lt;wsp:rsid wsp:val=&quot;00DB5AB7&quot;/&gt;&lt;wsp:rsid wsp:val=&quot;00DB5C3D&quot;/&gt;&lt;wsp:rsid wsp:val=&quot;00DB5DDB&quot;/&gt;&lt;wsp:rsid wsp:val=&quot;00DB5FD0&quot;/&gt;&lt;wsp:rsid wsp:val=&quot;00DB602E&quot;/&gt;&lt;wsp:rsid wsp:val=&quot;00DB6448&quot;/&gt;&lt;wsp:rsid wsp:val=&quot;00DB66B0&quot;/&gt;&lt;wsp:rsid wsp:val=&quot;00DB68BE&quot;/&gt;&lt;wsp:rsid wsp:val=&quot;00DB7031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92B&quot;/&gt;&lt;wsp:rsid wsp:val=&quot;00DB7C0D&quot;/&gt;&lt;wsp:rsid wsp:val=&quot;00DB7F7B&quot;/&gt;&lt;wsp:rsid wsp:val=&quot;00DC022A&quot;/&gt;&lt;wsp:rsid wsp:val=&quot;00DC031F&quot;/&gt;&lt;wsp:rsid wsp:val=&quot;00DC0368&quot;/&gt;&lt;wsp:rsid wsp:val=&quot;00DC050F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6E2&quot;/&gt;&lt;wsp:rsid wsp:val=&quot;00DC26F2&quot;/&gt;&lt;wsp:rsid wsp:val=&quot;00DC2757&quot;/&gt;&lt;wsp:rsid wsp:val=&quot;00DC2913&quot;/&gt;&lt;wsp:rsid wsp:val=&quot;00DC295C&quot;/&gt;&lt;wsp:rsid wsp:val=&quot;00DC2C5D&quot;/&gt;&lt;wsp:rsid wsp:val=&quot;00DC2CC5&quot;/&gt;&lt;wsp:rsid wsp:val=&quot;00DC2F81&quot;/&gt;&lt;wsp:rsid wsp:val=&quot;00DC2FDE&quot;/&gt;&lt;wsp:rsid wsp:val=&quot;00DC305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F77&quot;/&gt;&lt;wsp:rsid wsp:val=&quot;00DC4F8B&quot;/&gt;&lt;wsp:rsid wsp:val=&quot;00DC4F93&quot;/&gt;&lt;wsp:rsid wsp:val=&quot;00DC501E&quot;/&gt;&lt;wsp:rsid wsp:val=&quot;00DC50BE&quot;/&gt;&lt;wsp:rsid wsp:val=&quot;00DC55AA&quot;/&gt;&lt;wsp:rsid wsp:val=&quot;00DC568B&quot;/&gt;&lt;wsp:rsid wsp:val=&quot;00DC56B5&quot;/&gt;&lt;wsp:rsid wsp:val=&quot;00DC5817&quot;/&gt;&lt;wsp:rsid wsp:val=&quot;00DC592D&quot;/&gt;&lt;wsp:rsid wsp:val=&quot;00DC5CEB&quot;/&gt;&lt;wsp:rsid wsp:val=&quot;00DC5FA4&quot;/&gt;&lt;wsp:rsid wsp:val=&quot;00DC6005&quot;/&gt;&lt;wsp:rsid wsp:val=&quot;00DC60E0&quot;/&gt;&lt;wsp:rsid wsp:val=&quot;00DC66BC&quot;/&gt;&lt;wsp:rsid wsp:val=&quot;00DC67BA&quot;/&gt;&lt;wsp:rsid wsp:val=&quot;00DC6824&quot;/&gt;&lt;wsp:rsid wsp:val=&quot;00DC6D79&quot;/&gt;&lt;wsp:rsid wsp:val=&quot;00DC6E30&quot;/&gt;&lt;wsp:rsid wsp:val=&quot;00DC6E66&quot;/&gt;&lt;wsp:rsid wsp:val=&quot;00DC6EDD&quot;/&gt;&lt;wsp:rsid wsp:val=&quot;00DC7175&quot;/&gt;&lt;wsp:rsid wsp:val=&quot;00DC73CB&quot;/&gt;&lt;wsp:rsid wsp:val=&quot;00DC74E2&quot;/&gt;&lt;wsp:rsid wsp:val=&quot;00DC7D11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5CB&quot;/&gt;&lt;wsp:rsid wsp:val=&quot;00DD162C&quot;/&gt;&lt;wsp:rsid wsp:val=&quot;00DD1743&quot;/&gt;&lt;wsp:rsid wsp:val=&quot;00DD17DE&quot;/&gt;&lt;wsp:rsid wsp:val=&quot;00DD197D&quot;/&gt;&lt;wsp:rsid wsp:val=&quot;00DD1E24&quot;/&gt;&lt;wsp:rsid wsp:val=&quot;00DD1F30&quot;/&gt;&lt;wsp:rsid wsp:val=&quot;00DD210F&quot;/&gt;&lt;wsp:rsid wsp:val=&quot;00DD21A7&quot;/&gt;&lt;wsp:rsid wsp:val=&quot;00DD21C4&quot;/&gt;&lt;wsp:rsid wsp:val=&quot;00DD2809&quot;/&gt;&lt;wsp:rsid wsp:val=&quot;00DD298C&quot;/&gt;&lt;wsp:rsid wsp:val=&quot;00DD2A3C&quot;/&gt;&lt;wsp:rsid wsp:val=&quot;00DD2C3F&quot;/&gt;&lt;wsp:rsid wsp:val=&quot;00DD2C6D&quot;/&gt;&lt;wsp:rsid wsp:val=&quot;00DD31AC&quot;/&gt;&lt;wsp:rsid wsp:val=&quot;00DD32C7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96&quot;/&gt;&lt;wsp:rsid wsp:val=&quot;00DD45EE&quot;/&gt;&lt;wsp:rsid wsp:val=&quot;00DD4746&quot;/&gt;&lt;wsp:rsid wsp:val=&quot;00DD491C&quot;/&gt;&lt;wsp:rsid wsp:val=&quot;00DD4A04&quot;/&gt;&lt;wsp:rsid wsp:val=&quot;00DD5406&quot;/&gt;&lt;wsp:rsid wsp:val=&quot;00DD5692&quot;/&gt;&lt;wsp:rsid wsp:val=&quot;00DD56B6&quot;/&gt;&lt;wsp:rsid wsp:val=&quot;00DD5731&quot;/&gt;&lt;wsp:rsid wsp:val=&quot;00DD5C93&quot;/&gt;&lt;wsp:rsid wsp:val=&quot;00DD5E0B&quot;/&gt;&lt;wsp:rsid wsp:val=&quot;00DD5FCF&quot;/&gt;&lt;wsp:rsid wsp:val=&quot;00DD5FEB&quot;/&gt;&lt;wsp:rsid wsp:val=&quot;00DD609E&quot;/&gt;&lt;wsp:rsid wsp:val=&quot;00DD6216&quot;/&gt;&lt;wsp:rsid wsp:val=&quot;00DD6AF1&quot;/&gt;&lt;wsp:rsid wsp:val=&quot;00DD6CD2&quot;/&gt;&lt;wsp:rsid wsp:val=&quot;00DD70D5&quot;/&gt;&lt;wsp:rsid wsp:val=&quot;00DD7338&quot;/&gt;&lt;wsp:rsid wsp:val=&quot;00DD7378&quot;/&gt;&lt;wsp:rsid wsp:val=&quot;00DD7454&quot;/&gt;&lt;wsp:rsid wsp:val=&quot;00DD751B&quot;/&gt;&lt;wsp:rsid wsp:val=&quot;00DD7589&quot;/&gt;&lt;wsp:rsid wsp:val=&quot;00DD7651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85&quot;/&gt;&lt;wsp:rsid wsp:val=&quot;00DE0087&quot;/&gt;&lt;wsp:rsid wsp:val=&quot;00DE04BE&quot;/&gt;&lt;wsp:rsid wsp:val=&quot;00DE0526&quot;/&gt;&lt;wsp:rsid wsp:val=&quot;00DE0BD8&quot;/&gt;&lt;wsp:rsid wsp:val=&quot;00DE0C97&quot;/&gt;&lt;wsp:rsid wsp:val=&quot;00DE13F5&quot;/&gt;&lt;wsp:rsid wsp:val=&quot;00DE14F5&quot;/&gt;&lt;wsp:rsid wsp:val=&quot;00DE15F0&quot;/&gt;&lt;wsp:rsid wsp:val=&quot;00DE16EB&quot;/&gt;&lt;wsp:rsid wsp:val=&quot;00DE17CB&quot;/&gt;&lt;wsp:rsid wsp:val=&quot;00DE18CA&quot;/&gt;&lt;wsp:rsid wsp:val=&quot;00DE1B57&quot;/&gt;&lt;wsp:rsid wsp:val=&quot;00DE1C02&quot;/&gt;&lt;wsp:rsid wsp:val=&quot;00DE1E06&quot;/&gt;&lt;wsp:rsid wsp:val=&quot;00DE1E3A&quot;/&gt;&lt;wsp:rsid wsp:val=&quot;00DE1EA7&quot;/&gt;&lt;wsp:rsid wsp:val=&quot;00DE1F3C&quot;/&gt;&lt;wsp:rsid wsp:val=&quot;00DE1F40&quot;/&gt;&lt;wsp:rsid wsp:val=&quot;00DE2038&quot;/&gt;&lt;wsp:rsid wsp:val=&quot;00DE255A&quot;/&gt;&lt;wsp:rsid wsp:val=&quot;00DE269F&quot;/&gt;&lt;wsp:rsid wsp:val=&quot;00DE27AB&quot;/&gt;&lt;wsp:rsid wsp:val=&quot;00DE28A7&quot;/&gt;&lt;wsp:rsid wsp:val=&quot;00DE2A42&quot;/&gt;&lt;wsp:rsid wsp:val=&quot;00DE3335&quot;/&gt;&lt;wsp:rsid wsp:val=&quot;00DE34F7&quot;/&gt;&lt;wsp:rsid wsp:val=&quot;00DE366D&quot;/&gt;&lt;wsp:rsid wsp:val=&quot;00DE3B0E&quot;/&gt;&lt;wsp:rsid wsp:val=&quot;00DE3BE4&quot;/&gt;&lt;wsp:rsid wsp:val=&quot;00DE3D1A&quot;/&gt;&lt;wsp:rsid wsp:val=&quot;00DE4005&quot;/&gt;&lt;wsp:rsid wsp:val=&quot;00DE44F6&quot;/&gt;&lt;wsp:rsid wsp:val=&quot;00DE452C&quot;/&gt;&lt;wsp:rsid wsp:val=&quot;00DE456B&quot;/&gt;&lt;wsp:rsid wsp:val=&quot;00DE482F&quot;/&gt;&lt;wsp:rsid wsp:val=&quot;00DE4947&quot;/&gt;&lt;wsp:rsid wsp:val=&quot;00DE4C6F&quot;/&gt;&lt;wsp:rsid wsp:val=&quot;00DE5228&quot;/&gt;&lt;wsp:rsid wsp:val=&quot;00DE5495&quot;/&gt;&lt;wsp:rsid wsp:val=&quot;00DE5796&quot;/&gt;&lt;wsp:rsid wsp:val=&quot;00DE59FF&quot;/&gt;&lt;wsp:rsid wsp:val=&quot;00DE5D60&quot;/&gt;&lt;wsp:rsid wsp:val=&quot;00DE5F36&quot;/&gt;&lt;wsp:rsid wsp:val=&quot;00DE61AC&quot;/&gt;&lt;wsp:rsid wsp:val=&quot;00DE65D6&quot;/&gt;&lt;wsp:rsid wsp:val=&quot;00DE6736&quot;/&gt;&lt;wsp:rsid wsp:val=&quot;00DE6885&quot;/&gt;&lt;wsp:rsid wsp:val=&quot;00DE69A3&quot;/&gt;&lt;wsp:rsid wsp:val=&quot;00DE69CD&quot;/&gt;&lt;wsp:rsid wsp:val=&quot;00DE6ABE&quot;/&gt;&lt;wsp:rsid wsp:val=&quot;00DE6B50&quot;/&gt;&lt;wsp:rsid wsp:val=&quot;00DE6BC0&quot;/&gt;&lt;wsp:rsid wsp:val=&quot;00DE6C01&quot;/&gt;&lt;wsp:rsid wsp:val=&quot;00DE6CB9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A59&quot;/&gt;&lt;wsp:rsid wsp:val=&quot;00DE7C48&quot;/&gt;&lt;wsp:rsid wsp:val=&quot;00DE7ED0&quot;/&gt;&lt;wsp:rsid wsp:val=&quot;00DF0041&quot;/&gt;&lt;wsp:rsid wsp:val=&quot;00DF046F&quot;/&gt;&lt;wsp:rsid wsp:val=&quot;00DF06DB&quot;/&gt;&lt;wsp:rsid wsp:val=&quot;00DF08BA&quot;/&gt;&lt;wsp:rsid wsp:val=&quot;00DF0BC9&quot;/&gt;&lt;wsp:rsid wsp:val=&quot;00DF1202&quot;/&gt;&lt;wsp:rsid wsp:val=&quot;00DF1751&quot;/&gt;&lt;wsp:rsid wsp:val=&quot;00DF1A64&quot;/&gt;&lt;wsp:rsid wsp:val=&quot;00DF1A88&quot;/&gt;&lt;wsp:rsid wsp:val=&quot;00DF1AA5&quot;/&gt;&lt;wsp:rsid wsp:val=&quot;00DF1B59&quot;/&gt;&lt;wsp:rsid wsp:val=&quot;00DF1E9C&quot;/&gt;&lt;wsp:rsid wsp:val=&quot;00DF21B1&quot;/&gt;&lt;wsp:rsid wsp:val=&quot;00DF21F7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AA6&quot;/&gt;&lt;wsp:rsid wsp:val=&quot;00DF3AE2&quot;/&gt;&lt;wsp:rsid wsp:val=&quot;00DF3B0A&quot;/&gt;&lt;wsp:rsid wsp:val=&quot;00DF3B4D&quot;/&gt;&lt;wsp:rsid wsp:val=&quot;00DF3DC6&quot;/&gt;&lt;wsp:rsid wsp:val=&quot;00DF437B&quot;/&gt;&lt;wsp:rsid wsp:val=&quot;00DF43C0&quot;/&gt;&lt;wsp:rsid wsp:val=&quot;00DF4401&quot;/&gt;&lt;wsp:rsid wsp:val=&quot;00DF465D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9C&quot;/&gt;&lt;wsp:rsid wsp:val=&quot;00DF5212&quot;/&gt;&lt;wsp:rsid wsp:val=&quot;00DF527F&quot;/&gt;&lt;wsp:rsid wsp:val=&quot;00DF5329&quot;/&gt;&lt;wsp:rsid wsp:val=&quot;00DF575E&quot;/&gt;&lt;wsp:rsid wsp:val=&quot;00DF5D7B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760&quot;/&gt;&lt;wsp:rsid wsp:val=&quot;00E0094B&quot;/&gt;&lt;wsp:rsid wsp:val=&quot;00E00EFD&quot;/&gt;&lt;wsp:rsid wsp:val=&quot;00E01046&quot;/&gt;&lt;wsp:rsid wsp:val=&quot;00E010DC&quot;/&gt;&lt;wsp:rsid wsp:val=&quot;00E01178&quot;/&gt;&lt;wsp:rsid wsp:val=&quot;00E012F5&quot;/&gt;&lt;wsp:rsid wsp:val=&quot;00E01D6F&quot;/&gt;&lt;wsp:rsid wsp:val=&quot;00E022E6&quot;/&gt;&lt;wsp:rsid wsp:val=&quot;00E0240C&quot;/&gt;&lt;wsp:rsid wsp:val=&quot;00E029A9&quot;/&gt;&lt;wsp:rsid wsp:val=&quot;00E03255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125&quot;/&gt;&lt;wsp:rsid wsp:val=&quot;00E04385&quot;/&gt;&lt;wsp:rsid wsp:val=&quot;00E0440C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9&quot;/&gt;&lt;wsp:rsid wsp:val=&quot;00E07302&quot;/&gt;&lt;wsp:rsid wsp:val=&quot;00E07331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1DF&quot;/&gt;&lt;wsp:rsid wsp:val=&quot;00E1045B&quot;/&gt;&lt;wsp:rsid wsp:val=&quot;00E1071B&quot;/&gt;&lt;wsp:rsid wsp:val=&quot;00E10AE5&quot;/&gt;&lt;wsp:rsid wsp:val=&quot;00E11191&quot;/&gt;&lt;wsp:rsid wsp:val=&quot;00E11197&quot;/&gt;&lt;wsp:rsid wsp:val=&quot;00E11378&quot;/&gt;&lt;wsp:rsid wsp:val=&quot;00E11454&quot;/&gt;&lt;wsp:rsid wsp:val=&quot;00E115EA&quot;/&gt;&lt;wsp:rsid wsp:val=&quot;00E11C1B&quot;/&gt;&lt;wsp:rsid wsp:val=&quot;00E11D06&quot;/&gt;&lt;wsp:rsid wsp:val=&quot;00E11D0D&quot;/&gt;&lt;wsp:rsid wsp:val=&quot;00E11D8D&quot;/&gt;&lt;wsp:rsid wsp:val=&quot;00E125DA&quot;/&gt;&lt;wsp:rsid wsp:val=&quot;00E12609&quot;/&gt;&lt;wsp:rsid wsp:val=&quot;00E127D2&quot;/&gt;&lt;wsp:rsid wsp:val=&quot;00E128B2&quot;/&gt;&lt;wsp:rsid wsp:val=&quot;00E12A65&quot;/&gt;&lt;wsp:rsid wsp:val=&quot;00E12CB2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C24&quot;/&gt;&lt;wsp:rsid wsp:val=&quot;00E14D75&quot;/&gt;&lt;wsp:rsid wsp:val=&quot;00E14E2A&quot;/&gt;&lt;wsp:rsid wsp:val=&quot;00E14FC9&quot;/&gt;&lt;wsp:rsid wsp:val=&quot;00E1500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FD&quot;/&gt;&lt;wsp:rsid wsp:val=&quot;00E16821&quot;/&gt;&lt;wsp:rsid wsp:val=&quot;00E168E0&quot;/&gt;&lt;wsp:rsid wsp:val=&quot;00E16B7B&quot;/&gt;&lt;wsp:rsid wsp:val=&quot;00E16BB6&quot;/&gt;&lt;wsp:rsid wsp:val=&quot;00E16C72&quot;/&gt;&lt;wsp:rsid wsp:val=&quot;00E16F5F&quot;/&gt;&lt;wsp:rsid wsp:val=&quot;00E17239&quot;/&gt;&lt;wsp:rsid wsp:val=&quot;00E1771A&quot;/&gt;&lt;wsp:rsid wsp:val=&quot;00E17AE6&quot;/&gt;&lt;wsp:rsid wsp:val=&quot;00E17BDE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6BE&quot;/&gt;&lt;wsp:rsid wsp:val=&quot;00E208D4&quot;/&gt;&lt;wsp:rsid wsp:val=&quot;00E20A6C&quot;/&gt;&lt;wsp:rsid wsp:val=&quot;00E20B76&quot;/&gt;&lt;wsp:rsid wsp:val=&quot;00E20CF0&quot;/&gt;&lt;wsp:rsid wsp:val=&quot;00E20FF6&quot;/&gt;&lt;wsp:rsid wsp:val=&quot;00E21219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D1C&quot;/&gt;&lt;wsp:rsid wsp:val=&quot;00E22D5A&quot;/&gt;&lt;wsp:rsid wsp:val=&quot;00E23098&quot;/&gt;&lt;wsp:rsid wsp:val=&quot;00E230A8&quot;/&gt;&lt;wsp:rsid wsp:val=&quot;00E23361&quot;/&gt;&lt;wsp:rsid wsp:val=&quot;00E236E1&quot;/&gt;&lt;wsp:rsid wsp:val=&quot;00E237F6&quot;/&gt;&lt;wsp:rsid wsp:val=&quot;00E23880&quot;/&gt;&lt;wsp:rsid wsp:val=&quot;00E239C6&quot;/&gt;&lt;wsp:rsid wsp:val=&quot;00E23A75&quot;/&gt;&lt;wsp:rsid wsp:val=&quot;00E23B1A&quot;/&gt;&lt;wsp:rsid wsp:val=&quot;00E23B88&quot;/&gt;&lt;wsp:rsid wsp:val=&quot;00E23BBC&quot;/&gt;&lt;wsp:rsid wsp:val=&quot;00E23C57&quot;/&gt;&lt;wsp:rsid wsp:val=&quot;00E23F70&quot;/&gt;&lt;wsp:rsid wsp:val=&quot;00E2447C&quot;/&gt;&lt;wsp:rsid wsp:val=&quot;00E24767&quot;/&gt;&lt;wsp:rsid wsp:val=&quot;00E24BFB&quot;/&gt;&lt;wsp:rsid wsp:val=&quot;00E24D66&quot;/&gt;&lt;wsp:rsid wsp:val=&quot;00E24DD9&quot;/&gt;&lt;wsp:rsid wsp:val=&quot;00E2539C&quot;/&gt;&lt;wsp:rsid wsp:val=&quot;00E25768&quot;/&gt;&lt;wsp:rsid wsp:val=&quot;00E257E2&quot;/&gt;&lt;wsp:rsid wsp:val=&quot;00E258CA&quot;/&gt;&lt;wsp:rsid wsp:val=&quot;00E25CF0&quot;/&gt;&lt;wsp:rsid wsp:val=&quot;00E25EF2&quot;/&gt;&lt;wsp:rsid wsp:val=&quot;00E26A9D&quot;/&gt;&lt;wsp:rsid wsp:val=&quot;00E26B2F&quot;/&gt;&lt;wsp:rsid wsp:val=&quot;00E26BCA&quot;/&gt;&lt;wsp:rsid wsp:val=&quot;00E26C05&quot;/&gt;&lt;wsp:rsid wsp:val=&quot;00E27032&quot;/&gt;&lt;wsp:rsid wsp:val=&quot;00E27802&quot;/&gt;&lt;wsp:rsid wsp:val=&quot;00E278A3&quot;/&gt;&lt;wsp:rsid wsp:val=&quot;00E278EB&quot;/&gt;&lt;wsp:rsid wsp:val=&quot;00E279A2&quot;/&gt;&lt;wsp:rsid wsp:val=&quot;00E27DD2&quot;/&gt;&lt;wsp:rsid wsp:val=&quot;00E27DEC&quot;/&gt;&lt;wsp:rsid wsp:val=&quot;00E27FB1&quot;/&gt;&lt;wsp:rsid wsp:val=&quot;00E30AE3&quot;/&gt;&lt;wsp:rsid wsp:val=&quot;00E30FA5&quot;/&gt;&lt;wsp:rsid wsp:val=&quot;00E3101C&quot;/&gt;&lt;wsp:rsid wsp:val=&quot;00E3104F&quot;/&gt;&lt;wsp:rsid wsp:val=&quot;00E31243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2168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43D&quot;/&gt;&lt;wsp:rsid wsp:val=&quot;00E335D7&quot;/&gt;&lt;wsp:rsid wsp:val=&quot;00E33F9E&quot;/&gt;&lt;wsp:rsid wsp:val=&quot;00E341C0&quot;/&gt;&lt;wsp:rsid wsp:val=&quot;00E34354&quot;/&gt;&lt;wsp:rsid wsp:val=&quot;00E34631&quot;/&gt;&lt;wsp:rsid wsp:val=&quot;00E34750&quot;/&gt;&lt;wsp:rsid wsp:val=&quot;00E34CD3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9D7&quot;/&gt;&lt;wsp:rsid wsp:val=&quot;00E35ACA&quot;/&gt;&lt;wsp:rsid wsp:val=&quot;00E35C56&quot;/&gt;&lt;wsp:rsid wsp:val=&quot;00E35EFB&quot;/&gt;&lt;wsp:rsid wsp:val=&quot;00E3612B&quot;/&gt;&lt;wsp:rsid wsp:val=&quot;00E361DF&quot;/&gt;&lt;wsp:rsid wsp:val=&quot;00E36278&quot;/&gt;&lt;wsp:rsid wsp:val=&quot;00E362CC&quot;/&gt;&lt;wsp:rsid wsp:val=&quot;00E363CD&quot;/&gt;&lt;wsp:rsid wsp:val=&quot;00E36560&quot;/&gt;&lt;wsp:rsid wsp:val=&quot;00E366C4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DF8&quot;/&gt;&lt;wsp:rsid wsp:val=&quot;00E41288&quot;/&gt;&lt;wsp:rsid wsp:val=&quot;00E4171F&quot;/&gt;&lt;wsp:rsid wsp:val=&quot;00E418B7&quot;/&gt;&lt;wsp:rsid wsp:val=&quot;00E41E54&quot;/&gt;&lt;wsp:rsid wsp:val=&quot;00E41F0B&quot;/&gt;&lt;wsp:rsid wsp:val=&quot;00E42238&quot;/&gt;&lt;wsp:rsid wsp:val=&quot;00E42338&quot;/&gt;&lt;wsp:rsid wsp:val=&quot;00E42430&quot;/&gt;&lt;wsp:rsid wsp:val=&quot;00E42646&quot;/&gt;&lt;wsp:rsid wsp:val=&quot;00E42814&quot;/&gt;&lt;wsp:rsid wsp:val=&quot;00E428BA&quot;/&gt;&lt;wsp:rsid wsp:val=&quot;00E4298A&quot;/&gt;&lt;wsp:rsid wsp:val=&quot;00E42E93&quot;/&gt;&lt;wsp:rsid wsp:val=&quot;00E43042&quot;/&gt;&lt;wsp:rsid wsp:val=&quot;00E4307E&quot;/&gt;&lt;wsp:rsid wsp:val=&quot;00E430DE&quot;/&gt;&lt;wsp:rsid wsp:val=&quot;00E43296&quot;/&gt;&lt;wsp:rsid wsp:val=&quot;00E43418&quot;/&gt;&lt;wsp:rsid wsp:val=&quot;00E4358C&quot;/&gt;&lt;wsp:rsid wsp:val=&quot;00E435AD&quot;/&gt;&lt;wsp:rsid wsp:val=&quot;00E43DDE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5084&quot;/&gt;&lt;wsp:rsid wsp:val=&quot;00E45318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571&quot;/&gt;&lt;wsp:rsid wsp:val=&quot;00E465B6&quot;/&gt;&lt;wsp:rsid wsp:val=&quot;00E468DE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281&quot;/&gt;&lt;wsp:rsid wsp:val=&quot;00E505D5&quot;/&gt;&lt;wsp:rsid wsp:val=&quot;00E5094C&quot;/&gt;&lt;wsp:rsid wsp:val=&quot;00E50A4E&quot;/&gt;&lt;wsp:rsid wsp:val=&quot;00E50CDA&quot;/&gt;&lt;wsp:rsid wsp:val=&quot;00E50F9E&quot;/&gt;&lt;wsp:rsid wsp:val=&quot;00E51372&quot;/&gt;&lt;wsp:rsid wsp:val=&quot;00E513BC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DBA&quot;/&gt;&lt;wsp:rsid wsp:val=&quot;00E541C6&quot;/&gt;&lt;wsp:rsid wsp:val=&quot;00E54297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604E&quot;/&gt;&lt;wsp:rsid wsp:val=&quot;00E56259&quot;/&gt;&lt;wsp:rsid wsp:val=&quot;00E5636C&quot;/&gt;&lt;wsp:rsid wsp:val=&quot;00E56757&quot;/&gt;&lt;wsp:rsid wsp:val=&quot;00E56843&quot;/&gt;&lt;wsp:rsid wsp:val=&quot;00E56872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3E3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91D&quot;/&gt;&lt;wsp:rsid wsp:val=&quot;00E61FD7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7F&quot;/&gt;&lt;wsp:rsid wsp:val=&quot;00E63972&quot;/&gt;&lt;wsp:rsid wsp:val=&quot;00E63D83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5D3&quot;/&gt;&lt;wsp:rsid wsp:val=&quot;00E65BA0&quot;/&gt;&lt;wsp:rsid wsp:val=&quot;00E65CEF&quot;/&gt;&lt;wsp:rsid wsp:val=&quot;00E65E10&quot;/&gt;&lt;wsp:rsid wsp:val=&quot;00E6601E&quot;/&gt;&lt;wsp:rsid wsp:val=&quot;00E661C4&quot;/&gt;&lt;wsp:rsid wsp:val=&quot;00E665B7&quot;/&gt;&lt;wsp:rsid wsp:val=&quot;00E66901&quot;/&gt;&lt;wsp:rsid wsp:val=&quot;00E66BD3&quot;/&gt;&lt;wsp:rsid wsp:val=&quot;00E66BEB&quot;/&gt;&lt;wsp:rsid wsp:val=&quot;00E66F25&quot;/&gt;&lt;wsp:rsid wsp:val=&quot;00E6702A&quot;/&gt;&lt;wsp:rsid wsp:val=&quot;00E673B0&quot;/&gt;&lt;wsp:rsid wsp:val=&quot;00E673DC&quot;/&gt;&lt;wsp:rsid wsp:val=&quot;00E6749B&quot;/&gt;&lt;wsp:rsid wsp:val=&quot;00E678CD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A4&quot;/&gt;&lt;wsp:rsid wsp:val=&quot;00E70B51&quot;/&gt;&lt;wsp:rsid wsp:val=&quot;00E70E23&quot;/&gt;&lt;wsp:rsid wsp:val=&quot;00E70F48&quot;/&gt;&lt;wsp:rsid wsp:val=&quot;00E710FD&quot;/&gt;&lt;wsp:rsid wsp:val=&quot;00E713FE&quot;/&gt;&lt;wsp:rsid wsp:val=&quot;00E71417&quot;/&gt;&lt;wsp:rsid wsp:val=&quot;00E714FD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DF0&quot;/&gt;&lt;wsp:rsid wsp:val=&quot;00E72000&quot;/&gt;&lt;wsp:rsid wsp:val=&quot;00E7201D&quot;/&gt;&lt;wsp:rsid wsp:val=&quot;00E72103&quot;/&gt;&lt;wsp:rsid wsp:val=&quot;00E722EF&quot;/&gt;&lt;wsp:rsid wsp:val=&quot;00E723BC&quot;/&gt;&lt;wsp:rsid wsp:val=&quot;00E723EC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2B2&quot;/&gt;&lt;wsp:rsid wsp:val=&quot;00E7530A&quot;/&gt;&lt;wsp:rsid wsp:val=&quot;00E75404&quot;/&gt;&lt;wsp:rsid wsp:val=&quot;00E7564C&quot;/&gt;&lt;wsp:rsid wsp:val=&quot;00E7568A&quot;/&gt;&lt;wsp:rsid wsp:val=&quot;00E75A4B&quot;/&gt;&lt;wsp:rsid wsp:val=&quot;00E75F66&quot;/&gt;&lt;wsp:rsid wsp:val=&quot;00E76019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70EA&quot;/&gt;&lt;wsp:rsid wsp:val=&quot;00E771DA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682&quot;/&gt;&lt;wsp:rsid wsp:val=&quot;00E80C10&quot;/&gt;&lt;wsp:rsid wsp:val=&quot;00E80D45&quot;/&gt;&lt;wsp:rsid wsp:val=&quot;00E80D68&quot;/&gt;&lt;wsp:rsid wsp:val=&quot;00E80D8B&quot;/&gt;&lt;wsp:rsid wsp:val=&quot;00E81055&quot;/&gt;&lt;wsp:rsid wsp:val=&quot;00E812B1&quot;/&gt;&lt;wsp:rsid wsp:val=&quot;00E8178E&quot;/&gt;&lt;wsp:rsid wsp:val=&quot;00E817D9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C37&quot;/&gt;&lt;wsp:rsid wsp:val=&quot;00E82CE2&quot;/&gt;&lt;wsp:rsid wsp:val=&quot;00E82EFF&quot;/&gt;&lt;wsp:rsid wsp:val=&quot;00E83519&quot;/&gt;&lt;wsp:rsid wsp:val=&quot;00E8394E&quot;/&gt;&lt;wsp:rsid wsp:val=&quot;00E83A6D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569&quot;/&gt;&lt;wsp:rsid wsp:val=&quot;00E85739&quot;/&gt;&lt;wsp:rsid wsp:val=&quot;00E859B8&quot;/&gt;&lt;wsp:rsid wsp:val=&quot;00E85BE8&quot;/&gt;&lt;wsp:rsid wsp:val=&quot;00E85D54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AFC&quot;/&gt;&lt;wsp:rsid wsp:val=&quot;00E87D2D&quot;/&gt;&lt;wsp:rsid wsp:val=&quot;00E87D97&quot;/&gt;&lt;wsp:rsid wsp:val=&quot;00E9045C&quot;/&gt;&lt;wsp:rsid wsp:val=&quot;00E9070B&quot;/&gt;&lt;wsp:rsid wsp:val=&quot;00E90809&quot;/&gt;&lt;wsp:rsid wsp:val=&quot;00E90C06&quot;/&gt;&lt;wsp:rsid wsp:val=&quot;00E910BE&quot;/&gt;&lt;wsp:rsid wsp:val=&quot;00E9117B&quot;/&gt;&lt;wsp:rsid wsp:val=&quot;00E91411&quot;/&gt;&lt;wsp:rsid wsp:val=&quot;00E915DE&quot;/&gt;&lt;wsp:rsid wsp:val=&quot;00E916D2&quot;/&gt;&lt;wsp:rsid wsp:val=&quot;00E919BF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C05&quot;/&gt;&lt;wsp:rsid wsp:val=&quot;00E92CBD&quot;/&gt;&lt;wsp:rsid wsp:val=&quot;00E92E53&quot;/&gt;&lt;wsp:rsid wsp:val=&quot;00E92F1E&quot;/&gt;&lt;wsp:rsid wsp:val=&quot;00E92FCB&quot;/&gt;&lt;wsp:rsid wsp:val=&quot;00E93A54&quot;/&gt;&lt;wsp:rsid wsp:val=&quot;00E93AAD&quot;/&gt;&lt;wsp:rsid wsp:val=&quot;00E93CCC&quot;/&gt;&lt;wsp:rsid wsp:val=&quot;00E93FA4&quot;/&gt;&lt;wsp:rsid wsp:val=&quot;00E9423F&quot;/&gt;&lt;wsp:rsid wsp:val=&quot;00E94379&quot;/&gt;&lt;wsp:rsid wsp:val=&quot;00E94642&quot;/&gt;&lt;wsp:rsid wsp:val=&quot;00E94957&quot;/&gt;&lt;wsp:rsid wsp:val=&quot;00E949FB&quot;/&gt;&lt;wsp:rsid wsp:val=&quot;00E94CE9&quot;/&gt;&lt;wsp:rsid wsp:val=&quot;00E94FC2&quot;/&gt;&lt;wsp:rsid wsp:val=&quot;00E951E1&quot;/&gt;&lt;wsp:rsid wsp:val=&quot;00E9576C&quot;/&gt;&lt;wsp:rsid wsp:val=&quot;00E95CA5&quot;/&gt;&lt;wsp:rsid wsp:val=&quot;00E960B5&quot;/&gt;&lt;wsp:rsid wsp:val=&quot;00E9624B&quot;/&gt;&lt;wsp:rsid wsp:val=&quot;00E9655D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E15&quot;/&gt;&lt;wsp:rsid wsp:val=&quot;00E97E73&quot;/&gt;&lt;wsp:rsid wsp:val=&quot;00E97ECD&quot;/&gt;&lt;wsp:rsid wsp:val=&quot;00EA032E&quot;/&gt;&lt;wsp:rsid wsp:val=&quot;00EA05C0&quot;/&gt;&lt;wsp:rsid wsp:val=&quot;00EA0852&quot;/&gt;&lt;wsp:rsid wsp:val=&quot;00EA087D&quot;/&gt;&lt;wsp:rsid wsp:val=&quot;00EA0EDB&quot;/&gt;&lt;wsp:rsid wsp:val=&quot;00EA1154&quot;/&gt;&lt;wsp:rsid wsp:val=&quot;00EA11C1&quot;/&gt;&lt;wsp:rsid wsp:val=&quot;00EA12BE&quot;/&gt;&lt;wsp:rsid wsp:val=&quot;00EA135F&quot;/&gt;&lt;wsp:rsid wsp:val=&quot;00EA159C&quot;/&gt;&lt;wsp:rsid wsp:val=&quot;00EA1768&quot;/&gt;&lt;wsp:rsid wsp:val=&quot;00EA1B56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60D&quot;/&gt;&lt;wsp:rsid wsp:val=&quot;00EA275A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D60&quot;/&gt;&lt;wsp:rsid wsp:val=&quot;00EA3E60&quot;/&gt;&lt;wsp:rsid wsp:val=&quot;00EA4227&quot;/&gt;&lt;wsp:rsid wsp:val=&quot;00EA451E&quot;/&gt;&lt;wsp:rsid wsp:val=&quot;00EA45BF&quot;/&gt;&lt;wsp:rsid wsp:val=&quot;00EA4717&quot;/&gt;&lt;wsp:rsid wsp:val=&quot;00EA4C85&quot;/&gt;&lt;wsp:rsid wsp:val=&quot;00EA4EC4&quot;/&gt;&lt;wsp:rsid wsp:val=&quot;00EA4F63&quot;/&gt;&lt;wsp:rsid wsp:val=&quot;00EA58EB&quot;/&gt;&lt;wsp:rsid wsp:val=&quot;00EA5928&quot;/&gt;&lt;wsp:rsid wsp:val=&quot;00EA59DB&quot;/&gt;&lt;wsp:rsid wsp:val=&quot;00EA5D51&quot;/&gt;&lt;wsp:rsid wsp:val=&quot;00EA60AA&quot;/&gt;&lt;wsp:rsid wsp:val=&quot;00EA64B9&quot;/&gt;&lt;wsp:rsid wsp:val=&quot;00EA652A&quot;/&gt;&lt;wsp:rsid wsp:val=&quot;00EA6602&quot;/&gt;&lt;wsp:rsid wsp:val=&quot;00EA6A01&quot;/&gt;&lt;wsp:rsid wsp:val=&quot;00EA6B98&quot;/&gt;&lt;wsp:rsid wsp:val=&quot;00EA6F97&quot;/&gt;&lt;wsp:rsid wsp:val=&quot;00EA7156&quot;/&gt;&lt;wsp:rsid wsp:val=&quot;00EA71B4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310&quot;/&gt;&lt;wsp:rsid wsp:val=&quot;00EB034D&quot;/&gt;&lt;wsp:rsid wsp:val=&quot;00EB0648&quot;/&gt;&lt;wsp:rsid wsp:val=&quot;00EB06E6&quot;/&gt;&lt;wsp:rsid wsp:val=&quot;00EB090F&quot;/&gt;&lt;wsp:rsid wsp:val=&quot;00EB0A71&quot;/&gt;&lt;wsp:rsid wsp:val=&quot;00EB0D55&quot;/&gt;&lt;wsp:rsid wsp:val=&quot;00EB0DAC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30E8&quot;/&gt;&lt;wsp:rsid wsp:val=&quot;00EB36E4&quot;/&gt;&lt;wsp:rsid wsp:val=&quot;00EB3B59&quot;/&gt;&lt;wsp:rsid wsp:val=&quot;00EB42B7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C93&quot;/&gt;&lt;wsp:rsid wsp:val=&quot;00EB4D13&quot;/&gt;&lt;wsp:rsid wsp:val=&quot;00EB4D28&quot;/&gt;&lt;wsp:rsid wsp:val=&quot;00EB4F41&quot;/&gt;&lt;wsp:rsid wsp:val=&quot;00EB5386&quot;/&gt;&lt;wsp:rsid wsp:val=&quot;00EB53C4&quot;/&gt;&lt;wsp:rsid wsp:val=&quot;00EB540C&quot;/&gt;&lt;wsp:rsid wsp:val=&quot;00EB5536&quot;/&gt;&lt;wsp:rsid wsp:val=&quot;00EB5902&quot;/&gt;&lt;wsp:rsid wsp:val=&quot;00EB5C61&quot;/&gt;&lt;wsp:rsid wsp:val=&quot;00EB5CE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FBA&quot;/&gt;&lt;wsp:rsid wsp:val=&quot;00EB71FF&quot;/&gt;&lt;wsp:rsid wsp:val=&quot;00EB721C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A5F&quot;/&gt;&lt;wsp:rsid wsp:val=&quot;00EC0D73&quot;/&gt;&lt;wsp:rsid wsp:val=&quot;00EC0E0A&quot;/&gt;&lt;wsp:rsid wsp:val=&quot;00EC0FC3&quot;/&gt;&lt;wsp:rsid wsp:val=&quot;00EC11A5&quot;/&gt;&lt;wsp:rsid wsp:val=&quot;00EC16DA&quot;/&gt;&lt;wsp:rsid wsp:val=&quot;00EC1796&quot;/&gt;&lt;wsp:rsid wsp:val=&quot;00EC1AA5&quot;/&gt;&lt;wsp:rsid wsp:val=&quot;00EC1B01&quot;/&gt;&lt;wsp:rsid wsp:val=&quot;00EC1D37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C13&quot;/&gt;&lt;wsp:rsid wsp:val=&quot;00EC2CDA&quot;/&gt;&lt;wsp:rsid wsp:val=&quot;00EC2F72&quot;/&gt;&lt;wsp:rsid wsp:val=&quot;00EC2F77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B06&quot;/&gt;&lt;wsp:rsid wsp:val=&quot;00EC4B34&quot;/&gt;&lt;wsp:rsid wsp:val=&quot;00EC4B69&quot;/&gt;&lt;wsp:rsid wsp:val=&quot;00EC505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69&quot;/&gt;&lt;wsp:rsid wsp:val=&quot;00EC6B80&quot;/&gt;&lt;wsp:rsid wsp:val=&quot;00EC6D6B&quot;/&gt;&lt;wsp:rsid wsp:val=&quot;00EC762F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11E1&quot;/&gt;&lt;wsp:rsid wsp:val=&quot;00ED1305&quot;/&gt;&lt;wsp:rsid wsp:val=&quot;00ED1DA9&quot;/&gt;&lt;wsp:rsid wsp:val=&quot;00ED1DF8&quot;/&gt;&lt;wsp:rsid wsp:val=&quot;00ED214E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A20&quot;/&gt;&lt;wsp:rsid wsp:val=&quot;00ED3A85&quot;/&gt;&lt;wsp:rsid wsp:val=&quot;00ED3EB1&quot;/&gt;&lt;wsp:rsid wsp:val=&quot;00ED4055&quot;/&gt;&lt;wsp:rsid wsp:val=&quot;00ED40A0&quot;/&gt;&lt;wsp:rsid wsp:val=&quot;00ED4439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FA1&quot;/&gt;&lt;wsp:rsid wsp:val=&quot;00ED52A9&quot;/&gt;&lt;wsp:rsid wsp:val=&quot;00ED54F2&quot;/&gt;&lt;wsp:rsid wsp:val=&quot;00ED590E&quot;/&gt;&lt;wsp:rsid wsp:val=&quot;00ED59C0&quot;/&gt;&lt;wsp:rsid wsp:val=&quot;00ED59E7&quot;/&gt;&lt;wsp:rsid wsp:val=&quot;00ED5E8E&quot;/&gt;&lt;wsp:rsid wsp:val=&quot;00ED5FE8&quot;/&gt;&lt;wsp:rsid wsp:val=&quot;00ED63B5&quot;/&gt;&lt;wsp:rsid wsp:val=&quot;00ED64E5&quot;/&gt;&lt;wsp:rsid wsp:val=&quot;00ED6915&quot;/&gt;&lt;wsp:rsid wsp:val=&quot;00ED6C0F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A7D&quot;/&gt;&lt;wsp:rsid wsp:val=&quot;00ED7E91&quot;/&gt;&lt;wsp:rsid wsp:val=&quot;00EE013C&quot;/&gt;&lt;wsp:rsid wsp:val=&quot;00EE02DB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E9&quot;/&gt;&lt;wsp:rsid wsp:val=&quot;00EE0E95&quot;/&gt;&lt;wsp:rsid wsp:val=&quot;00EE11E9&quot;/&gt;&lt;wsp:rsid wsp:val=&quot;00EE14E8&quot;/&gt;&lt;wsp:rsid wsp:val=&quot;00EE1901&quot;/&gt;&lt;wsp:rsid wsp:val=&quot;00EE193B&quot;/&gt;&lt;wsp:rsid wsp:val=&quot;00EE1A15&quot;/&gt;&lt;wsp:rsid wsp:val=&quot;00EE1DB3&quot;/&gt;&lt;wsp:rsid wsp:val=&quot;00EE2377&quot;/&gt;&lt;wsp:rsid wsp:val=&quot;00EE2396&quot;/&gt;&lt;wsp:rsid wsp:val=&quot;00EE270E&quot;/&gt;&lt;wsp:rsid wsp:val=&quot;00EE2A71&quot;/&gt;&lt;wsp:rsid wsp:val=&quot;00EE2C8C&quot;/&gt;&lt;wsp:rsid wsp:val=&quot;00EE2C9C&quot;/&gt;&lt;wsp:rsid wsp:val=&quot;00EE2DAC&quot;/&gt;&lt;wsp:rsid wsp:val=&quot;00EE3019&quot;/&gt;&lt;wsp:rsid wsp:val=&quot;00EE3155&quot;/&gt;&lt;wsp:rsid wsp:val=&quot;00EE34AF&quot;/&gt;&lt;wsp:rsid wsp:val=&quot;00EE399B&quot;/&gt;&lt;wsp:rsid wsp:val=&quot;00EE3B87&quot;/&gt;&lt;wsp:rsid wsp:val=&quot;00EE4015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51F7&quot;/&gt;&lt;wsp:rsid wsp:val=&quot;00EE5C15&quot;/&gt;&lt;wsp:rsid wsp:val=&quot;00EE5C60&quot;/&gt;&lt;wsp:rsid wsp:val=&quot;00EE5CC3&quot;/&gt;&lt;wsp:rsid wsp:val=&quot;00EE5EE2&quot;/&gt;&lt;wsp:rsid wsp:val=&quot;00EE60B3&quot;/&gt;&lt;wsp:rsid wsp:val=&quot;00EE6BBB&quot;/&gt;&lt;wsp:rsid wsp:val=&quot;00EE6CA7&quot;/&gt;&lt;wsp:rsid wsp:val=&quot;00EE6DBF&quot;/&gt;&lt;wsp:rsid wsp:val=&quot;00EE6F7A&quot;/&gt;&lt;wsp:rsid wsp:val=&quot;00EE725E&quot;/&gt;&lt;wsp:rsid wsp:val=&quot;00EE73F0&quot;/&gt;&lt;wsp:rsid wsp:val=&quot;00EE7406&quot;/&gt;&lt;wsp:rsid wsp:val=&quot;00EE785A&quot;/&gt;&lt;wsp:rsid wsp:val=&quot;00EE7A37&quot;/&gt;&lt;wsp:rsid wsp:val=&quot;00EE7CE2&quot;/&gt;&lt;wsp:rsid wsp:val=&quot;00EE7E66&quot;/&gt;&lt;wsp:rsid wsp:val=&quot;00EE7F3E&quot;/&gt;&lt;wsp:rsid wsp:val=&quot;00EF0182&quot;/&gt;&lt;wsp:rsid wsp:val=&quot;00EF03D0&quot;/&gt;&lt;wsp:rsid wsp:val=&quot;00EF04D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24C&quot;/&gt;&lt;wsp:rsid wsp:val=&quot;00EF147C&quot;/&gt;&lt;wsp:rsid wsp:val=&quot;00EF1995&quot;/&gt;&lt;wsp:rsid wsp:val=&quot;00EF1B05&quot;/&gt;&lt;wsp:rsid wsp:val=&quot;00EF22EB&quot;/&gt;&lt;wsp:rsid wsp:val=&quot;00EF2358&quot;/&gt;&lt;wsp:rsid wsp:val=&quot;00EF23AB&quot;/&gt;&lt;wsp:rsid wsp:val=&quot;00EF2979&quot;/&gt;&lt;wsp:rsid wsp:val=&quot;00EF2983&quot;/&gt;&lt;wsp:rsid wsp:val=&quot;00EF2EAB&quot;/&gt;&lt;wsp:rsid wsp:val=&quot;00EF339A&quot;/&gt;&lt;wsp:rsid wsp:val=&quot;00EF344E&quot;/&gt;&lt;wsp:rsid wsp:val=&quot;00EF35C7&quot;/&gt;&lt;wsp:rsid wsp:val=&quot;00EF3C0D&quot;/&gt;&lt;wsp:rsid wsp:val=&quot;00EF3C1E&quot;/&gt;&lt;wsp:rsid wsp:val=&quot;00EF41D7&quot;/&gt;&lt;wsp:rsid wsp:val=&quot;00EF43C0&quot;/&gt;&lt;wsp:rsid wsp:val=&quot;00EF487D&quot;/&gt;&lt;wsp:rsid wsp:val=&quot;00EF49BF&quot;/&gt;&lt;wsp:rsid wsp:val=&quot;00EF49C7&quot;/&gt;&lt;wsp:rsid wsp:val=&quot;00EF49F7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739&quot;/&gt;&lt;wsp:rsid wsp:val=&quot;00EF5B0E&quot;/&gt;&lt;wsp:rsid wsp:val=&quot;00EF5B77&quot;/&gt;&lt;wsp:rsid wsp:val=&quot;00EF5BDF&quot;/&gt;&lt;wsp:rsid wsp:val=&quot;00EF5DCE&quot;/&gt;&lt;wsp:rsid wsp:val=&quot;00EF62D5&quot;/&gt;&lt;wsp:rsid wsp:val=&quot;00EF66CA&quot;/&gt;&lt;wsp:rsid wsp:val=&quot;00EF66F7&quot;/&gt;&lt;wsp:rsid wsp:val=&quot;00EF6757&quot;/&gt;&lt;wsp:rsid wsp:val=&quot;00EF6B08&quot;/&gt;&lt;wsp:rsid wsp:val=&quot;00EF7433&quot;/&gt;&lt;wsp:rsid wsp:val=&quot;00EF7CCB&quot;/&gt;&lt;wsp:rsid wsp:val=&quot;00F00073&quot;/&gt;&lt;wsp:rsid wsp:val=&quot;00F001E0&quot;/&gt;&lt;wsp:rsid wsp:val=&quot;00F00250&quot;/&gt;&lt;wsp:rsid wsp:val=&quot;00F0040E&quot;/&gt;&lt;wsp:rsid wsp:val=&quot;00F00775&quot;/&gt;&lt;wsp:rsid wsp:val=&quot;00F008CE&quot;/&gt;&lt;wsp:rsid wsp:val=&quot;00F00ADA&quot;/&gt;&lt;wsp:rsid wsp:val=&quot;00F00DE6&quot;/&gt;&lt;wsp:rsid wsp:val=&quot;00F00E29&quot;/&gt;&lt;wsp:rsid wsp:val=&quot;00F00EDF&quot;/&gt;&lt;wsp:rsid wsp:val=&quot;00F00EE4&quot;/&gt;&lt;wsp:rsid wsp:val=&quot;00F01171&quot;/&gt;&lt;wsp:rsid wsp:val=&quot;00F013F5&quot;/&gt;&lt;wsp:rsid wsp:val=&quot;00F0183E&quot;/&gt;&lt;wsp:rsid wsp:val=&quot;00F01C5D&quot;/&gt;&lt;wsp:rsid wsp:val=&quot;00F01D80&quot;/&gt;&lt;wsp:rsid wsp:val=&quot;00F01F8F&quot;/&gt;&lt;wsp:rsid wsp:val=&quot;00F02170&quot;/&gt;&lt;wsp:rsid wsp:val=&quot;00F0249E&quot;/&gt;&lt;wsp:rsid wsp:val=&quot;00F026F7&quot;/&gt;&lt;wsp:rsid wsp:val=&quot;00F02A88&quot;/&gt;&lt;wsp:rsid wsp:val=&quot;00F02ABC&quot;/&gt;&lt;wsp:rsid wsp:val=&quot;00F02CE3&quot;/&gt;&lt;wsp:rsid wsp:val=&quot;00F02DAF&quot;/&gt;&lt;wsp:rsid wsp:val=&quot;00F02EBE&quot;/&gt;&lt;wsp:rsid wsp:val=&quot;00F02F9B&quot;/&gt;&lt;wsp:rsid wsp:val=&quot;00F031C4&quot;/&gt;&lt;wsp:rsid wsp:val=&quot;00F032E2&quot;/&gt;&lt;wsp:rsid wsp:val=&quot;00F033C4&quot;/&gt;&lt;wsp:rsid wsp:val=&quot;00F03659&quot;/&gt;&lt;wsp:rsid wsp:val=&quot;00F03807&quot;/&gt;&lt;wsp:rsid wsp:val=&quot;00F039D4&quot;/&gt;&lt;wsp:rsid wsp:val=&quot;00F03BA2&quot;/&gt;&lt;wsp:rsid wsp:val=&quot;00F03C8D&quot;/&gt;&lt;wsp:rsid wsp:val=&quot;00F03CF5&quot;/&gt;&lt;wsp:rsid wsp:val=&quot;00F04056&quot;/&gt;&lt;wsp:rsid wsp:val=&quot;00F04131&quot;/&gt;&lt;wsp:rsid wsp:val=&quot;00F04189&quot;/&gt;&lt;wsp:rsid wsp:val=&quot;00F04361&quot;/&gt;&lt;wsp:rsid wsp:val=&quot;00F043A0&quot;/&gt;&lt;wsp:rsid wsp:val=&quot;00F04531&quot;/&gt;&lt;wsp:rsid wsp:val=&quot;00F04848&quot;/&gt;&lt;wsp:rsid wsp:val=&quot;00F049C5&quot;/&gt;&lt;wsp:rsid wsp:val=&quot;00F04CA5&quot;/&gt;&lt;wsp:rsid wsp:val=&quot;00F04D9D&quot;/&gt;&lt;wsp:rsid wsp:val=&quot;00F04EE6&quot;/&gt;&lt;wsp:rsid wsp:val=&quot;00F0515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E2E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E47&quot;/&gt;&lt;wsp:rsid wsp:val=&quot;00F1208E&quot;/&gt;&lt;wsp:rsid wsp:val=&quot;00F124A7&quot;/&gt;&lt;wsp:rsid wsp:val=&quot;00F1251B&quot;/&gt;&lt;wsp:rsid wsp:val=&quot;00F12A11&quot;/&gt;&lt;wsp:rsid wsp:val=&quot;00F12BEC&quot;/&gt;&lt;wsp:rsid wsp:val=&quot;00F13015&quot;/&gt;&lt;wsp:rsid wsp:val=&quot;00F13275&quot;/&gt;&lt;wsp:rsid wsp:val=&quot;00F13340&quot;/&gt;&lt;wsp:rsid wsp:val=&quot;00F13508&quot;/&gt;&lt;wsp:rsid wsp:val=&quot;00F13719&quot;/&gt;&lt;wsp:rsid wsp:val=&quot;00F1389F&quot;/&gt;&lt;wsp:rsid wsp:val=&quot;00F1393E&quot;/&gt;&lt;wsp:rsid wsp:val=&quot;00F13B46&quot;/&gt;&lt;wsp:rsid wsp:val=&quot;00F13E83&quot;/&gt;&lt;wsp:rsid wsp:val=&quot;00F13FA3&quot;/&gt;&lt;wsp:rsid wsp:val=&quot;00F142BB&quot;/&gt;&lt;wsp:rsid wsp:val=&quot;00F143EF&quot;/&gt;&lt;wsp:rsid wsp:val=&quot;00F14596&quot;/&gt;&lt;wsp:rsid wsp:val=&quot;00F1482A&quot;/&gt;&lt;wsp:rsid wsp:val=&quot;00F148DC&quot;/&gt;&lt;wsp:rsid wsp:val=&quot;00F14920&quot;/&gt;&lt;wsp:rsid wsp:val=&quot;00F14965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6EE&quot;/&gt;&lt;wsp:rsid wsp:val=&quot;00F16C22&quot;/&gt;&lt;wsp:rsid wsp:val=&quot;00F16CF5&quot;/&gt;&lt;wsp:rsid wsp:val=&quot;00F16EBE&quot;/&gt;&lt;wsp:rsid wsp:val=&quot;00F16FD7&quot;/&gt;&lt;wsp:rsid wsp:val=&quot;00F17231&quot;/&gt;&lt;wsp:rsid wsp:val=&quot;00F172B0&quot;/&gt;&lt;wsp:rsid wsp:val=&quot;00F174A3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11A8&quot;/&gt;&lt;wsp:rsid wsp:val=&quot;00F21326&quot;/&gt;&lt;wsp:rsid wsp:val=&quot;00F21819&quot;/&gt;&lt;wsp:rsid wsp:val=&quot;00F218B1&quot;/&gt;&lt;wsp:rsid wsp:val=&quot;00F21BE3&quot;/&gt;&lt;wsp:rsid wsp:val=&quot;00F21D50&quot;/&gt;&lt;wsp:rsid wsp:val=&quot;00F21EF1&quot;/&gt;&lt;wsp:rsid wsp:val=&quot;00F21FB3&quot;/&gt;&lt;wsp:rsid wsp:val=&quot;00F221A4&quot;/&gt;&lt;wsp:rsid wsp:val=&quot;00F22455&quot;/&gt;&lt;wsp:rsid wsp:val=&quot;00F224BC&quot;/&gt;&lt;wsp:rsid wsp:val=&quot;00F2251E&quot;/&gt;&lt;wsp:rsid wsp:val=&quot;00F2288C&quot;/&gt;&lt;wsp:rsid wsp:val=&quot;00F22E07&quot;/&gt;&lt;wsp:rsid wsp:val=&quot;00F230B8&quot;/&gt;&lt;wsp:rsid wsp:val=&quot;00F23323&quot;/&gt;&lt;wsp:rsid wsp:val=&quot;00F236EA&quot;/&gt;&lt;wsp:rsid wsp:val=&quot;00F23753&quot;/&gt;&lt;wsp:rsid wsp:val=&quot;00F23C30&quot;/&gt;&lt;wsp:rsid wsp:val=&quot;00F23CC6&quot;/&gt;&lt;wsp:rsid wsp:val=&quot;00F23DFD&quot;/&gt;&lt;wsp:rsid wsp:val=&quot;00F23F37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55B7&quot;/&gt;&lt;wsp:rsid wsp:val=&quot;00F25942&quot;/&gt;&lt;wsp:rsid wsp:val=&quot;00F259A5&quot;/&gt;&lt;wsp:rsid wsp:val=&quot;00F259BD&quot;/&gt;&lt;wsp:rsid wsp:val=&quot;00F25AA6&quot;/&gt;&lt;wsp:rsid wsp:val=&quot;00F25C03&quot;/&gt;&lt;wsp:rsid wsp:val=&quot;00F25DAA&quot;/&gt;&lt;wsp:rsid wsp:val=&quot;00F25E91&quot;/&gt;&lt;wsp:rsid wsp:val=&quot;00F26017&quot;/&gt;&lt;wsp:rsid wsp:val=&quot;00F262CC&quot;/&gt;&lt;wsp:rsid wsp:val=&quot;00F26739&quot;/&gt;&lt;wsp:rsid wsp:val=&quot;00F267DE&quot;/&gt;&lt;wsp:rsid wsp:val=&quot;00F268B3&quot;/&gt;&lt;wsp:rsid wsp:val=&quot;00F26BCB&quot;/&gt;&lt;wsp:rsid wsp:val=&quot;00F26C62&quot;/&gt;&lt;wsp:rsid wsp:val=&quot;00F26E20&quot;/&gt;&lt;wsp:rsid wsp:val=&quot;00F26E5F&quot;/&gt;&lt;wsp:rsid wsp:val=&quot;00F270FD&quot;/&gt;&lt;wsp:rsid wsp:val=&quot;00F27109&quot;/&gt;&lt;wsp:rsid wsp:val=&quot;00F27114&quot;/&gt;&lt;wsp:rsid wsp:val=&quot;00F27594&quot;/&gt;&lt;wsp:rsid wsp:val=&quot;00F27874&quot;/&gt;&lt;wsp:rsid wsp:val=&quot;00F278A9&quot;/&gt;&lt;wsp:rsid wsp:val=&quot;00F27B05&quot;/&gt;&lt;wsp:rsid wsp:val=&quot;00F27BA7&quot;/&gt;&lt;wsp:rsid wsp:val=&quot;00F30263&quot;/&gt;&lt;wsp:rsid wsp:val=&quot;00F3051B&quot;/&gt;&lt;wsp:rsid wsp:val=&quot;00F306E4&quot;/&gt;&lt;wsp:rsid wsp:val=&quot;00F3076B&quot;/&gt;&lt;wsp:rsid wsp:val=&quot;00F30B6F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646&quot;/&gt;&lt;wsp:rsid wsp:val=&quot;00F32653&quot;/&gt;&lt;wsp:rsid wsp:val=&quot;00F32957&quot;/&gt;&lt;wsp:rsid wsp:val=&quot;00F32B63&quot;/&gt;&lt;wsp:rsid wsp:val=&quot;00F32E22&quot;/&gt;&lt;wsp:rsid wsp:val=&quot;00F32E31&quot;/&gt;&lt;wsp:rsid wsp:val=&quot;00F32F80&quot;/&gt;&lt;wsp:rsid wsp:val=&quot;00F32FB2&quot;/&gt;&lt;wsp:rsid wsp:val=&quot;00F333A5&quot;/&gt;&lt;wsp:rsid wsp:val=&quot;00F33527&quot;/&gt;&lt;wsp:rsid wsp:val=&quot;00F33C00&quot;/&gt;&lt;wsp:rsid wsp:val=&quot;00F33E28&quot;/&gt;&lt;wsp:rsid wsp:val=&quot;00F3415C&quot;/&gt;&lt;wsp:rsid wsp:val=&quot;00F34247&quot;/&gt;&lt;wsp:rsid wsp:val=&quot;00F34673&quot;/&gt;&lt;wsp:rsid wsp:val=&quot;00F34C24&quot;/&gt;&lt;wsp:rsid wsp:val=&quot;00F350E3&quot;/&gt;&lt;wsp:rsid wsp:val=&quot;00F35392&quot;/&gt;&lt;wsp:rsid wsp:val=&quot;00F35549&quot;/&gt;&lt;wsp:rsid wsp:val=&quot;00F3559A&quot;/&gt;&lt;wsp:rsid wsp:val=&quot;00F356AB&quot;/&gt;&lt;wsp:rsid wsp:val=&quot;00F3579B&quot;/&gt;&lt;wsp:rsid wsp:val=&quot;00F35911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C9&quot;/&gt;&lt;wsp:rsid wsp:val=&quot;00F40FAA&quot;/&gt;&lt;wsp:rsid wsp:val=&quot;00F4116D&quot;/&gt;&lt;wsp:rsid wsp:val=&quot;00F411B2&quot;/&gt;&lt;wsp:rsid wsp:val=&quot;00F41258&quot;/&gt;&lt;wsp:rsid wsp:val=&quot;00F41C35&quot;/&gt;&lt;wsp:rsid wsp:val=&quot;00F41DA4&quot;/&gt;&lt;wsp:rsid wsp:val=&quot;00F41DF1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99&quot;/&gt;&lt;wsp:rsid wsp:val=&quot;00F4321F&quot;/&gt;&lt;wsp:rsid wsp:val=&quot;00F4329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FD2&quot;/&gt;&lt;wsp:rsid wsp:val=&quot;00F4454E&quot;/&gt;&lt;wsp:rsid wsp:val=&quot;00F4459C&quot;/&gt;&lt;wsp:rsid wsp:val=&quot;00F44ABC&quot;/&gt;&lt;wsp:rsid wsp:val=&quot;00F44E82&quot;/&gt;&lt;wsp:rsid wsp:val=&quot;00F45070&quot;/&gt;&lt;wsp:rsid wsp:val=&quot;00F4515B&quot;/&gt;&lt;wsp:rsid wsp:val=&quot;00F451C6&quot;/&gt;&lt;wsp:rsid wsp:val=&quot;00F45309&quot;/&gt;&lt;wsp:rsid wsp:val=&quot;00F456DE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61D8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2B0&quot;/&gt;&lt;wsp:rsid wsp:val=&quot;00F5067F&quot;/&gt;&lt;wsp:rsid wsp:val=&quot;00F509A0&quot;/&gt;&lt;wsp:rsid wsp:val=&quot;00F50BEF&quot;/&gt;&lt;wsp:rsid wsp:val=&quot;00F50D1C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F92&quot;/&gt;&lt;wsp:rsid wsp:val=&quot;00F523BF&quot;/&gt;&lt;wsp:rsid wsp:val=&quot;00F527EF&quot;/&gt;&lt;wsp:rsid wsp:val=&quot;00F52AC5&quot;/&gt;&lt;wsp:rsid wsp:val=&quot;00F52D83&quot;/&gt;&lt;wsp:rsid wsp:val=&quot;00F52F97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533B&quot;/&gt;&lt;wsp:rsid wsp:val=&quot;00F557F6&quot;/&gt;&lt;wsp:rsid wsp:val=&quot;00F55B77&quot;/&gt;&lt;wsp:rsid wsp:val=&quot;00F56001&quot;/&gt;&lt;wsp:rsid wsp:val=&quot;00F56079&quot;/&gt;&lt;wsp:rsid wsp:val=&quot;00F561E1&quot;/&gt;&lt;wsp:rsid wsp:val=&quot;00F56245&quot;/&gt;&lt;wsp:rsid wsp:val=&quot;00F5648C&quot;/&gt;&lt;wsp:rsid wsp:val=&quot;00F56D75&quot;/&gt;&lt;wsp:rsid wsp:val=&quot;00F570C6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D55&quot;/&gt;&lt;wsp:rsid wsp:val=&quot;00F57F08&quot;/&gt;&lt;wsp:rsid wsp:val=&quot;00F6012D&quot;/&gt;&lt;wsp:rsid wsp:val=&quot;00F6042D&quot;/&gt;&lt;wsp:rsid wsp:val=&quot;00F60536&quot;/&gt;&lt;wsp:rsid wsp:val=&quot;00F6055C&quot;/&gt;&lt;wsp:rsid wsp:val=&quot;00F60603&quot;/&gt;&lt;wsp:rsid wsp:val=&quot;00F6075C&quot;/&gt;&lt;wsp:rsid wsp:val=&quot;00F60894&quot;/&gt;&lt;wsp:rsid wsp:val=&quot;00F60AB1&quot;/&gt;&lt;wsp:rsid wsp:val=&quot;00F61488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316&quot;/&gt;&lt;wsp:rsid wsp:val=&quot;00F627B3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40C&quot;/&gt;&lt;wsp:rsid wsp:val=&quot;00F646D9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61CB&quot;/&gt;&lt;wsp:rsid wsp:val=&quot;00F66201&quot;/&gt;&lt;wsp:rsid wsp:val=&quot;00F66495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984&quot;/&gt;&lt;wsp:rsid wsp:val=&quot;00F67AB2&quot;/&gt;&lt;wsp:rsid wsp:val=&quot;00F67B99&quot;/&gt;&lt;wsp:rsid wsp:val=&quot;00F67C20&quot;/&gt;&lt;wsp:rsid wsp:val=&quot;00F7029C&quot;/&gt;&lt;wsp:rsid wsp:val=&quot;00F70462&quot;/&gt;&lt;wsp:rsid wsp:val=&quot;00F70607&quot;/&gt;&lt;wsp:rsid wsp:val=&quot;00F70A70&quot;/&gt;&lt;wsp:rsid wsp:val=&quot;00F70B6E&quot;/&gt;&lt;wsp:rsid wsp:val=&quot;00F7109D&quot;/&gt;&lt;wsp:rsid wsp:val=&quot;00F714B5&quot;/&gt;&lt;wsp:rsid wsp:val=&quot;00F71F4D&quot;/&gt;&lt;wsp:rsid wsp:val=&quot;00F71FAB&quot;/&gt;&lt;wsp:rsid wsp:val=&quot;00F72102&quot;/&gt;&lt;wsp:rsid wsp:val=&quot;00F72107&quot;/&gt;&lt;wsp:rsid wsp:val=&quot;00F721BE&quot;/&gt;&lt;wsp:rsid wsp:val=&quot;00F722A6&quot;/&gt;&lt;wsp:rsid wsp:val=&quot;00F72625&quot;/&gt;&lt;wsp:rsid wsp:val=&quot;00F72693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1B4&quot;/&gt;&lt;wsp:rsid wsp:val=&quot;00F74211&quot;/&gt;&lt;wsp:rsid wsp:val=&quot;00F745BD&quot;/&gt;&lt;wsp:rsid wsp:val=&quot;00F74AD8&quot;/&gt;&lt;wsp:rsid wsp:val=&quot;00F74D14&quot;/&gt;&lt;wsp:rsid wsp:val=&quot;00F74F7E&quot;/&gt;&lt;wsp:rsid wsp:val=&quot;00F75283&quot;/&gt;&lt;wsp:rsid wsp:val=&quot;00F75467&quot;/&gt;&lt;wsp:rsid wsp:val=&quot;00F75577&quot;/&gt;&lt;wsp:rsid wsp:val=&quot;00F75594&quot;/&gt;&lt;wsp:rsid wsp:val=&quot;00F75B94&quot;/&gt;&lt;wsp:rsid wsp:val=&quot;00F75C2E&quot;/&gt;&lt;wsp:rsid wsp:val=&quot;00F75CA3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F2A&quot;/&gt;&lt;wsp:rsid wsp:val=&quot;00F76F4E&quot;/&gt;&lt;wsp:rsid wsp:val=&quot;00F7743B&quot;/&gt;&lt;wsp:rsid wsp:val=&quot;00F77C8B&quot;/&gt;&lt;wsp:rsid wsp:val=&quot;00F77C93&quot;/&gt;&lt;wsp:rsid wsp:val=&quot;00F77CC1&quot;/&gt;&lt;wsp:rsid wsp:val=&quot;00F80463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AB&quot;/&gt;&lt;wsp:rsid wsp:val=&quot;00F81908&quot;/&gt;&lt;wsp:rsid wsp:val=&quot;00F81B01&quot;/&gt;&lt;wsp:rsid wsp:val=&quot;00F81B29&quot;/&gt;&lt;wsp:rsid wsp:val=&quot;00F81B52&quot;/&gt;&lt;wsp:rsid wsp:val=&quot;00F821A3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542&quot;/&gt;&lt;wsp:rsid wsp:val=&quot;00F845A6&quot;/&gt;&lt;wsp:rsid wsp:val=&quot;00F846E6&quot;/&gt;&lt;wsp:rsid wsp:val=&quot;00F84B2B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494&quot;/&gt;&lt;wsp:rsid wsp:val=&quot;00F869E6&quot;/&gt;&lt;wsp:rsid wsp:val=&quot;00F86A1A&quot;/&gt;&lt;wsp:rsid wsp:val=&quot;00F86B45&quot;/&gt;&lt;wsp:rsid wsp:val=&quot;00F8710D&quot;/&gt;&lt;wsp:rsid wsp:val=&quot;00F872BE&quot;/&gt;&lt;wsp:rsid wsp:val=&quot;00F877BE&quot;/&gt;&lt;wsp:rsid wsp:val=&quot;00F87877&quot;/&gt;&lt;wsp:rsid wsp:val=&quot;00F8792B&quot;/&gt;&lt;wsp:rsid wsp:val=&quot;00F87DFC&quot;/&gt;&lt;wsp:rsid wsp:val=&quot;00F87FD4&quot;/&gt;&lt;wsp:rsid wsp:val=&quot;00F9036E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E6&quot;/&gt;&lt;wsp:rsid wsp:val=&quot;00F92F03&quot;/&gt;&lt;wsp:rsid wsp:val=&quot;00F93447&quot;/&gt;&lt;wsp:rsid wsp:val=&quot;00F93563&quot;/&gt;&lt;wsp:rsid wsp:val=&quot;00F9390A&quot;/&gt;&lt;wsp:rsid wsp:val=&quot;00F93D65&quot;/&gt;&lt;wsp:rsid wsp:val=&quot;00F93E2D&quot;/&gt;&lt;wsp:rsid wsp:val=&quot;00F9418F&quot;/&gt;&lt;wsp:rsid wsp:val=&quot;00F943FC&quot;/&gt;&lt;wsp:rsid wsp:val=&quot;00F9457C&quot;/&gt;&lt;wsp:rsid wsp:val=&quot;00F9499A&quot;/&gt;&lt;wsp:rsid wsp:val=&quot;00F94BEB&quot;/&gt;&lt;wsp:rsid wsp:val=&quot;00F94C64&quot;/&gt;&lt;wsp:rsid wsp:val=&quot;00F94D0B&quot;/&gt;&lt;wsp:rsid wsp:val=&quot;00F954F2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9F8&quot;/&gt;&lt;wsp:rsid wsp:val=&quot;00F96CF3&quot;/&gt;&lt;wsp:rsid wsp:val=&quot;00F96DCC&quot;/&gt;&lt;wsp:rsid wsp:val=&quot;00F96EE1&quot;/&gt;&lt;wsp:rsid wsp:val=&quot;00F96F4C&quot;/&gt;&lt;wsp:rsid wsp:val=&quot;00F977EF&quot;/&gt;&lt;wsp:rsid wsp:val=&quot;00F978A8&quot;/&gt;&lt;wsp:rsid wsp:val=&quot;00F97A71&quot;/&gt;&lt;wsp:rsid wsp:val=&quot;00F97AC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912&quot;/&gt;&lt;wsp:rsid wsp:val=&quot;00FA0B4C&quot;/&gt;&lt;wsp:rsid wsp:val=&quot;00FA0F6A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765&quot;/&gt;&lt;wsp:rsid wsp:val=&quot;00FA2823&quot;/&gt;&lt;wsp:rsid wsp:val=&quot;00FA2905&quot;/&gt;&lt;wsp:rsid wsp:val=&quot;00FA2A07&quot;/&gt;&lt;wsp:rsid wsp:val=&quot;00FA2B43&quot;/&gt;&lt;wsp:rsid wsp:val=&quot;00FA2DDD&quot;/&gt;&lt;wsp:rsid wsp:val=&quot;00FA2F38&quot;/&gt;&lt;wsp:rsid wsp:val=&quot;00FA31BE&quot;/&gt;&lt;wsp:rsid wsp:val=&quot;00FA32C8&quot;/&gt;&lt;wsp:rsid wsp:val=&quot;00FA3BC8&quot;/&gt;&lt;wsp:rsid wsp:val=&quot;00FA3E59&quot;/&gt;&lt;wsp:rsid wsp:val=&quot;00FA3E88&quot;/&gt;&lt;wsp:rsid wsp:val=&quot;00FA3F1B&quot;/&gt;&lt;wsp:rsid wsp:val=&quot;00FA4005&quot;/&gt;&lt;wsp:rsid wsp:val=&quot;00FA42BD&quot;/&gt;&lt;wsp:rsid wsp:val=&quot;00FA470A&quot;/&gt;&lt;wsp:rsid wsp:val=&quot;00FA4AEC&quot;/&gt;&lt;wsp:rsid wsp:val=&quot;00FA4E66&quot;/&gt;&lt;wsp:rsid wsp:val=&quot;00FA5184&quot;/&gt;&lt;wsp:rsid wsp:val=&quot;00FA5691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C1&quot;/&gt;&lt;wsp:rsid wsp:val=&quot;00FA7BCC&quot;/&gt;&lt;wsp:rsid wsp:val=&quot;00FA7BEB&quot;/&gt;&lt;wsp:rsid wsp:val=&quot;00FB0117&quot;/&gt;&lt;wsp:rsid wsp:val=&quot;00FB02DF&quot;/&gt;&lt;wsp:rsid wsp:val=&quot;00FB0337&quot;/&gt;&lt;wsp:rsid wsp:val=&quot;00FB05C2&quot;/&gt;&lt;wsp:rsid wsp:val=&quot;00FB0D9F&quot;/&gt;&lt;wsp:rsid wsp:val=&quot;00FB0EE5&quot;/&gt;&lt;wsp:rsid wsp:val=&quot;00FB1111&quot;/&gt;&lt;wsp:rsid wsp:val=&quot;00FB1140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F13&quot;/&gt;&lt;wsp:rsid wsp:val=&quot;00FB206F&quot;/&gt;&lt;wsp:rsid wsp:val=&quot;00FB21A0&quot;/&gt;&lt;wsp:rsid wsp:val=&quot;00FB2DB4&quot;/&gt;&lt;wsp:rsid wsp:val=&quot;00FB3467&quot;/&gt;&lt;wsp:rsid wsp:val=&quot;00FB35D5&quot;/&gt;&lt;wsp:rsid wsp:val=&quot;00FB3A8E&quot;/&gt;&lt;wsp:rsid wsp:val=&quot;00FB3F7C&quot;/&gt;&lt;wsp:rsid wsp:val=&quot;00FB40AF&quot;/&gt;&lt;wsp:rsid wsp:val=&quot;00FB41AF&quot;/&gt;&lt;wsp:rsid wsp:val=&quot;00FB41B4&quot;/&gt;&lt;wsp:rsid wsp:val=&quot;00FB42FA&quot;/&gt;&lt;wsp:rsid wsp:val=&quot;00FB431E&quot;/&gt;&lt;wsp:rsid wsp:val=&quot;00FB46D6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42C&quot;/&gt;&lt;wsp:rsid wsp:val=&quot;00FB65A1&quot;/&gt;&lt;wsp:rsid wsp:val=&quot;00FB6B92&quot;/&gt;&lt;wsp:rsid wsp:val=&quot;00FB6D21&quot;/&gt;&lt;wsp:rsid wsp:val=&quot;00FB7045&quot;/&gt;&lt;wsp:rsid wsp:val=&quot;00FB753A&quot;/&gt;&lt;wsp:rsid wsp:val=&quot;00FB7D5D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E86&quot;/&gt;&lt;wsp:rsid wsp:val=&quot;00FC0F65&quot;/&gt;&lt;wsp:rsid wsp:val=&quot;00FC13C5&quot;/&gt;&lt;wsp:rsid wsp:val=&quot;00FC152E&quot;/&gt;&lt;wsp:rsid wsp:val=&quot;00FC1ABA&quot;/&gt;&lt;wsp:rsid wsp:val=&quot;00FC1BA7&quot;/&gt;&lt;wsp:rsid wsp:val=&quot;00FC226F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B7&quot;/&gt;&lt;wsp:rsid wsp:val=&quot;00FC3461&quot;/&gt;&lt;wsp:rsid wsp:val=&quot;00FC3972&quot;/&gt;&lt;wsp:rsid wsp:val=&quot;00FC3D5C&quot;/&gt;&lt;wsp:rsid wsp:val=&quot;00FC3FC9&quot;/&gt;&lt;wsp:rsid wsp:val=&quot;00FC42AF&quot;/&gt;&lt;wsp:rsid wsp:val=&quot;00FC4578&quot;/&gt;&lt;wsp:rsid wsp:val=&quot;00FC4BFD&quot;/&gt;&lt;wsp:rsid wsp:val=&quot;00FC4CDA&quot;/&gt;&lt;wsp:rsid wsp:val=&quot;00FC4F08&quot;/&gt;&lt;wsp:rsid wsp:val=&quot;00FC4F3A&quot;/&gt;&lt;wsp:rsid wsp:val=&quot;00FC50F4&quot;/&gt;&lt;wsp:rsid wsp:val=&quot;00FC5178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D0293&quot;/&gt;&lt;wsp:rsid wsp:val=&quot;00FD0345&quot;/&gt;&lt;wsp:rsid wsp:val=&quot;00FD04F0&quot;/&gt;&lt;wsp:rsid wsp:val=&quot;00FD054F&quot;/&gt;&lt;wsp:rsid wsp:val=&quot;00FD0799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D41&quot;/&gt;&lt;wsp:rsid wsp:val=&quot;00FD1F96&quot;/&gt;&lt;wsp:rsid wsp:val=&quot;00FD23E8&quot;/&gt;&lt;wsp:rsid wsp:val=&quot;00FD2A90&quot;/&gt;&lt;wsp:rsid wsp:val=&quot;00FD2B79&quot;/&gt;&lt;wsp:rsid wsp:val=&quot;00FD2BD5&quot;/&gt;&lt;wsp:rsid wsp:val=&quot;00FD3077&quot;/&gt;&lt;wsp:rsid wsp:val=&quot;00FD3093&quot;/&gt;&lt;wsp:rsid wsp:val=&quot;00FD33AC&quot;/&gt;&lt;wsp:rsid wsp:val=&quot;00FD3565&quot;/&gt;&lt;wsp:rsid wsp:val=&quot;00FD3623&quot;/&gt;&lt;wsp:rsid wsp:val=&quot;00FD3643&quot;/&gt;&lt;wsp:rsid wsp:val=&quot;00FD3C89&quot;/&gt;&lt;wsp:rsid wsp:val=&quot;00FD3E31&quot;/&gt;&lt;wsp:rsid wsp:val=&quot;00FD405B&quot;/&gt;&lt;wsp:rsid wsp:val=&quot;00FD425D&quot;/&gt;&lt;wsp:rsid wsp:val=&quot;00FD474F&quot;/&gt;&lt;wsp:rsid wsp:val=&quot;00FD47C0&quot;/&gt;&lt;wsp:rsid wsp:val=&quot;00FD4969&quot;/&gt;&lt;wsp:rsid wsp:val=&quot;00FD4A15&quot;/&gt;&lt;wsp:rsid wsp:val=&quot;00FD4B8D&quot;/&gt;&lt;wsp:rsid wsp:val=&quot;00FD4D70&quot;/&gt;&lt;wsp:rsid wsp:val=&quot;00FD4E14&quot;/&gt;&lt;wsp:rsid wsp:val=&quot;00FD4EF0&quot;/&gt;&lt;wsp:rsid wsp:val=&quot;00FD4F8A&quot;/&gt;&lt;wsp:rsid wsp:val=&quot;00FD583C&quot;/&gt;&lt;wsp:rsid wsp:val=&quot;00FD58AF&quot;/&gt;&lt;wsp:rsid wsp:val=&quot;00FD5B9B&quot;/&gt;&lt;wsp:rsid wsp:val=&quot;00FD5F9F&quot;/&gt;&lt;wsp:rsid wsp:val=&quot;00FD6377&quot;/&gt;&lt;wsp:rsid wsp:val=&quot;00FD65A6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125&quot;/&gt;&lt;wsp:rsid wsp:val=&quot;00FE0283&quot;/&gt;&lt;wsp:rsid wsp:val=&quot;00FE03BA&quot;/&gt;&lt;wsp:rsid wsp:val=&quot;00FE052B&quot;/&gt;&lt;wsp:rsid wsp:val=&quot;00FE0B10&quot;/&gt;&lt;wsp:rsid wsp:val=&quot;00FE1501&quot;/&gt;&lt;wsp:rsid wsp:val=&quot;00FE1AB9&quot;/&gt;&lt;wsp:rsid wsp:val=&quot;00FE1C6C&quot;/&gt;&lt;wsp:rsid wsp:val=&quot;00FE2507&quot;/&gt;&lt;wsp:rsid wsp:val=&quot;00FE26BF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D08&quot;/&gt;&lt;wsp:rsid wsp:val=&quot;00FE310F&quot;/&gt;&lt;wsp:rsid wsp:val=&quot;00FE3424&quot;/&gt;&lt;wsp:rsid wsp:val=&quot;00FE35D5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2DB&quot;/&gt;&lt;wsp:rsid wsp:val=&quot;00FE5756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FB&quot;/&gt;&lt;wsp:rsid wsp:val=&quot;00FE6238&quot;/&gt;&lt;wsp:rsid wsp:val=&quot;00FE6285&quot;/&gt;&lt;wsp:rsid wsp:val=&quot;00FE6583&quot;/&gt;&lt;wsp:rsid wsp:val=&quot;00FE690F&quot;/&gt;&lt;wsp:rsid wsp:val=&quot;00FE6A0A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F6&quot;/&gt;&lt;wsp:rsid wsp:val=&quot;00FE7C3E&quot;/&gt;&lt;wsp:rsid wsp:val=&quot;00FE7D10&quot;/&gt;&lt;wsp:rsid wsp:val=&quot;00FE7E37&quot;/&gt;&lt;wsp:rsid wsp:val=&quot;00FE7E96&quot;/&gt;&lt;wsp:rsid wsp:val=&quot;00FE7F23&quot;/&gt;&lt;wsp:rsid wsp:val=&quot;00FE7F9F&quot;/&gt;&lt;wsp:rsid wsp:val=&quot;00FE7FC3&quot;/&gt;&lt;wsp:rsid wsp:val=&quot;00FF05AF&quot;/&gt;&lt;wsp:rsid wsp:val=&quot;00FF0610&quot;/&gt;&lt;wsp:rsid wsp:val=&quot;00FF06F4&quot;/&gt;&lt;wsp:rsid wsp:val=&quot;00FF08CF&quot;/&gt;&lt;wsp:rsid wsp:val=&quot;00FF093F&quot;/&gt;&lt;wsp:rsid wsp:val=&quot;00FF0BA3&quot;/&gt;&lt;wsp:rsid wsp:val=&quot;00FF0CD1&quot;/&gt;&lt;wsp:rsid wsp:val=&quot;00FF0E20&quot;/&gt;&lt;wsp:rsid wsp:val=&quot;00FF0E3A&quot;/&gt;&lt;wsp:rsid wsp:val=&quot;00FF0FB2&quot;/&gt;&lt;wsp:rsid wsp:val=&quot;00FF1440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205C&quot;/&gt;&lt;wsp:rsid wsp:val=&quot;00FF2150&quot;/&gt;&lt;wsp:rsid wsp:val=&quot;00FF2451&quot;/&gt;&lt;wsp:rsid wsp:val=&quot;00FF26F5&quot;/&gt;&lt;wsp:rsid wsp:val=&quot;00FF2796&quot;/&gt;&lt;wsp:rsid wsp:val=&quot;00FF326A&quot;/&gt;&lt;wsp:rsid wsp:val=&quot;00FF3453&quot;/&gt;&lt;wsp:rsid wsp:val=&quot;00FF3895&quot;/&gt;&lt;wsp:rsid wsp:val=&quot;00FF38C7&quot;/&gt;&lt;wsp:rsid wsp:val=&quot;00FF3B5F&quot;/&gt;&lt;wsp:rsid wsp:val=&quot;00FF407F&quot;/&gt;&lt;wsp:rsid wsp:val=&quot;00FF4256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5B8&quot;/&gt;&lt;wsp:rsid wsp:val=&quot;00FF663A&quot;/&gt;&lt;wsp:rsid wsp:val=&quot;00FF687B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B7&quot;/&gt;&lt;wsp:rsid wsp:val=&quot;00FF779F&quot;/&gt;&lt;wsp:rsid wsp:val=&quot;00FF79F2&quot;/&gt;&lt;wsp:rsid wsp:val=&quot;00FF7B49&quot;/&gt;&lt;wsp:rsid wsp:val=&quot;00FF7C7A&quot;/&gt;&lt;/wsp:rsids&gt;&lt;/w:docPr&gt;&lt;w:body&gt;&lt;wx:sect&gt;&lt;w:p wsp:rsidR=&quot;00000000&quot; wsp:rsidRDefault=&quot;00A71027&quot; wsp:rsidP=&quot;00A71027&quot;&gt;&lt;m:oMathPara&gt;&lt;m:oMath&gt;&lt;m:sSup&gt;&lt;m:sSupPr&gt;&lt;m:ctrlPr&gt;&lt;w:rPr&gt;&lt;w:rFonts w:ascii=&quot;Cambria Math&quot; w:h-ansi=&quot;Cambria Math&quot;/&gt;&lt;wx:font wx:val=&quot;Cambria Math&quot;/&gt;&lt;w:i/&gt;&lt;w:lang w:fareast=&quot;KO&quot;/&gt;&lt;/w:rPr&gt;&lt;/m:ctrlPr&gt;&lt;/m:sSupPr&gt;&lt;m:e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val=&quot;EN-US&quot; w:fareast=&quot;KO&quot;/&gt;&lt;/w:rPr&gt;&lt;/m:ctrlPr&gt;&lt;/m:sSubPr&gt;&lt;m:e&gt;&lt;m:r&gt;&lt;w:rPr&gt;&lt;w:rFonts w:ascii=&quot;Cambria Math&quot; w:h-ansi=&quot;Cambria Math&quot;/&gt;&lt;wx:font wx:val=&quot;Cambria Math&quot;/&gt;&lt;w:i/&gt;&lt;w:lang w:fareast=&quot;KO&quot;/&gt;&lt;/w:rPr&gt;&lt;m:t&gt;c&lt;/m:t&gt;&lt;/m:r&gt;&lt;/m:e&gt;&lt;m:sub&gt;&lt;m:r&gt;&lt;w:rPr&gt;&lt;w:rFonts w:ascii=&quot;Cambria Math&quot; w:h-ansi=&quot;Cambria Math&quot;/&gt;&lt;wx:font wx:val=&quot;Cambria Math&quot;/&gt;&lt;w:i/&gt;&lt;w:lang w:fareast=&quot;KO&quot;/&gt;&lt;/w:rPr&gt;&lt;m:t&gt;init&lt;/m:t&gt;&lt;/m:r&gt;&lt;/m:sub&gt;&lt;/m:sSub&gt;&lt;m:r&gt;&lt;w:rPr&gt;&lt;w:rFonts w:ascii=&quot;Cambria Math&quot; w:h-ansi=&quot;Cambria Math&quot;/&gt;&lt;wx:font wx:val=&quot;Cambria Math&quot;/&gt;&lt;w:i/&gt;&lt;w:lang w:fareast=&quot;KO&quot;/&gt;&lt;/w:rPr&gt;&lt;m:t&gt;=2&lt;/m:t&gt;&lt;/m:r&gt;&lt;/m:e&gt;&lt;m:sup&gt;&lt;m:r&gt;&lt;w:rPr&gt;&lt;w:rFonts w:ascii=&quot;Cambria Math&quot; w:h-ansi=&quot;Cambria Math&quot;/&gt;&lt;wx:font wx:val=&quot;Cambria Math&quot;/&gt;&lt;w:i/&gt;&lt;w:lang w:fareast=&quot;KO&quot;/&gt;&lt;/w:rPr&gt;&lt;m:t&gt;10&lt;/m:t&gt;&lt;/m:r&gt;&lt;/m:sup&gt;&lt;/m:sSup&gt;&lt;m:r&gt;&lt;w:rPr&gt;&lt;w:rFonts w:ascii=&quot;Cambria Math&quot; w:h-ansi=&quot;Cambria Math&quot;/&gt;&lt;wx:font wx:val=&quot;Cambria Math&quot;/&gt;&lt;w:i/&gt;&lt;w:lang w:fareast=&quot;KO&quot;/&gt;&lt;/w:rPr&gt;&lt;m:t&gt;â‹…(&lt;/m:t&gt;&lt;/m:r&gt;&lt;m:sSub&gt;&lt;m:sSubPr&gt;&lt;m:ctrlPr&gt;&lt;w:rPr&gt;&lt;w:rFonts w:ascii=&quot;Cambria Math&quot; w:h-ansi=&quot;Cambria Math&quot;/&gt;&lt;wx:font wx:val=&quot;Cambria Math&quot;/&gt;&lt;w:i/&gt;&lt;w:lang w:fareast=&quot;KO&quot;/&gt;&lt;/w:rPr&gt;&lt;/m:ctrlPr&gt;&lt;/m:sSubPr&gt;&lt;m:e&gt;&lt;m:r&gt;&lt;w:rPr&gt;&lt;w:rFonts w:ascii=&quot;Cambria Math&quot; w:h-ansi=&quot;Cambria Math&quot;/&gt;&lt;wx:font wx:val=&quot;Cambria Math&quot;/&gt;&lt;w:i/&gt;&lt;w:lang w:fareast=&quot;KO&quot;/&gt;&lt;/w:rPr&gt;&lt;m:t&gt;I&lt;/m:t&gt;&lt;/m:r&gt;&lt;/m:e&gt;&lt;m:sub&gt;&lt;m:r&gt;&lt;w:rPr&gt;&lt;w:rFonts w:ascii=&quot;Cambria Math&quot; w:h-ansi=&quot;Cambria Math&quot;/&gt;&lt;wx:font wx:val=&quot;Cambria Math&quot;/&gt;&lt;w:i/&gt;&lt;w:lang w:fareast=&quot;KO&quot;/&gt;&lt;/w:rPr&gt;&lt;m:t&gt;SSB&lt;/m:t&gt;&lt;/m:r&gt;&lt;/m:sub&gt;&lt;/m:sSub&gt;&lt;m:r&gt;&lt;w:rPr&gt;&lt;w:rFonts w:ascii=&quot;Cambria Math&quot; w:h-ansi=&quot;Cambria Math&quot;/&gt;&lt;wx:font wx:val=&quot;Cambria Math&quot;/&gt;&lt;w:i/&gt;&lt;w:lang w:fareast=&quot;KO&quot;/&gt;&lt;/w:rPr&gt;&lt;m:t&gt;+1+8âˆ™HF)(2&lt;/m:t&gt;&lt;/m:r&gt;&lt;m:sSub&gt;&lt;m:sSubPr&gt;&lt;m:ctrlPr&gt;&lt;w:rPr&gt;&lt;w:rFonts w:ascii=&quot;Cambria Math&quot; w:h-ansi=&quot;Cambria Math&quot;/&gt;&lt;wx:font wx:val=&quot;Cambria Math&quot;/&gt;&lt;w:i/&gt;&lt;w:lang w:fareast=&quot;KO&quot;/&gt;&lt;/w:rPr&gt;&lt;/m:ctrlPr&gt;&lt;/m:sSubPr&gt;&lt;m:e&gt;&lt;m:r&gt;&lt;w:rPr&gt;&lt;w:rFonts w:ascii=&quot;Cambria Math&quot; w:h-ansi=&quot;Cambria Math&quot;/&gt;&lt;wx:font wx:val=&quot;Cambria Math&quot;/&gt;&lt;w:i/&gt;&lt;w:lang w:fareast=&quot;KO&quot;/&gt;&lt;/w:rPr&gt;&lt;m:t&gt;N&lt;/m:t&gt;&lt;/m:r&gt;&lt;/m:e&gt;&lt;m:sub&gt;&lt;m:r&gt;&lt;w:rPr&gt;&lt;w:rFonts w:ascii=&quot;Cambria Math&quot; w:h-ansi=&quot;Cambria Math&quot;/&gt;&lt;wx:font wx:val=&quot;Cambria Math&quot;/&gt;&lt;w:i/&gt;&lt;w:lang w:fareast=&quot;KO&quot;/&gt;&lt;/w:rPr&gt;&lt;m:t&gt;ID&lt;/m:t&gt;&lt;/m:r&gt;&lt;/m:sub&gt;&lt;/m:sSub&gt;&lt;m:r&gt;&lt;w:rPr&gt;&lt;w:rFonts w:ascii=&quot;Cambria Math&quot; w:h-ansi=&quot;Cambria Math&quot;/&gt;&lt;wx:font wx:val=&quot;Cambria Math&quot;/&gt;&lt;w:i/&gt;&lt;w:lang w:fareast=&quot;KO&quot;/&gt;&lt;/w:rPr&gt;&lt;m:t&gt;+1)+&lt;/m:t&gt;&lt;/m:r&gt;&lt;m:sSub&gt;&lt;m:sSubPr&gt;&lt;m:ctrlPr&gt;&lt;w:rPr&gt;&lt;w:rFonts w:ascii=&quot;Cambria Math&quot; w:h-ansi=&quot;Cambria Math&quot;/&gt;&lt;wx:font wx:val=&quot;Cambria Math&quot;/&gt;&lt;w:i/&gt;&lt;w:lang w:fareast=&quot;KO&quot;/&gt;&lt;/w:rPr&gt;&lt;/m:ctrlPr&gt;&lt;/m:sSubPr&gt;&lt;m:e&gt;&lt;m:r&gt;&lt;w:rPr&gt;&lt;w:rFonts w:ascii=&quot;Cambria Math&quot; w:h-ansi=&quot;Cambria Math&quot;/&gt;&lt;wx:font wx:val=&quot;Cambria Math&quot;/&gt;&lt;w:i/&gt;&lt;w:lang w:fareast=&quot;KO&quot;/&gt;&lt;/w:rPr&gt;&lt;m:t&gt;N&lt;/m:t&gt;&lt;/m:r&gt;&lt;/m:e&gt;&lt;m:sub&gt;&lt;m:r&gt;&lt;w:rPr&gt;&lt;w:rFonts w:ascii=&quot;Cambria Math&quot; w:h-ansi=&quot;Cambria Math&quot;/&gt;&lt;wx:font wx:val=&quot;Cambria Math&quot;/&gt;&lt;w:i/&gt;&lt;w:lang w:fareast=&quot;KO&quot;/&gt;&lt;/w:rPr&gt;&lt;m:t&gt;ID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6E1D02">
        <w:rPr>
          <w:lang w:eastAsia="x-none"/>
        </w:rPr>
        <w:instrText xml:space="preserve"> </w:instrText>
      </w:r>
      <w:r w:rsidRPr="006E1D02">
        <w:rPr>
          <w:lang w:eastAsia="x-none"/>
        </w:rPr>
        <w:fldChar w:fldCharType="separate"/>
      </w:r>
      <w:r w:rsidR="00FA1350">
        <w:rPr>
          <w:position w:val="-5"/>
        </w:rPr>
        <w:pict>
          <v:shape id="_x0000_i1028" type="#_x0000_t75" style="width:204.7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tDisplayPageBoundaries/&gt;&lt;w:activeWritingStyle w:lang=&quot;EN-GB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-CA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JA&quot; w:vendorID=&quot;64&quot; w:dllVersion=&quot;6&quot; w:nlCheck=&quot;on&quot; w:optionSet=&quot;1&quot;/&gt;&lt;w:activeWritingStyle w:lang=&quot;EN-CA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savePreviewPicture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115C&quot;/&gt;&lt;wsp:rsid wsp:val=&quot;000011EC&quot;/&gt;&lt;wsp:rsid wsp:val=&quot;0000174E&quot;/&gt;&lt;wsp:rsid wsp:val=&quot;00001AE6&quot;/&gt;&lt;wsp:rsid wsp:val=&quot;00001B1A&quot;/&gt;&lt;wsp:rsid wsp:val=&quot;00001BE4&quot;/&gt;&lt;wsp:rsid wsp:val=&quot;00001C63&quot;/&gt;&lt;wsp:rsid wsp:val=&quot;00001DDA&quot;/&gt;&lt;wsp:rsid wsp:val=&quot;00001E4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F51&quot;/&gt;&lt;wsp:rsid wsp:val=&quot;0000309D&quot;/&gt;&lt;wsp:rsid wsp:val=&quot;000030F9&quot;/&gt;&lt;wsp:rsid wsp:val=&quot;00003110&quot;/&gt;&lt;wsp:rsid wsp:val=&quot;00003698&quot;/&gt;&lt;wsp:rsid wsp:val=&quot;000036CF&quot;/&gt;&lt;wsp:rsid wsp:val=&quot;000039AB&quot;/&gt;&lt;wsp:rsid wsp:val=&quot;00003B58&quot;/&gt;&lt;wsp:rsid wsp:val=&quot;00003F92&quot;/&gt;&lt;wsp:rsid wsp:val=&quot;00004056&quot;/&gt;&lt;wsp:rsid wsp:val=&quot;00004154&quot;/&gt;&lt;wsp:rsid wsp:val=&quot;000043E1&quot;/&gt;&lt;wsp:rsid wsp:val=&quot;0000498E&quot;/&gt;&lt;wsp:rsid wsp:val=&quot;00004A2F&quot;/&gt;&lt;wsp:rsid wsp:val=&quot;00004AC3&quot;/&gt;&lt;wsp:rsid wsp:val=&quot;00004DA7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2E9&quot;/&gt;&lt;wsp:rsid wsp:val=&quot;00006365&quot;/&gt;&lt;wsp:rsid wsp:val=&quot;00006384&quot;/&gt;&lt;wsp:rsid wsp:val=&quot;000063E4&quot;/&gt;&lt;wsp:rsid wsp:val=&quot;0000682F&quot;/&gt;&lt;wsp:rsid wsp:val=&quot;00006C6D&quot;/&gt;&lt;wsp:rsid wsp:val=&quot;00006ECD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E49&quot;/&gt;&lt;wsp:rsid wsp:val=&quot;00010F6E&quot;/&gt;&lt;wsp:rsid wsp:val=&quot;00011222&quot;/&gt;&lt;wsp:rsid wsp:val=&quot;000112A4&quot;/&gt;&lt;wsp:rsid wsp:val=&quot;0001136D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B0&quot;/&gt;&lt;wsp:rsid wsp:val=&quot;00012312&quot;/&gt;&lt;wsp:rsid wsp:val=&quot;000123AC&quot;/&gt;&lt;wsp:rsid wsp:val=&quot;0001269D&quot;/&gt;&lt;wsp:rsid wsp:val=&quot;00012755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A85&quot;/&gt;&lt;wsp:rsid wsp:val=&quot;00013BB3&quot;/&gt;&lt;wsp:rsid wsp:val=&quot;000143B4&quot;/&gt;&lt;wsp:rsid wsp:val=&quot;00014482&quot;/&gt;&lt;wsp:rsid wsp:val=&quot;000145DE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533&quot;/&gt;&lt;wsp:rsid wsp:val=&quot;000155DA&quot;/&gt;&lt;wsp:rsid wsp:val=&quot;00015638&quot;/&gt;&lt;wsp:rsid wsp:val=&quot;000159AB&quot;/&gt;&lt;wsp:rsid wsp:val=&quot;00015D64&quot;/&gt;&lt;wsp:rsid wsp:val=&quot;00015D7A&quot;/&gt;&lt;wsp:rsid wsp:val=&quot;00016153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43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E9&quot;/&gt;&lt;wsp:rsid wsp:val=&quot;000228EB&quot;/&gt;&lt;wsp:rsid wsp:val=&quot;00022A61&quot;/&gt;&lt;wsp:rsid wsp:val=&quot;00022B32&quot;/&gt;&lt;wsp:rsid wsp:val=&quot;00022DDD&quot;/&gt;&lt;wsp:rsid wsp:val=&quot;000230B8&quot;/&gt;&lt;wsp:rsid wsp:val=&quot;0002338E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F5&quot;/&gt;&lt;wsp:rsid wsp:val=&quot;0002470C&quot;/&gt;&lt;wsp:rsid wsp:val=&quot;0002493C&quot;/&gt;&lt;wsp:rsid wsp:val=&quot;00024951&quot;/&gt;&lt;wsp:rsid wsp:val=&quot;00024E65&quot;/&gt;&lt;wsp:rsid wsp:val=&quot;00024F12&quot;/&gt;&lt;wsp:rsid wsp:val=&quot;000250F0&quot;/&gt;&lt;wsp:rsid wsp:val=&quot;00025104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6006&quot;/&gt;&lt;wsp:rsid wsp:val=&quot;0002616F&quot;/&gt;&lt;wsp:rsid wsp:val=&quot;000262BB&quot;/&gt;&lt;wsp:rsid wsp:val=&quot;000262F4&quot;/&gt;&lt;wsp:rsid wsp:val=&quot;0002634D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CF3&quot;/&gt;&lt;wsp:rsid wsp:val=&quot;00026D0D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E2&quot;/&gt;&lt;wsp:rsid wsp:val=&quot;00027ED9&quot;/&gt;&lt;wsp:rsid wsp:val=&quot;00027F9D&quot;/&gt;&lt;wsp:rsid wsp:val=&quot;0003009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427&quot;/&gt;&lt;wsp:rsid wsp:val=&quot;00031534&quot;/&gt;&lt;wsp:rsid wsp:val=&quot;00031731&quot;/&gt;&lt;wsp:rsid wsp:val=&quot;0003178D&quot;/&gt;&lt;wsp:rsid wsp:val=&quot;00031AD4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5AB&quot;/&gt;&lt;wsp:rsid wsp:val=&quot;00034769&quot;/&gt;&lt;wsp:rsid wsp:val=&quot;0003486E&quot;/&gt;&lt;wsp:rsid wsp:val=&quot;00034A71&quot;/&gt;&lt;wsp:rsid wsp:val=&quot;00035007&quot;/&gt;&lt;wsp:rsid wsp:val=&quot;0003534A&quot;/&gt;&lt;wsp:rsid wsp:val=&quot;00035446&quot;/&gt;&lt;wsp:rsid wsp:val=&quot;0003547D&quot;/&gt;&lt;wsp:rsid wsp:val=&quot;0003553E&quot;/&gt;&lt;wsp:rsid wsp:val=&quot;00035736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41&quot;/&gt;&lt;wsp:rsid wsp:val=&quot;000375BB&quot;/&gt;&lt;wsp:rsid wsp:val=&quot;00037646&quot;/&gt;&lt;wsp:rsid wsp:val=&quot;00037991&quot;/&gt;&lt;wsp:rsid wsp:val=&quot;00037A92&quot;/&gt;&lt;wsp:rsid wsp:val=&quot;00037AF7&quot;/&gt;&lt;wsp:rsid wsp:val=&quot;00037B9A&quot;/&gt;&lt;wsp:rsid wsp:val=&quot;00037D1F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B52&quot;/&gt;&lt;wsp:rsid wsp:val=&quot;00040B9B&quot;/&gt;&lt;wsp:rsid wsp:val=&quot;00040BB3&quot;/&gt;&lt;wsp:rsid wsp:val=&quot;00040C2B&quot;/&gt;&lt;wsp:rsid wsp:val=&quot;000411DE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44A&quot;/&gt;&lt;wsp:rsid wsp:val=&quot;000424FC&quot;/&gt;&lt;wsp:rsid wsp:val=&quot;00042567&quot;/&gt;&lt;wsp:rsid wsp:val=&quot;00042693&quot;/&gt;&lt;wsp:rsid wsp:val=&quot;00042A37&quot;/&gt;&lt;wsp:rsid wsp:val=&quot;00042ECA&quot;/&gt;&lt;wsp:rsid wsp:val=&quot;00043003&quot;/&gt;&lt;wsp:rsid wsp:val=&quot;000430AC&quot;/&gt;&lt;wsp:rsid wsp:val=&quot;000433FA&quot;/&gt;&lt;wsp:rsid wsp:val=&quot;000434B1&quot;/&gt;&lt;wsp:rsid wsp:val=&quot;00043578&quot;/&gt;&lt;wsp:rsid wsp:val=&quot;00043619&quot;/&gt;&lt;wsp:rsid wsp:val=&quot;00043A5E&quot;/&gt;&lt;wsp:rsid wsp:val=&quot;00043AF9&quot;/&gt;&lt;wsp:rsid wsp:val=&quot;00043C64&quot;/&gt;&lt;wsp:rsid wsp:val=&quot;00043D08&quot;/&gt;&lt;wsp:rsid wsp:val=&quot;00043FAD&quot;/&gt;&lt;wsp:rsid wsp:val=&quot;000445C5&quot;/&gt;&lt;wsp:rsid wsp:val=&quot;000447FD&quot;/&gt;&lt;wsp:rsid wsp:val=&quot;00044967&quot;/&gt;&lt;wsp:rsid wsp:val=&quot;000449D0&quot;/&gt;&lt;wsp:rsid wsp:val=&quot;000449FE&quot;/&gt;&lt;wsp:rsid wsp:val=&quot;0004536A&quot;/&gt;&lt;wsp:rsid wsp:val=&quot;000454BB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9D&quot;/&gt;&lt;wsp:rsid wsp:val=&quot;00046657&quot;/&gt;&lt;wsp:rsid wsp:val=&quot;00046741&quot;/&gt;&lt;wsp:rsid wsp:val=&quot;00046817&quot;/&gt;&lt;wsp:rsid wsp:val=&quot;00046A46&quot;/&gt;&lt;wsp:rsid wsp:val=&quot;00046A72&quot;/&gt;&lt;wsp:rsid wsp:val=&quot;00046F19&quot;/&gt;&lt;wsp:rsid wsp:val=&quot;00047220&quot;/&gt;&lt;wsp:rsid wsp:val=&quot;000478CE&quot;/&gt;&lt;wsp:rsid wsp:val=&quot;000478FC&quot;/&gt;&lt;wsp:rsid wsp:val=&quot;0004796D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A50&quot;/&gt;&lt;wsp:rsid wsp:val=&quot;00050D19&quot;/&gt;&lt;wsp:rsid wsp:val=&quot;00050D40&quot;/&gt;&lt;wsp:rsid wsp:val=&quot;00050EB2&quot;/&gt;&lt;wsp:rsid wsp:val=&quot;00051232&quot;/&gt;&lt;wsp:rsid wsp:val=&quot;00051366&quot;/&gt;&lt;wsp:rsid wsp:val=&quot;00051696&quot;/&gt;&lt;wsp:rsid wsp:val=&quot;000518AE&quot;/&gt;&lt;wsp:rsid wsp:val=&quot;00051AA8&quot;/&gt;&lt;wsp:rsid wsp:val=&quot;00051B20&quot;/&gt;&lt;wsp:rsid wsp:val=&quot;00051C90&quot;/&gt;&lt;wsp:rsid wsp:val=&quot;00051DC9&quot;/&gt;&lt;wsp:rsid wsp:val=&quot;00051EFC&quot;/&gt;&lt;wsp:rsid wsp:val=&quot;000521D7&quot;/&gt;&lt;wsp:rsid wsp:val=&quot;0005242C&quot;/&gt;&lt;wsp:rsid wsp:val=&quot;000524F6&quot;/&gt;&lt;wsp:rsid wsp:val=&quot;00052519&quot;/&gt;&lt;wsp:rsid wsp:val=&quot;000526E1&quot;/&gt;&lt;wsp:rsid wsp:val=&quot;0005289B&quot;/&gt;&lt;wsp:rsid wsp:val=&quot;00052AEF&quot;/&gt;&lt;wsp:rsid wsp:val=&quot;00052BE2&quot;/&gt;&lt;wsp:rsid wsp:val=&quot;00052C36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715&quot;/&gt;&lt;wsp:rsid wsp:val=&quot;00055764&quot;/&gt;&lt;wsp:rsid wsp:val=&quot;00055B8B&quot;/&gt;&lt;wsp:rsid wsp:val=&quot;00055E65&quot;/&gt;&lt;wsp:rsid wsp:val=&quot;000562A6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D7&quot;/&gt;&lt;wsp:rsid wsp:val=&quot;00057764&quot;/&gt;&lt;wsp:rsid wsp:val=&quot;00057D72&quot;/&gt;&lt;wsp:rsid wsp:val=&quot;00057E28&quot;/&gt;&lt;wsp:rsid wsp:val=&quot;00057FAA&quot;/&gt;&lt;wsp:rsid wsp:val=&quot;000600B4&quot;/&gt;&lt;wsp:rsid wsp:val=&quot;00060193&quot;/&gt;&lt;wsp:rsid wsp:val=&quot;00060570&quot;/&gt;&lt;wsp:rsid wsp:val=&quot;0006067F&quot;/&gt;&lt;wsp:rsid wsp:val=&quot;000606B9&quot;/&gt;&lt;wsp:rsid wsp:val=&quot;00060DD6&quot;/&gt;&lt;wsp:rsid wsp:val=&quot;00060EE8&quot;/&gt;&lt;wsp:rsid wsp:val=&quot;0006131F&quot;/&gt;&lt;wsp:rsid wsp:val=&quot;00061550&quot;/&gt;&lt;wsp:rsid wsp:val=&quot;000617B1&quot;/&gt;&lt;wsp:rsid wsp:val=&quot;00061BC7&quot;/&gt;&lt;wsp:rsid wsp:val=&quot;00061CEC&quot;/&gt;&lt;wsp:rsid wsp:val=&quot;00061D21&quot;/&gt;&lt;wsp:rsid wsp:val=&quot;00062285&quot;/&gt;&lt;wsp:rsid wsp:val=&quot;00062476&quot;/&gt;&lt;wsp:rsid wsp:val=&quot;00062950&quot;/&gt;&lt;wsp:rsid wsp:val=&quot;0006298A&quot;/&gt;&lt;wsp:rsid wsp:val=&quot;00062B1A&quot;/&gt;&lt;wsp:rsid wsp:val=&quot;00062DCB&quot;/&gt;&lt;wsp:rsid wsp:val=&quot;000631C8&quot;/&gt;&lt;wsp:rsid wsp:val=&quot;000637C4&quot;/&gt;&lt;wsp:rsid wsp:val=&quot;00063899&quot;/&gt;&lt;wsp:rsid wsp:val=&quot;000639DE&quot;/&gt;&lt;wsp:rsid wsp:val=&quot;00063A9D&quot;/&gt;&lt;wsp:rsid wsp:val=&quot;00063B50&quot;/&gt;&lt;wsp:rsid wsp:val=&quot;00063DDE&quot;/&gt;&lt;wsp:rsid wsp:val=&quot;00063EBF&quot;/&gt;&lt;wsp:rsid wsp:val=&quot;00063F69&quot;/&gt;&lt;wsp:rsid wsp:val=&quot;000640FE&quot;/&gt;&lt;wsp:rsid wsp:val=&quot;0006436A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458&quot;/&gt;&lt;wsp:rsid wsp:val=&quot;00066836&quot;/&gt;&lt;wsp:rsid wsp:val=&quot;00066A22&quot;/&gt;&lt;wsp:rsid wsp:val=&quot;00066CFE&quot;/&gt;&lt;wsp:rsid wsp:val=&quot;000671D5&quot;/&gt;&lt;wsp:rsid wsp:val=&quot;000672C9&quot;/&gt;&lt;wsp:rsid wsp:val=&quot;0006755A&quot;/&gt;&lt;wsp:rsid wsp:val=&quot;00067A6B&quot;/&gt;&lt;wsp:rsid wsp:val=&quot;00067EE6&quot;/&gt;&lt;wsp:rsid wsp:val=&quot;00067FC0&quot;/&gt;&lt;wsp:rsid wsp:val=&quot;0007012F&quot;/&gt;&lt;wsp:rsid wsp:val=&quot;00070295&quot;/&gt;&lt;wsp:rsid wsp:val=&quot;000707EC&quot;/&gt;&lt;wsp:rsid wsp:val=&quot;00070A13&quot;/&gt;&lt;wsp:rsid wsp:val=&quot;00070D54&quot;/&gt;&lt;wsp:rsid wsp:val=&quot;00071477&quot;/&gt;&lt;wsp:rsid wsp:val=&quot;0007161C&quot;/&gt;&lt;wsp:rsid wsp:val=&quot;00071694&quot;/&gt;&lt;wsp:rsid wsp:val=&quot;00071701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970&quot;/&gt;&lt;wsp:rsid wsp:val=&quot;000729E1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50F&quot;/&gt;&lt;wsp:rsid wsp:val=&quot;0007394F&quot;/&gt;&lt;wsp:rsid wsp:val=&quot;00073A62&quot;/&gt;&lt;wsp:rsid wsp:val=&quot;00073F00&quot;/&gt;&lt;wsp:rsid wsp:val=&quot;00073F4B&quot;/&gt;&lt;wsp:rsid wsp:val=&quot;00074076&quot;/&gt;&lt;wsp:rsid wsp:val=&quot;00074150&quot;/&gt;&lt;wsp:rsid wsp:val=&quot;000742E5&quot;/&gt;&lt;wsp:rsid wsp:val=&quot;00074326&quot;/&gt;&lt;wsp:rsid wsp:val=&quot;000744F8&quot;/&gt;&lt;wsp:rsid wsp:val=&quot;0007455F&quot;/&gt;&lt;wsp:rsid wsp:val=&quot;00074A2B&quot;/&gt;&lt;wsp:rsid wsp:val=&quot;000750AC&quot;/&gt;&lt;wsp:rsid wsp:val=&quot;00075466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A3B&quot;/&gt;&lt;wsp:rsid wsp:val=&quot;00076C93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600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7A&quot;/&gt;&lt;wsp:rsid wsp:val=&quot;00082362&quot;/&gt;&lt;wsp:rsid wsp:val=&quot;000823E1&quot;/&gt;&lt;wsp:rsid wsp:val=&quot;00082943&quot;/&gt;&lt;wsp:rsid wsp:val=&quot;000829CA&quot;/&gt;&lt;wsp:rsid wsp:val=&quot;00082E80&quot;/&gt;&lt;wsp:rsid wsp:val=&quot;00083170&quot;/&gt;&lt;wsp:rsid wsp:val=&quot;00083197&quot;/&gt;&lt;wsp:rsid wsp:val=&quot;000833BD&quot;/&gt;&lt;wsp:rsid wsp:val=&quot;00083452&quot;/&gt;&lt;wsp:rsid wsp:val=&quot;0008365D&quot;/&gt;&lt;wsp:rsid wsp:val=&quot;00083761&quot;/&gt;&lt;wsp:rsid wsp:val=&quot;0008378C&quot;/&gt;&lt;wsp:rsid wsp:val=&quot;00083851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5D5&quot;/&gt;&lt;wsp:rsid wsp:val=&quot;00084700&quot;/&gt;&lt;wsp:rsid wsp:val=&quot;00084B6D&quot;/&gt;&lt;wsp:rsid wsp:val=&quot;00085392&quot;/&gt;&lt;wsp:rsid wsp:val=&quot;00085611&quot;/&gt;&lt;wsp:rsid wsp:val=&quot;00085AC8&quot;/&gt;&lt;wsp:rsid wsp:val=&quot;00085B87&quot;/&gt;&lt;wsp:rsid wsp:val=&quot;000862A2&quot;/&gt;&lt;wsp:rsid wsp:val=&quot;00086326&quot;/&gt;&lt;wsp:rsid wsp:val=&quot;000863CC&quot;/&gt;&lt;wsp:rsid wsp:val=&quot;000863ED&quot;/&gt;&lt;wsp:rsid wsp:val=&quot;00086421&quot;/&gt;&lt;wsp:rsid wsp:val=&quot;0008656C&quot;/&gt;&lt;wsp:rsid wsp:val=&quot;0008660D&quot;/&gt;&lt;wsp:rsid wsp:val=&quot;00086DAB&quot;/&gt;&lt;wsp:rsid wsp:val=&quot;00086E43&quot;/&gt;&lt;wsp:rsid wsp:val=&quot;00087010&quot;/&gt;&lt;wsp:rsid wsp:val=&quot;000871D5&quot;/&gt;&lt;wsp:rsid wsp:val=&quot;000873F6&quot;/&gt;&lt;wsp:rsid wsp:val=&quot;00087716&quot;/&gt;&lt;wsp:rsid wsp:val=&quot;000877E1&quot;/&gt;&lt;wsp:rsid wsp:val=&quot;00087DAB&quot;/&gt;&lt;wsp:rsid wsp:val=&quot;0009020D&quot;/&gt;&lt;wsp:rsid wsp:val=&quot;00090333&quot;/&gt;&lt;wsp:rsid wsp:val=&quot;00090446&quot;/&gt;&lt;wsp:rsid wsp:val=&quot;00090555&quot;/&gt;&lt;wsp:rsid wsp:val=&quot;0009090B&quot;/&gt;&lt;wsp:rsid wsp:val=&quot;00090919&quot;/&gt;&lt;wsp:rsid wsp:val=&quot;00090968&quot;/&gt;&lt;wsp:rsid wsp:val=&quot;00090A16&quot;/&gt;&lt;wsp:rsid wsp:val=&quot;00090B3C&quot;/&gt;&lt;wsp:rsid wsp:val=&quot;00090DCA&quot;/&gt;&lt;wsp:rsid wsp:val=&quot;000910D0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260&quot;/&gt;&lt;wsp:rsid wsp:val=&quot;00092386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D27&quot;/&gt;&lt;wsp:rsid wsp:val=&quot;00092FFD&quot;/&gt;&lt;wsp:rsid wsp:val=&quot;00093081&quot;/&gt;&lt;wsp:rsid wsp:val=&quot;0009328C&quot;/&gt;&lt;wsp:rsid wsp:val=&quot;0009395D&quot;/&gt;&lt;wsp:rsid wsp:val=&quot;00093A11&quot;/&gt;&lt;wsp:rsid wsp:val=&quot;00093D36&quot;/&gt;&lt;wsp:rsid wsp:val=&quot;0009400A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F4&quot;/&gt;&lt;wsp:rsid wsp:val=&quot;00094C2D&quot;/&gt;&lt;wsp:rsid wsp:val=&quot;00094CAA&quot;/&gt;&lt;wsp:rsid wsp:val=&quot;00094D75&quot;/&gt;&lt;wsp:rsid wsp:val=&quot;000952C9&quot;/&gt;&lt;wsp:rsid wsp:val=&quot;000952E9&quot;/&gt;&lt;wsp:rsid wsp:val=&quot;0009543D&quot;/&gt;&lt;wsp:rsid wsp:val=&quot;0009552E&quot;/&gt;&lt;wsp:rsid wsp:val=&quot;00095BD5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B3D&quot;/&gt;&lt;wsp:rsid wsp:val=&quot;00096D85&quot;/&gt;&lt;wsp:rsid wsp:val=&quot;00096F6F&quot;/&gt;&lt;wsp:rsid wsp:val=&quot;00097016&quot;/&gt;&lt;wsp:rsid wsp:val=&quot;00097133&quot;/&gt;&lt;wsp:rsid wsp:val=&quot;000971C0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CE7&quot;/&gt;&lt;wsp:rsid wsp:val=&quot;000A2D1E&quot;/&gt;&lt;wsp:rsid wsp:val=&quot;000A322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8D&quot;/&gt;&lt;wsp:rsid wsp:val=&quot;000A42D4&quot;/&gt;&lt;wsp:rsid wsp:val=&quot;000A4331&quot;/&gt;&lt;wsp:rsid wsp:val=&quot;000A4418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814&quot;/&gt;&lt;wsp:rsid wsp:val=&quot;000A6ABA&quot;/&gt;&lt;wsp:rsid wsp:val=&quot;000A6B78&quot;/&gt;&lt;wsp:rsid wsp:val=&quot;000A6C15&quot;/&gt;&lt;wsp:rsid wsp:val=&quot;000A6FDB&quot;/&gt;&lt;wsp:rsid wsp:val=&quot;000A7109&quot;/&gt;&lt;wsp:rsid wsp:val=&quot;000A7253&quot;/&gt;&lt;wsp:rsid wsp:val=&quot;000A731B&quot;/&gt;&lt;wsp:rsid wsp:val=&quot;000A73FF&quot;/&gt;&lt;wsp:rsid wsp:val=&quot;000A7754&quot;/&gt;&lt;wsp:rsid wsp:val=&quot;000A7C4F&quot;/&gt;&lt;wsp:rsid wsp:val=&quot;000A7ED1&quot;/&gt;&lt;wsp:rsid wsp:val=&quot;000B033E&quot;/&gt;&lt;wsp:rsid wsp:val=&quot;000B0436&quot;/&gt;&lt;wsp:rsid wsp:val=&quot;000B0857&quot;/&gt;&lt;wsp:rsid wsp:val=&quot;000B0E9E&quot;/&gt;&lt;wsp:rsid wsp:val=&quot;000B1449&quot;/&gt;&lt;wsp:rsid wsp:val=&quot;000B16E6&quot;/&gt;&lt;wsp:rsid wsp:val=&quot;000B180E&quot;/&gt;&lt;wsp:rsid wsp:val=&quot;000B1947&quot;/&gt;&lt;wsp:rsid wsp:val=&quot;000B19B8&quot;/&gt;&lt;wsp:rsid wsp:val=&quot;000B19E5&quot;/&gt;&lt;wsp:rsid wsp:val=&quot;000B1B64&quot;/&gt;&lt;wsp:rsid wsp:val=&quot;000B1BED&quot;/&gt;&lt;wsp:rsid wsp:val=&quot;000B223B&quot;/&gt;&lt;wsp:rsid wsp:val=&quot;000B22ED&quot;/&gt;&lt;wsp:rsid wsp:val=&quot;000B249C&quot;/&gt;&lt;wsp:rsid wsp:val=&quot;000B280A&quot;/&gt;&lt;wsp:rsid wsp:val=&quot;000B2B1C&quot;/&gt;&lt;wsp:rsid wsp:val=&quot;000B2B27&quot;/&gt;&lt;wsp:rsid wsp:val=&quot;000B2D3C&quot;/&gt;&lt;wsp:rsid wsp:val=&quot;000B2EC5&quot;/&gt;&lt;wsp:rsid wsp:val=&quot;000B2EF3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408&quot;/&gt;&lt;wsp:rsid wsp:val=&quot;000B44E9&quot;/&gt;&lt;wsp:rsid wsp:val=&quot;000B4B0E&quot;/&gt;&lt;wsp:rsid wsp:val=&quot;000B4B1F&quot;/&gt;&lt;wsp:rsid wsp:val=&quot;000B4B9E&quot;/&gt;&lt;wsp:rsid wsp:val=&quot;000B4C4B&quot;/&gt;&lt;wsp:rsid wsp:val=&quot;000B4C5F&quot;/&gt;&lt;wsp:rsid wsp:val=&quot;000B4E76&quot;/&gt;&lt;wsp:rsid wsp:val=&quot;000B51A9&quot;/&gt;&lt;wsp:rsid wsp:val=&quot;000B51E5&quot;/&gt;&lt;wsp:rsid wsp:val=&quot;000B53FA&quot;/&gt;&lt;wsp:rsid wsp:val=&quot;000B5507&quot;/&gt;&lt;wsp:rsid wsp:val=&quot;000B5B49&quot;/&gt;&lt;wsp:rsid wsp:val=&quot;000B5C48&quot;/&gt;&lt;wsp:rsid wsp:val=&quot;000B5C68&quot;/&gt;&lt;wsp:rsid wsp:val=&quot;000B5E56&quot;/&gt;&lt;wsp:rsid wsp:val=&quot;000B614B&quot;/&gt;&lt;wsp:rsid wsp:val=&quot;000B6182&quot;/&gt;&lt;wsp:rsid wsp:val=&quot;000B6452&quot;/&gt;&lt;wsp:rsid wsp:val=&quot;000B6508&quot;/&gt;&lt;wsp:rsid wsp:val=&quot;000B66F1&quot;/&gt;&lt;wsp:rsid wsp:val=&quot;000B673D&quot;/&gt;&lt;wsp:rsid wsp:val=&quot;000B69B2&quot;/&gt;&lt;wsp:rsid wsp:val=&quot;000B6A17&quot;/&gt;&lt;wsp:rsid wsp:val=&quot;000B6E17&quot;/&gt;&lt;wsp:rsid wsp:val=&quot;000B6E8A&quot;/&gt;&lt;wsp:rsid wsp:val=&quot;000B6F73&quot;/&gt;&lt;wsp:rsid wsp:val=&quot;000B7196&quot;/&gt;&lt;wsp:rsid wsp:val=&quot;000B730A&quot;/&gt;&lt;wsp:rsid wsp:val=&quot;000B7664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50B&quot;/&gt;&lt;wsp:rsid wsp:val=&quot;000C0696&quot;/&gt;&lt;wsp:rsid wsp:val=&quot;000C09F5&quot;/&gt;&lt;wsp:rsid wsp:val=&quot;000C0A62&quot;/&gt;&lt;wsp:rsid wsp:val=&quot;000C0C75&quot;/&gt;&lt;wsp:rsid wsp:val=&quot;000C0D06&quot;/&gt;&lt;wsp:rsid wsp:val=&quot;000C0E88&quot;/&gt;&lt;wsp:rsid wsp:val=&quot;000C11B1&quot;/&gt;&lt;wsp:rsid wsp:val=&quot;000C1334&quot;/&gt;&lt;wsp:rsid wsp:val=&quot;000C197F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21&quot;/&gt;&lt;wsp:rsid wsp:val=&quot;000C3A53&quot;/&gt;&lt;wsp:rsid wsp:val=&quot;000C3AF6&quot;/&gt;&lt;wsp:rsid wsp:val=&quot;000C3D33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9AD&quot;/&gt;&lt;wsp:rsid wsp:val=&quot;000C4BB5&quot;/&gt;&lt;wsp:rsid wsp:val=&quot;000C4D68&quot;/&gt;&lt;wsp:rsid wsp:val=&quot;000C4ED1&quot;/&gt;&lt;wsp:rsid wsp:val=&quot;000C53E1&quot;/&gt;&lt;wsp:rsid wsp:val=&quot;000C5429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9E&quot;/&gt;&lt;wsp:rsid wsp:val=&quot;000C6766&quot;/&gt;&lt;wsp:rsid wsp:val=&quot;000C6959&quot;/&gt;&lt;wsp:rsid wsp:val=&quot;000C7225&quot;/&gt;&lt;wsp:rsid wsp:val=&quot;000C762B&quot;/&gt;&lt;wsp:rsid wsp:val=&quot;000C76E1&quot;/&gt;&lt;wsp:rsid wsp:val=&quot;000C7B5E&quot;/&gt;&lt;wsp:rsid wsp:val=&quot;000C7EA4&quot;/&gt;&lt;wsp:rsid wsp:val=&quot;000C7EB0&quot;/&gt;&lt;wsp:rsid wsp:val=&quot;000C7EC8&quot;/&gt;&lt;wsp:rsid wsp:val=&quot;000C7F91&quot;/&gt;&lt;wsp:rsid wsp:val=&quot;000D0765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A41&quot;/&gt;&lt;wsp:rsid wsp:val=&quot;000D1A94&quot;/&gt;&lt;wsp:rsid wsp:val=&quot;000D1C78&quot;/&gt;&lt;wsp:rsid wsp:val=&quot;000D1CCF&quot;/&gt;&lt;wsp:rsid wsp:val=&quot;000D1DD3&quot;/&gt;&lt;wsp:rsid wsp:val=&quot;000D1FE3&quot;/&gt;&lt;wsp:rsid wsp:val=&quot;000D229E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E2&quot;/&gt;&lt;wsp:rsid wsp:val=&quot;000D4E95&quot;/&gt;&lt;wsp:rsid wsp:val=&quot;000D4E98&quot;/&gt;&lt;wsp:rsid wsp:val=&quot;000D5020&quot;/&gt;&lt;wsp:rsid wsp:val=&quot;000D56C3&quot;/&gt;&lt;wsp:rsid wsp:val=&quot;000D5738&quot;/&gt;&lt;wsp:rsid wsp:val=&quot;000D5B79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89A&quot;/&gt;&lt;wsp:rsid wsp:val=&quot;000D797A&quot;/&gt;&lt;wsp:rsid wsp:val=&quot;000D7F40&quot;/&gt;&lt;wsp:rsid wsp:val=&quot;000E0095&quot;/&gt;&lt;wsp:rsid wsp:val=&quot;000E018E&quot;/&gt;&lt;wsp:rsid wsp:val=&quot;000E01B5&quot;/&gt;&lt;wsp:rsid wsp:val=&quot;000E032C&quot;/&gt;&lt;wsp:rsid wsp:val=&quot;000E04A1&quot;/&gt;&lt;wsp:rsid wsp:val=&quot;000E0802&quot;/&gt;&lt;wsp:rsid wsp:val=&quot;000E080F&quot;/&gt;&lt;wsp:rsid wsp:val=&quot;000E0833&quot;/&gt;&lt;wsp:rsid wsp:val=&quot;000E0949&quot;/&gt;&lt;wsp:rsid wsp:val=&quot;000E09FC&quot;/&gt;&lt;wsp:rsid wsp:val=&quot;000E0BF7&quot;/&gt;&lt;wsp:rsid wsp:val=&quot;000E0DD3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941&quot;/&gt;&lt;wsp:rsid wsp:val=&quot;000E1A7A&quot;/&gt;&lt;wsp:rsid wsp:val=&quot;000E1B8B&quot;/&gt;&lt;wsp:rsid wsp:val=&quot;000E1FC4&quot;/&gt;&lt;wsp:rsid wsp:val=&quot;000E1FE7&quot;/&gt;&lt;wsp:rsid wsp:val=&quot;000E2014&quot;/&gt;&lt;wsp:rsid wsp:val=&quot;000E2052&quot;/&gt;&lt;wsp:rsid wsp:val=&quot;000E23EE&quot;/&gt;&lt;wsp:rsid wsp:val=&quot;000E2407&quot;/&gt;&lt;wsp:rsid wsp:val=&quot;000E2433&quot;/&gt;&lt;wsp:rsid wsp:val=&quot;000E2608&quot;/&gt;&lt;wsp:rsid wsp:val=&quot;000E2743&quot;/&gt;&lt;wsp:rsid wsp:val=&quot;000E28B6&quot;/&gt;&lt;wsp:rsid wsp:val=&quot;000E2D52&quot;/&gt;&lt;wsp:rsid wsp:val=&quot;000E2D54&quot;/&gt;&lt;wsp:rsid wsp:val=&quot;000E309C&quot;/&gt;&lt;wsp:rsid wsp:val=&quot;000E34C2&quot;/&gt;&lt;wsp:rsid wsp:val=&quot;000E3677&quot;/&gt;&lt;wsp:rsid wsp:val=&quot;000E36E3&quot;/&gt;&lt;wsp:rsid wsp:val=&quot;000E3A59&quot;/&gt;&lt;wsp:rsid wsp:val=&quot;000E3D89&quot;/&gt;&lt;wsp:rsid wsp:val=&quot;000E3DE0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85&quot;/&gt;&lt;wsp:rsid wsp:val=&quot;000E4CA2&quot;/&gt;&lt;wsp:rsid wsp:val=&quot;000E4DAA&quot;/&gt;&lt;wsp:rsid wsp:val=&quot;000E51ED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F3&quot;/&gt;&lt;wsp:rsid wsp:val=&quot;000E750F&quot;/&gt;&lt;wsp:rsid wsp:val=&quot;000E7D5C&quot;/&gt;&lt;wsp:rsid wsp:val=&quot;000E7E1F&quot;/&gt;&lt;wsp:rsid wsp:val=&quot;000F0388&quot;/&gt;&lt;wsp:rsid wsp:val=&quot;000F0389&quot;/&gt;&lt;wsp:rsid wsp:val=&quot;000F04D5&quot;/&gt;&lt;wsp:rsid wsp:val=&quot;000F0952&quot;/&gt;&lt;wsp:rsid wsp:val=&quot;000F0D0B&quot;/&gt;&lt;wsp:rsid wsp:val=&quot;000F0E01&quot;/&gt;&lt;wsp:rsid wsp:val=&quot;000F1206&quot;/&gt;&lt;wsp:rsid wsp:val=&quot;000F1531&quot;/&gt;&lt;wsp:rsid wsp:val=&quot;000F15F8&quot;/&gt;&lt;wsp:rsid wsp:val=&quot;000F1674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33FC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83B&quot;/&gt;&lt;wsp:rsid wsp:val=&quot;000F5879&quot;/&gt;&lt;wsp:rsid wsp:val=&quot;000F5980&quot;/&gt;&lt;wsp:rsid wsp:val=&quot;000F5D62&quot;/&gt;&lt;wsp:rsid wsp:val=&quot;000F6396&quot;/&gt;&lt;wsp:rsid wsp:val=&quot;000F6BCC&quot;/&gt;&lt;wsp:rsid wsp:val=&quot;000F7143&quot;/&gt;&lt;wsp:rsid wsp:val=&quot;000F7256&quot;/&gt;&lt;wsp:rsid wsp:val=&quot;000F7656&quot;/&gt;&lt;wsp:rsid wsp:val=&quot;000F797D&quot;/&gt;&lt;wsp:rsid wsp:val=&quot;000F7C85&quot;/&gt;&lt;wsp:rsid wsp:val=&quot;000F7DF4&quot;/&gt;&lt;wsp:rsid wsp:val=&quot;000F7E73&quot;/&gt;&lt;wsp:rsid wsp:val=&quot;00100269&quot;/&gt;&lt;wsp:rsid wsp:val=&quot;001004B6&quot;/&gt;&lt;wsp:rsid wsp:val=&quot;00100579&quot;/&gt;&lt;wsp:rsid wsp:val=&quot;00100819&quot;/&gt;&lt;wsp:rsid wsp:val=&quot;00100862&quot;/&gt;&lt;wsp:rsid wsp:val=&quot;001009AE&quot;/&gt;&lt;wsp:rsid wsp:val=&quot;00100DA8&quot;/&gt;&lt;wsp:rsid wsp:val=&quot;001010BF&quot;/&gt;&lt;wsp:rsid wsp:val=&quot;001013E9&quot;/&gt;&lt;wsp:rsid wsp:val=&quot;00101455&quot;/&gt;&lt;wsp:rsid wsp:val=&quot;00101793&quot;/&gt;&lt;wsp:rsid wsp:val=&quot;00101844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DC&quot;/&gt;&lt;wsp:rsid wsp:val=&quot;001048A1&quot;/&gt;&lt;wsp:rsid wsp:val=&quot;00104BA8&quot;/&gt;&lt;wsp:rsid wsp:val=&quot;00104E5D&quot;/&gt;&lt;wsp:rsid wsp:val=&quot;001051C2&quot;/&gt;&lt;wsp:rsid wsp:val=&quot;00105252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311&quot;/&gt;&lt;wsp:rsid wsp:val=&quot;00114557&quot;/&gt;&lt;wsp:rsid wsp:val=&quot;00114688&quot;/&gt;&lt;wsp:rsid wsp:val=&quot;001148E6&quot;/&gt;&lt;wsp:rsid wsp:val=&quot;00114D9E&quot;/&gt;&lt;wsp:rsid wsp:val=&quot;00115115&quot;/&gt;&lt;wsp:rsid wsp:val=&quot;0011522C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146&quot;/&gt;&lt;wsp:rsid wsp:val=&quot;001174C3&quot;/&gt;&lt;wsp:rsid wsp:val=&quot;00117809&quot;/&gt;&lt;wsp:rsid wsp:val=&quot;00117AA3&quot;/&gt;&lt;wsp:rsid wsp:val=&quot;00120185&quot;/&gt;&lt;wsp:rsid wsp:val=&quot;001204DD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2145&quot;/&gt;&lt;wsp:rsid wsp:val=&quot;00122177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32F6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0C2&quot;/&gt;&lt;wsp:rsid wsp:val=&quot;001257A5&quot;/&gt;&lt;wsp:rsid wsp:val=&quot;00125930&quot;/&gt;&lt;wsp:rsid wsp:val=&quot;00125B16&quot;/&gt;&lt;wsp:rsid wsp:val=&quot;00125C80&quot;/&gt;&lt;wsp:rsid wsp:val=&quot;00125E66&quot;/&gt;&lt;wsp:rsid wsp:val=&quot;00125F34&quot;/&gt;&lt;wsp:rsid wsp:val=&quot;001260E6&quot;/&gt;&lt;wsp:rsid wsp:val=&quot;00126161&quot;/&gt;&lt;wsp:rsid wsp:val=&quot;001266F5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41B&quot;/&gt;&lt;wsp:rsid wsp:val=&quot;001304EB&quot;/&gt;&lt;wsp:rsid wsp:val=&quot;001305F2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600&quot;/&gt;&lt;wsp:rsid wsp:val=&quot;001317E2&quot;/&gt;&lt;wsp:rsid wsp:val=&quot;0013183C&quot;/&gt;&lt;wsp:rsid wsp:val=&quot;00131F96&quot;/&gt;&lt;wsp:rsid wsp:val=&quot;00132297&quot;/&gt;&lt;wsp:rsid wsp:val=&quot;001324E9&quot;/&gt;&lt;wsp:rsid wsp:val=&quot;001325EE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41A4&quot;/&gt;&lt;wsp:rsid wsp:val=&quot;00134522&quot;/&gt;&lt;wsp:rsid wsp:val=&quot;00134523&quot;/&gt;&lt;wsp:rsid wsp:val=&quot;00134564&quot;/&gt;&lt;wsp:rsid wsp:val=&quot;001345A4&quot;/&gt;&lt;wsp:rsid wsp:val=&quot;001347EC&quot;/&gt;&lt;wsp:rsid wsp:val=&quot;0013480A&quot;/&gt;&lt;wsp:rsid wsp:val=&quot;00134F81&quot;/&gt;&lt;wsp:rsid wsp:val=&quot;0013511E&quot;/&gt;&lt;wsp:rsid wsp:val=&quot;001353E4&quot;/&gt;&lt;wsp:rsid wsp:val=&quot;00135637&quot;/&gt;&lt;wsp:rsid wsp:val=&quot;00135728&quot;/&gt;&lt;wsp:rsid wsp:val=&quot;0013598C&quot;/&gt;&lt;wsp:rsid wsp:val=&quot;00135D61&quot;/&gt;&lt;wsp:rsid wsp:val=&quot;00135F7A&quot;/&gt;&lt;wsp:rsid wsp:val=&quot;00135FF1&quot;/&gt;&lt;wsp:rsid wsp:val=&quot;00136061&quot;/&gt;&lt;wsp:rsid wsp:val=&quot;0013651F&quot;/&gt;&lt;wsp:rsid wsp:val=&quot;00136CD7&quot;/&gt;&lt;wsp:rsid wsp:val=&quot;00136D45&quot;/&gt;&lt;wsp:rsid wsp:val=&quot;00136DFA&quot;/&gt;&lt;wsp:rsid wsp:val=&quot;00137265&quot;/&gt;&lt;wsp:rsid wsp:val=&quot;001372C4&quot;/&gt;&lt;wsp:rsid wsp:val=&quot;001373AB&quot;/&gt;&lt;wsp:rsid wsp:val=&quot;00137661&quot;/&gt;&lt;wsp:rsid wsp:val=&quot;00137B4D&quot;/&gt;&lt;wsp:rsid wsp:val=&quot;00137F9A&quot;/&gt;&lt;wsp:rsid wsp:val=&quot;001407D4&quot;/&gt;&lt;wsp:rsid wsp:val=&quot;00140D8A&quot;/&gt;&lt;wsp:rsid wsp:val=&quot;0014118E&quot;/&gt;&lt;wsp:rsid wsp:val=&quot;001411B7&quot;/&gt;&lt;wsp:rsid wsp:val=&quot;001412A5&quot;/&gt;&lt;wsp:rsid wsp:val=&quot;0014165D&quot;/&gt;&lt;wsp:rsid wsp:val=&quot;00141786&quot;/&gt;&lt;wsp:rsid wsp:val=&quot;00141A79&quot;/&gt;&lt;wsp:rsid wsp:val=&quot;00141DDD&quot;/&gt;&lt;wsp:rsid wsp:val=&quot;00142075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C8A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408&quot;/&gt;&lt;wsp:rsid wsp:val=&quot;0014551A&quot;/&gt;&lt;wsp:rsid wsp:val=&quot;001458CD&quot;/&gt;&lt;wsp:rsid wsp:val=&quot;001458E1&quot;/&gt;&lt;wsp:rsid wsp:val=&quot;00145C56&quot;/&gt;&lt;wsp:rsid wsp:val=&quot;00145D4D&quot;/&gt;&lt;wsp:rsid wsp:val=&quot;00145E48&quot;/&gt;&lt;wsp:rsid wsp:val=&quot;00146228&quot;/&gt;&lt;wsp:rsid wsp:val=&quot;0014631C&quot;/&gt;&lt;wsp:rsid wsp:val=&quot;00146355&quot;/&gt;&lt;wsp:rsid wsp:val=&quot;0014636A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70D5&quot;/&gt;&lt;wsp:rsid wsp:val=&quot;001470F6&quot;/&gt;&lt;wsp:rsid wsp:val=&quot;0014724E&quot;/&gt;&lt;wsp:rsid wsp:val=&quot;00147321&quot;/&gt;&lt;wsp:rsid wsp:val=&quot;00147540&quot;/&gt;&lt;wsp:rsid wsp:val=&quot;00147A08&quot;/&gt;&lt;wsp:rsid wsp:val=&quot;00147A1F&quot;/&gt;&lt;wsp:rsid wsp:val=&quot;00147D70&quot;/&gt;&lt;wsp:rsid wsp:val=&quot;001500FF&quot;/&gt;&lt;wsp:rsid wsp:val=&quot;0015026A&quot;/&gt;&lt;wsp:rsid wsp:val=&quot;001504AC&quot;/&gt;&lt;wsp:rsid wsp:val=&quot;00150628&quot;/&gt;&lt;wsp:rsid wsp:val=&quot;00150A6B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D7&quot;/&gt;&lt;wsp:rsid wsp:val=&quot;00152F6A&quot;/&gt;&lt;wsp:rsid wsp:val=&quot;00152FD1&quot;/&gt;&lt;wsp:rsid wsp:val=&quot;0015319E&quot;/&gt;&lt;wsp:rsid wsp:val=&quot;0015326A&quot;/&gt;&lt;wsp:rsid wsp:val=&quot;001533D6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F0E&quot;/&gt;&lt;wsp:rsid wsp:val=&quot;00154F60&quot;/&gt;&lt;wsp:rsid wsp:val=&quot;00155126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605E&quot;/&gt;&lt;wsp:rsid wsp:val=&quot;001562FB&quot;/&gt;&lt;wsp:rsid wsp:val=&quot;001563E4&quot;/&gt;&lt;wsp:rsid wsp:val=&quot;00156A30&quot;/&gt;&lt;wsp:rsid wsp:val=&quot;00156B1D&quot;/&gt;&lt;wsp:rsid wsp:val=&quot;00156B69&quot;/&gt;&lt;wsp:rsid wsp:val=&quot;00156E83&quot;/&gt;&lt;wsp:rsid wsp:val=&quot;00157089&quot;/&gt;&lt;wsp:rsid wsp:val=&quot;001575CC&quot;/&gt;&lt;wsp:rsid wsp:val=&quot;001577C9&quot;/&gt;&lt;wsp:rsid wsp:val=&quot;00157B16&quot;/&gt;&lt;wsp:rsid wsp:val=&quot;00157C95&quot;/&gt;&lt;wsp:rsid wsp:val=&quot;00157CF3&quot;/&gt;&lt;wsp:rsid wsp:val=&quot;00157F47&quot;/&gt;&lt;wsp:rsid wsp:val=&quot;0016011D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87&quot;/&gt;&lt;wsp:rsid wsp:val=&quot;0016132F&quot;/&gt;&lt;wsp:rsid wsp:val=&quot;0016191F&quot;/&gt;&lt;wsp:rsid wsp:val=&quot;00161E60&quot;/&gt;&lt;wsp:rsid wsp:val=&quot;001620C3&quot;/&gt;&lt;wsp:rsid wsp:val=&quot;00162353&quot;/&gt;&lt;wsp:rsid wsp:val=&quot;00162354&quot;/&gt;&lt;wsp:rsid wsp:val=&quot;001624AC&quot;/&gt;&lt;wsp:rsid wsp:val=&quot;00162BFF&quot;/&gt;&lt;wsp:rsid wsp:val=&quot;00162E1F&quot;/&gt;&lt;wsp:rsid wsp:val=&quot;0016300B&quot;/&gt;&lt;wsp:rsid wsp:val=&quot;001630FD&quot;/&gt;&lt;wsp:rsid wsp:val=&quot;001631C5&quot;/&gt;&lt;wsp:rsid wsp:val=&quot;001637BF&quot;/&gt;&lt;wsp:rsid wsp:val=&quot;001638A9&quot;/&gt;&lt;wsp:rsid wsp:val=&quot;00163AA3&quot;/&gt;&lt;wsp:rsid wsp:val=&quot;00163B94&quot;/&gt;&lt;wsp:rsid wsp:val=&quot;00163E53&quot;/&gt;&lt;wsp:rsid wsp:val=&quot;0016421C&quot;/&gt;&lt;wsp:rsid wsp:val=&quot;0016456A&quot;/&gt;&lt;wsp:rsid wsp:val=&quot;0016469E&quot;/&gt;&lt;wsp:rsid wsp:val=&quot;0016471A&quot;/&gt;&lt;wsp:rsid wsp:val=&quot;00164881&quot;/&gt;&lt;wsp:rsid wsp:val=&quot;001648B8&quot;/&gt;&lt;wsp:rsid wsp:val=&quot;00164E6A&quot;/&gt;&lt;wsp:rsid wsp:val=&quot;00165089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403&quot;/&gt;&lt;wsp:rsid wsp:val=&quot;001665DA&quot;/&gt;&lt;wsp:rsid wsp:val=&quot;00166710&quot;/&gt;&lt;wsp:rsid wsp:val=&quot;00166B73&quot;/&gt;&lt;wsp:rsid wsp:val=&quot;00166CE7&quot;/&gt;&lt;wsp:rsid wsp:val=&quot;00166EA3&quot;/&gt;&lt;wsp:rsid wsp:val=&quot;00167153&quot;/&gt;&lt;wsp:rsid wsp:val=&quot;00167650&quot;/&gt;&lt;wsp:rsid wsp:val=&quot;00167AC3&quot;/&gt;&lt;wsp:rsid wsp:val=&quot;00167D4D&quot;/&gt;&lt;wsp:rsid wsp:val=&quot;00167F9F&quot;/&gt;&lt;wsp:rsid wsp:val=&quot;0017051F&quot;/&gt;&lt;wsp:rsid wsp:val=&quot;0017085F&quot;/&gt;&lt;wsp:rsid wsp:val=&quot;00170A70&quot;/&gt;&lt;wsp:rsid wsp:val=&quot;00170C31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921&quot;/&gt;&lt;wsp:rsid wsp:val=&quot;00173B43&quot;/&gt;&lt;wsp:rsid wsp:val=&quot;00173BA7&quot;/&gt;&lt;wsp:rsid wsp:val=&quot;00173CAB&quot;/&gt;&lt;wsp:rsid wsp:val=&quot;00173F4F&quot;/&gt;&lt;wsp:rsid wsp:val=&quot;00173F69&quot;/&gt;&lt;wsp:rsid wsp:val=&quot;00174362&quot;/&gt;&lt;wsp:rsid wsp:val=&quot;00174E9E&quot;/&gt;&lt;wsp:rsid wsp:val=&quot;00175098&quot;/&gt;&lt;wsp:rsid wsp:val=&quot;00175178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A0&quot;/&gt;&lt;wsp:rsid wsp:val=&quot;00176B06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F0&quot;/&gt;&lt;wsp:rsid wsp:val=&quot;00177B83&quot;/&gt;&lt;wsp:rsid wsp:val=&quot;00180109&quot;/&gt;&lt;wsp:rsid wsp:val=&quot;00180134&quot;/&gt;&lt;wsp:rsid wsp:val=&quot;001801E9&quot;/&gt;&lt;wsp:rsid wsp:val=&quot;0018028C&quot;/&gt;&lt;wsp:rsid wsp:val=&quot;00180680&quot;/&gt;&lt;wsp:rsid wsp:val=&quot;00180720&quot;/&gt;&lt;wsp:rsid wsp:val=&quot;00180D5C&quot;/&gt;&lt;wsp:rsid wsp:val=&quot;00181303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E1A&quot;/&gt;&lt;wsp:rsid wsp:val=&quot;00183E53&quot;/&gt;&lt;wsp:rsid wsp:val=&quot;00183E91&quot;/&gt;&lt;wsp:rsid wsp:val=&quot;001841B2&quot;/&gt;&lt;wsp:rsid wsp:val=&quot;00184327&quot;/&gt;&lt;wsp:rsid wsp:val=&quot;001843B8&quot;/&gt;&lt;wsp:rsid wsp:val=&quot;00184821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888&quot;/&gt;&lt;wsp:rsid wsp:val=&quot;00185D57&quot;/&gt;&lt;wsp:rsid wsp:val=&quot;00186350&quot;/&gt;&lt;wsp:rsid wsp:val=&quot;001864F6&quot;/&gt;&lt;wsp:rsid wsp:val=&quot;00186802&quot;/&gt;&lt;wsp:rsid wsp:val=&quot;001868AD&quot;/&gt;&lt;wsp:rsid wsp:val=&quot;00186955&quot;/&gt;&lt;wsp:rsid wsp:val=&quot;00186A5B&quot;/&gt;&lt;wsp:rsid wsp:val=&quot;00186FF9&quot;/&gt;&lt;wsp:rsid wsp:val=&quot;001871C1&quot;/&gt;&lt;wsp:rsid wsp:val=&quot;001874DA&quot;/&gt;&lt;wsp:rsid wsp:val=&quot;00187898&quot;/&gt;&lt;wsp:rsid wsp:val=&quot;00187A0E&quot;/&gt;&lt;wsp:rsid wsp:val=&quot;00187C27&quot;/&gt;&lt;wsp:rsid wsp:val=&quot;00190008&quot;/&gt;&lt;wsp:rsid wsp:val=&quot;0019032D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F5&quot;/&gt;&lt;wsp:rsid wsp:val=&quot;0019107D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E7B&quot;/&gt;&lt;wsp:rsid wsp:val=&quot;00191E91&quot;/&gt;&lt;wsp:rsid wsp:val=&quot;00191F14&quot;/&gt;&lt;wsp:rsid wsp:val=&quot;00192222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278&quot;/&gt;&lt;wsp:rsid wsp:val=&quot;001932CA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D05&quot;/&gt;&lt;wsp:rsid wsp:val=&quot;00193D7F&quot;/&gt;&lt;wsp:rsid wsp:val=&quot;00193DDD&quot;/&gt;&lt;wsp:rsid wsp:val=&quot;00193DFA&quot;/&gt;&lt;wsp:rsid wsp:val=&quot;0019419F&quot;/&gt;&lt;wsp:rsid wsp:val=&quot;0019428B&quot;/&gt;&lt;wsp:rsid wsp:val=&quot;001947BA&quot;/&gt;&lt;wsp:rsid wsp:val=&quot;001948F4&quot;/&gt;&lt;wsp:rsid wsp:val=&quot;00194D6E&quot;/&gt;&lt;wsp:rsid wsp:val=&quot;00194E3F&quot;/&gt;&lt;wsp:rsid wsp:val=&quot;00194FFA&quot;/&gt;&lt;wsp:rsid wsp:val=&quot;0019503D&quot;/&gt;&lt;wsp:rsid wsp:val=&quot;0019525F&quot;/&gt;&lt;wsp:rsid wsp:val=&quot;00195577&quot;/&gt;&lt;wsp:rsid wsp:val=&quot;0019580F&quot;/&gt;&lt;wsp:rsid wsp:val=&quot;0019581C&quot;/&gt;&lt;wsp:rsid wsp:val=&quot;00195931&quot;/&gt;&lt;wsp:rsid wsp:val=&quot;00195B54&quot;/&gt;&lt;wsp:rsid wsp:val=&quot;00195C73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922&quot;/&gt;&lt;wsp:rsid wsp:val=&quot;00196B8C&quot;/&gt;&lt;wsp:rsid wsp:val=&quot;00196BAD&quot;/&gt;&lt;wsp:rsid wsp:val=&quot;0019724A&quot;/&gt;&lt;wsp:rsid wsp:val=&quot;001973CB&quot;/&gt;&lt;wsp:rsid wsp:val=&quot;001975C3&quot;/&gt;&lt;wsp:rsid wsp:val=&quot;001976FD&quot;/&gt;&lt;wsp:rsid wsp:val=&quot;001978F3&quot;/&gt;&lt;wsp:rsid wsp:val=&quot;00197922&quot;/&gt;&lt;wsp:rsid wsp:val=&quot;0019795A&quot;/&gt;&lt;wsp:rsid wsp:val=&quot;00197A2B&quot;/&gt;&lt;wsp:rsid wsp:val=&quot;00197B85&quot;/&gt;&lt;wsp:rsid wsp:val=&quot;001A0198&quot;/&gt;&lt;wsp:rsid wsp:val=&quot;001A01EE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10D7&quot;/&gt;&lt;wsp:rsid wsp:val=&quot;001A1142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800&quot;/&gt;&lt;wsp:rsid wsp:val=&quot;001A2DA0&quot;/&gt;&lt;wsp:rsid wsp:val=&quot;001A2F9D&quot;/&gt;&lt;wsp:rsid wsp:val=&quot;001A3127&quot;/&gt;&lt;wsp:rsid wsp:val=&quot;001A329C&quot;/&gt;&lt;wsp:rsid wsp:val=&quot;001A364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94&quot;/&gt;&lt;wsp:rsid wsp:val=&quot;001A4833&quot;/&gt;&lt;wsp:rsid wsp:val=&quot;001A4C16&quot;/&gt;&lt;wsp:rsid wsp:val=&quot;001A4C4A&quot;/&gt;&lt;wsp:rsid wsp:val=&quot;001A4ED2&quot;/&gt;&lt;wsp:rsid wsp:val=&quot;001A50B6&quot;/&gt;&lt;wsp:rsid wsp:val=&quot;001A511C&quot;/&gt;&lt;wsp:rsid wsp:val=&quot;001A514C&quot;/&gt;&lt;wsp:rsid wsp:val=&quot;001A5490&quot;/&gt;&lt;wsp:rsid wsp:val=&quot;001A5695&quot;/&gt;&lt;wsp:rsid wsp:val=&quot;001A5A08&quot;/&gt;&lt;wsp:rsid wsp:val=&quot;001A5B99&quot;/&gt;&lt;wsp:rsid wsp:val=&quot;001A6192&quot;/&gt;&lt;wsp:rsid wsp:val=&quot;001A61D6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83B&quot;/&gt;&lt;wsp:rsid wsp:val=&quot;001B09B0&quot;/&gt;&lt;wsp:rsid wsp:val=&quot;001B0B09&quot;/&gt;&lt;wsp:rsid wsp:val=&quot;001B0B5A&quot;/&gt;&lt;wsp:rsid wsp:val=&quot;001B0C5E&quot;/&gt;&lt;wsp:rsid wsp:val=&quot;001B12AC&quot;/&gt;&lt;wsp:rsid wsp:val=&quot;001B147F&quot;/&gt;&lt;wsp:rsid wsp:val=&quot;001B17B0&quot;/&gt;&lt;wsp:rsid wsp:val=&quot;001B1981&quot;/&gt;&lt;wsp:rsid wsp:val=&quot;001B1A3D&quot;/&gt;&lt;wsp:rsid wsp:val=&quot;001B1B36&quot;/&gt;&lt;wsp:rsid wsp:val=&quot;001B1CC5&quot;/&gt;&lt;wsp:rsid wsp:val=&quot;001B1DDF&quot;/&gt;&lt;wsp:rsid wsp:val=&quot;001B1EC7&quot;/&gt;&lt;wsp:rsid wsp:val=&quot;001B1FA9&quot;/&gt;&lt;wsp:rsid wsp:val=&quot;001B2195&quot;/&gt;&lt;wsp:rsid wsp:val=&quot;001B21F7&quot;/&gt;&lt;wsp:rsid wsp:val=&quot;001B232D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F57&quot;/&gt;&lt;wsp:rsid wsp:val=&quot;001B30BF&quot;/&gt;&lt;wsp:rsid wsp:val=&quot;001B35FC&quot;/&gt;&lt;wsp:rsid wsp:val=&quot;001B388E&quot;/&gt;&lt;wsp:rsid wsp:val=&quot;001B3A79&quot;/&gt;&lt;wsp:rsid wsp:val=&quot;001B3B0A&quot;/&gt;&lt;wsp:rsid wsp:val=&quot;001B3EE7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8E1&quot;/&gt;&lt;wsp:rsid wsp:val=&quot;001B4CBE&quot;/&gt;&lt;wsp:rsid wsp:val=&quot;001B4FBF&quot;/&gt;&lt;wsp:rsid wsp:val=&quot;001B4FED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D9B&quot;/&gt;&lt;wsp:rsid wsp:val=&quot;001B5E4D&quot;/&gt;&lt;wsp:rsid wsp:val=&quot;001B6717&quot;/&gt;&lt;wsp:rsid wsp:val=&quot;001B679F&quot;/&gt;&lt;wsp:rsid wsp:val=&quot;001B67E3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30&quot;/&gt;&lt;wsp:rsid wsp:val=&quot;001B75CC&quot;/&gt;&lt;wsp:rsid wsp:val=&quot;001B7794&quot;/&gt;&lt;wsp:rsid wsp:val=&quot;001B7798&quot;/&gt;&lt;wsp:rsid wsp:val=&quot;001B78C6&quot;/&gt;&lt;wsp:rsid wsp:val=&quot;001B79AF&quot;/&gt;&lt;wsp:rsid wsp:val=&quot;001B7CE0&quot;/&gt;&lt;wsp:rsid wsp:val=&quot;001B7F78&quot;/&gt;&lt;wsp:rsid wsp:val=&quot;001B7FE9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77&quot;/&gt;&lt;wsp:rsid wsp:val=&quot;001C2BB9&quot;/&gt;&lt;wsp:rsid wsp:val=&quot;001C2C13&quot;/&gt;&lt;wsp:rsid wsp:val=&quot;001C31F9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73&quot;/&gt;&lt;wsp:rsid wsp:val=&quot;001C40AE&quot;/&gt;&lt;wsp:rsid wsp:val=&quot;001C458C&quot;/&gt;&lt;wsp:rsid wsp:val=&quot;001C4A65&quot;/&gt;&lt;wsp:rsid wsp:val=&quot;001C4EFF&quot;/&gt;&lt;wsp:rsid wsp:val=&quot;001C5689&quot;/&gt;&lt;wsp:rsid wsp:val=&quot;001C57BD&quot;/&gt;&lt;wsp:rsid wsp:val=&quot;001C5A0C&quot;/&gt;&lt;wsp:rsid wsp:val=&quot;001C5A9C&quot;/&gt;&lt;wsp:rsid wsp:val=&quot;001C5B17&quot;/&gt;&lt;wsp:rsid wsp:val=&quot;001C5C1D&quot;/&gt;&lt;wsp:rsid wsp:val=&quot;001C5C3C&quot;/&gt;&lt;wsp:rsid wsp:val=&quot;001C60ED&quot;/&gt;&lt;wsp:rsid wsp:val=&quot;001C62CC&quot;/&gt;&lt;wsp:rsid wsp:val=&quot;001C630F&quot;/&gt;&lt;wsp:rsid wsp:val=&quot;001C6507&quot;/&gt;&lt;wsp:rsid wsp:val=&quot;001C6573&quot;/&gt;&lt;wsp:rsid wsp:val=&quot;001C6802&quot;/&gt;&lt;wsp:rsid wsp:val=&quot;001C682A&quot;/&gt;&lt;wsp:rsid wsp:val=&quot;001C68CB&quot;/&gt;&lt;wsp:rsid wsp:val=&quot;001C69C1&quot;/&gt;&lt;wsp:rsid wsp:val=&quot;001C69FE&quot;/&gt;&lt;wsp:rsid wsp:val=&quot;001C6B74&quot;/&gt;&lt;wsp:rsid wsp:val=&quot;001C6E31&quot;/&gt;&lt;wsp:rsid wsp:val=&quot;001C7122&quot;/&gt;&lt;wsp:rsid wsp:val=&quot;001C712D&quot;/&gt;&lt;wsp:rsid wsp:val=&quot;001C71D0&quot;/&gt;&lt;wsp:rsid wsp:val=&quot;001C76C4&quot;/&gt;&lt;wsp:rsid wsp:val=&quot;001C7821&quot;/&gt;&lt;wsp:rsid wsp:val=&quot;001C78BB&quot;/&gt;&lt;wsp:rsid wsp:val=&quot;001C79F9&quot;/&gt;&lt;wsp:rsid wsp:val=&quot;001C7C52&quot;/&gt;&lt;wsp:rsid wsp:val=&quot;001D026B&quot;/&gt;&lt;wsp:rsid wsp:val=&quot;001D02C0&quot;/&gt;&lt;wsp:rsid wsp:val=&quot;001D045E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C18&quot;/&gt;&lt;wsp:rsid wsp:val=&quot;001D2F24&quot;/&gt;&lt;wsp:rsid wsp:val=&quot;001D2F88&quot;/&gt;&lt;wsp:rsid wsp:val=&quot;001D2FEA&quot;/&gt;&lt;wsp:rsid wsp:val=&quot;001D3447&quot;/&gt;&lt;wsp:rsid wsp:val=&quot;001D35E4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EE&quot;/&gt;&lt;wsp:rsid wsp:val=&quot;001D4A5A&quot;/&gt;&lt;wsp:rsid wsp:val=&quot;001D4BB5&quot;/&gt;&lt;wsp:rsid wsp:val=&quot;001D534B&quot;/&gt;&lt;wsp:rsid wsp:val=&quot;001D55F6&quot;/&gt;&lt;wsp:rsid wsp:val=&quot;001D576E&quot;/&gt;&lt;wsp:rsid wsp:val=&quot;001D5891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782&quot;/&gt;&lt;wsp:rsid wsp:val=&quot;001D799B&quot;/&gt;&lt;wsp:rsid wsp:val=&quot;001D7ABE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46&quot;/&gt;&lt;wsp:rsid wsp:val=&quot;001E194C&quot;/&gt;&lt;wsp:rsid wsp:val=&quot;001E196D&quot;/&gt;&lt;wsp:rsid wsp:val=&quot;001E1FF6&quot;/&gt;&lt;wsp:rsid wsp:val=&quot;001E206C&quot;/&gt;&lt;wsp:rsid wsp:val=&quot;001E246E&quot;/&gt;&lt;wsp:rsid wsp:val=&quot;001E2492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3A7&quot;/&gt;&lt;wsp:rsid wsp:val=&quot;001E35C3&quot;/&gt;&lt;wsp:rsid wsp:val=&quot;001E3ABA&quot;/&gt;&lt;wsp:rsid wsp:val=&quot;001E3F86&quot;/&gt;&lt;wsp:rsid wsp:val=&quot;001E4023&quot;/&gt;&lt;wsp:rsid wsp:val=&quot;001E41FB&quot;/&gt;&lt;wsp:rsid wsp:val=&quot;001E430A&quot;/&gt;&lt;wsp:rsid wsp:val=&quot;001E452C&quot;/&gt;&lt;wsp:rsid wsp:val=&quot;001E4648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C03&quot;/&gt;&lt;wsp:rsid wsp:val=&quot;001E60CA&quot;/&gt;&lt;wsp:rsid wsp:val=&quot;001E6853&quot;/&gt;&lt;wsp:rsid wsp:val=&quot;001E6B8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ED&quot;/&gt;&lt;wsp:rsid wsp:val=&quot;001E7B52&quot;/&gt;&lt;wsp:rsid wsp:val=&quot;001E7C51&quot;/&gt;&lt;wsp:rsid wsp:val=&quot;001E7FFE&quot;/&gt;&lt;wsp:rsid wsp:val=&quot;001F0248&quot;/&gt;&lt;wsp:rsid wsp:val=&quot;001F0438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B03&quot;/&gt;&lt;wsp:rsid wsp:val=&quot;001F1C2E&quot;/&gt;&lt;wsp:rsid wsp:val=&quot;001F1F9F&quot;/&gt;&lt;wsp:rsid wsp:val=&quot;001F21D9&quot;/&gt;&lt;wsp:rsid wsp:val=&quot;001F26AA&quot;/&gt;&lt;wsp:rsid wsp:val=&quot;001F2B81&quot;/&gt;&lt;wsp:rsid wsp:val=&quot;001F2C1B&quot;/&gt;&lt;wsp:rsid wsp:val=&quot;001F2C3E&quot;/&gt;&lt;wsp:rsid wsp:val=&quot;001F2F62&quot;/&gt;&lt;wsp:rsid wsp:val=&quot;001F3328&quot;/&gt;&lt;wsp:rsid wsp:val=&quot;001F340B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48D&quot;/&gt;&lt;wsp:rsid wsp:val=&quot;001F44EB&quot;/&gt;&lt;wsp:rsid wsp:val=&quot;001F48A8&quot;/&gt;&lt;wsp:rsid wsp:val=&quot;001F492D&quot;/&gt;&lt;wsp:rsid wsp:val=&quot;001F4CED&quot;/&gt;&lt;wsp:rsid wsp:val=&quot;001F4D27&quot;/&gt;&lt;wsp:rsid wsp:val=&quot;001F5358&quot;/&gt;&lt;wsp:rsid wsp:val=&quot;001F53DA&quot;/&gt;&lt;wsp:rsid wsp:val=&quot;001F5440&quot;/&gt;&lt;wsp:rsid wsp:val=&quot;001F54AA&quot;/&gt;&lt;wsp:rsid wsp:val=&quot;001F54D5&quot;/&gt;&lt;wsp:rsid wsp:val=&quot;001F564F&quot;/&gt;&lt;wsp:rsid wsp:val=&quot;001F5684&quot;/&gt;&lt;wsp:rsid wsp:val=&quot;001F5C10&quot;/&gt;&lt;wsp:rsid wsp:val=&quot;001F6113&quot;/&gt;&lt;wsp:rsid wsp:val=&quot;001F66E0&quot;/&gt;&lt;wsp:rsid wsp:val=&quot;001F675E&quot;/&gt;&lt;wsp:rsid wsp:val=&quot;001F6A3B&quot;/&gt;&lt;wsp:rsid wsp:val=&quot;001F6C93&quot;/&gt;&lt;wsp:rsid wsp:val=&quot;001F6CA1&quot;/&gt;&lt;wsp:rsid wsp:val=&quot;001F73C6&quot;/&gt;&lt;wsp:rsid wsp:val=&quot;001F74F3&quot;/&gt;&lt;wsp:rsid wsp:val=&quot;001F7653&quot;/&gt;&lt;wsp:rsid wsp:val=&quot;001F7807&quot;/&gt;&lt;wsp:rsid wsp:val=&quot;001F7814&quot;/&gt;&lt;wsp:rsid wsp:val=&quot;001F7C9F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77&quot;/&gt;&lt;wsp:rsid wsp:val=&quot;00200913&quot;/&gt;&lt;wsp:rsid wsp:val=&quot;00200ECF&quot;/&gt;&lt;wsp:rsid wsp:val=&quot;0020183D&quot;/&gt;&lt;wsp:rsid wsp:val=&quot;00201840&quot;/&gt;&lt;wsp:rsid wsp:val=&quot;00201DEF&quot;/&gt;&lt;wsp:rsid wsp:val=&quot;00202115&quot;/&gt;&lt;wsp:rsid wsp:val=&quot;00202544&quot;/&gt;&lt;wsp:rsid wsp:val=&quot;00202AE6&quot;/&gt;&lt;wsp:rsid wsp:val=&quot;00202C67&quot;/&gt;&lt;wsp:rsid wsp:val=&quot;00203159&quot;/&gt;&lt;wsp:rsid wsp:val=&quot;002039E3&quot;/&gt;&lt;wsp:rsid wsp:val=&quot;00203A51&quot;/&gt;&lt;wsp:rsid wsp:val=&quot;00203B7F&quot;/&gt;&lt;wsp:rsid wsp:val=&quot;00203ED1&quot;/&gt;&lt;wsp:rsid wsp:val=&quot;0020401C&quot;/&gt;&lt;wsp:rsid wsp:val=&quot;00204496&quot;/&gt;&lt;wsp:rsid wsp:val=&quot;002045B4&quot;/&gt;&lt;wsp:rsid wsp:val=&quot;002048CB&quot;/&gt;&lt;wsp:rsid wsp:val=&quot;00204D44&quot;/&gt;&lt;wsp:rsid wsp:val=&quot;002051B8&quot;/&gt;&lt;wsp:rsid wsp:val=&quot;002052B3&quot;/&gt;&lt;wsp:rsid wsp:val=&quot;00205462&quot;/&gt;&lt;wsp:rsid wsp:val=&quot;002057E5&quot;/&gt;&lt;wsp:rsid wsp:val=&quot;002059E4&quot;/&gt;&lt;wsp:rsid wsp:val=&quot;00205C21&quot;/&gt;&lt;wsp:rsid wsp:val=&quot;002060A3&quot;/&gt;&lt;wsp:rsid wsp:val=&quot;002062A7&quot;/&gt;&lt;wsp:rsid wsp:val=&quot;002068CD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C7&quot;/&gt;&lt;wsp:rsid wsp:val=&quot;00210452&quot;/&gt;&lt;wsp:rsid wsp:val=&quot;00210979&quot;/&gt;&lt;wsp:rsid wsp:val=&quot;00210AF9&quot;/&gt;&lt;wsp:rsid wsp:val=&quot;00210D7F&quot;/&gt;&lt;wsp:rsid wsp:val=&quot;00210DEB&quot;/&gt;&lt;wsp:rsid wsp:val=&quot;00210E07&quot;/&gt;&lt;wsp:rsid wsp:val=&quot;002111AC&quot;/&gt;&lt;wsp:rsid wsp:val=&quot;0021136F&quot;/&gt;&lt;wsp:rsid wsp:val=&quot;00211493&quot;/&gt;&lt;wsp:rsid wsp:val=&quot;00211950&quot;/&gt;&lt;wsp:rsid wsp:val=&quot;00211B0E&quot;/&gt;&lt;wsp:rsid wsp:val=&quot;00211DCF&quot;/&gt;&lt;wsp:rsid wsp:val=&quot;00211F14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4A3&quot;/&gt;&lt;wsp:rsid wsp:val=&quot;0021350E&quot;/&gt;&lt;wsp:rsid wsp:val=&quot;00213516&quot;/&gt;&lt;wsp:rsid wsp:val=&quot;00213599&quot;/&gt;&lt;wsp:rsid wsp:val=&quot;002138E0&quot;/&gt;&lt;wsp:rsid wsp:val=&quot;00213B7F&quot;/&gt;&lt;wsp:rsid wsp:val=&quot;00213BE1&quot;/&gt;&lt;wsp:rsid wsp:val=&quot;00213DCC&quot;/&gt;&lt;wsp:rsid wsp:val=&quot;00213F14&quot;/&gt;&lt;wsp:rsid wsp:val=&quot;00214EDE&quot;/&gt;&lt;wsp:rsid wsp:val=&quot;0021530D&quot;/&gt;&lt;wsp:rsid wsp:val=&quot;002159CC&quot;/&gt;&lt;wsp:rsid wsp:val=&quot;00215C62&quot;/&gt;&lt;wsp:rsid wsp:val=&quot;002160A0&quot;/&gt;&lt;wsp:rsid wsp:val=&quot;00216218&quot;/&gt;&lt;wsp:rsid wsp:val=&quot;002162F4&quot;/&gt;&lt;wsp:rsid wsp:val=&quot;0021648A&quot;/&gt;&lt;wsp:rsid wsp:val=&quot;00216C7F&quot;/&gt;&lt;wsp:rsid wsp:val=&quot;00216C9A&quot;/&gt;&lt;wsp:rsid wsp:val=&quot;00216E49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F6D&quot;/&gt;&lt;wsp:rsid wsp:val=&quot;00220150&quot;/&gt;&lt;wsp:rsid wsp:val=&quot;00220230&quot;/&gt;&lt;wsp:rsid wsp:val=&quot;00220303&quot;/&gt;&lt;wsp:rsid wsp:val=&quot;002207BF&quot;/&gt;&lt;wsp:rsid wsp:val=&quot;00220C5C&quot;/&gt;&lt;wsp:rsid wsp:val=&quot;002210BF&quot;/&gt;&lt;wsp:rsid wsp:val=&quot;002211F1&quot;/&gt;&lt;wsp:rsid wsp:val=&quot;00221503&quot;/&gt;&lt;wsp:rsid wsp:val=&quot;00221606&quot;/&gt;&lt;wsp:rsid wsp:val=&quot;0022180C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4B5&quot;/&gt;&lt;wsp:rsid wsp:val=&quot;00222859&quot;/&gt;&lt;wsp:rsid wsp:val=&quot;0022292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FB&quot;/&gt;&lt;wsp:rsid wsp:val=&quot;00223966&quot;/&gt;&lt;wsp:rsid wsp:val=&quot;002239F8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D37&quot;/&gt;&lt;wsp:rsid wsp:val=&quot;00225146&quot;/&gt;&lt;wsp:rsid wsp:val=&quot;002251F3&quot;/&gt;&lt;wsp:rsid wsp:val=&quot;002252FF&quot;/&gt;&lt;wsp:rsid wsp:val=&quot;00225585&quot;/&gt;&lt;wsp:rsid wsp:val=&quot;002255D1&quot;/&gt;&lt;wsp:rsid wsp:val=&quot;00225AB2&quot;/&gt;&lt;wsp:rsid wsp:val=&quot;00225E0B&quot;/&gt;&lt;wsp:rsid wsp:val=&quot;00225EAE&quot;/&gt;&lt;wsp:rsid wsp:val=&quot;00225F48&quot;/&gt;&lt;wsp:rsid wsp:val=&quot;002260AA&quot;/&gt;&lt;wsp:rsid wsp:val=&quot;002262E4&quot;/&gt;&lt;wsp:rsid wsp:val=&quot;00226669&quot;/&gt;&lt;wsp:rsid wsp:val=&quot;0022674C&quot;/&gt;&lt;wsp:rsid wsp:val=&quot;0022682B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521&quot;/&gt;&lt;wsp:rsid wsp:val=&quot;002305B8&quot;/&gt;&lt;wsp:rsid wsp:val=&quot;002305D7&quot;/&gt;&lt;wsp:rsid wsp:val=&quot;00230891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20D8&quot;/&gt;&lt;wsp:rsid wsp:val=&quot;002321F6&quot;/&gt;&lt;wsp:rsid wsp:val=&quot;00232601&quot;/&gt;&lt;wsp:rsid wsp:val=&quot;00232685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C87&quot;/&gt;&lt;wsp:rsid wsp:val=&quot;00233E74&quot;/&gt;&lt;wsp:rsid wsp:val=&quot;00234151&quot;/&gt;&lt;wsp:rsid wsp:val=&quot;002341A7&quot;/&gt;&lt;wsp:rsid wsp:val=&quot;002341B7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600F&quot;/&gt;&lt;wsp:rsid wsp:val=&quot;0023602B&quot;/&gt;&lt;wsp:rsid wsp:val=&quot;00236562&quot;/&gt;&lt;wsp:rsid wsp:val=&quot;00236771&quot;/&gt;&lt;wsp:rsid wsp:val=&quot;0023692B&quot;/&gt;&lt;wsp:rsid wsp:val=&quot;00236A55&quot;/&gt;&lt;wsp:rsid wsp:val=&quot;00236B00&quot;/&gt;&lt;wsp:rsid wsp:val=&quot;00236B07&quot;/&gt;&lt;wsp:rsid wsp:val=&quot;00236D89&quot;/&gt;&lt;wsp:rsid wsp:val=&quot;0023769D&quot;/&gt;&lt;wsp:rsid wsp:val=&quot;002378B4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513&quot;/&gt;&lt;wsp:rsid wsp:val=&quot;002405C7&quot;/&gt;&lt;wsp:rsid wsp:val=&quot;0024090B&quot;/&gt;&lt;wsp:rsid wsp:val=&quot;00240C7A&quot;/&gt;&lt;wsp:rsid wsp:val=&quot;00240DF9&quot;/&gt;&lt;wsp:rsid wsp:val=&quot;00240E81&quot;/&gt;&lt;wsp:rsid wsp:val=&quot;0024128E&quot;/&gt;&lt;wsp:rsid wsp:val=&quot;00241725&quot;/&gt;&lt;wsp:rsid wsp:val=&quot;0024198E&quot;/&gt;&lt;wsp:rsid wsp:val=&quot;00241A03&quot;/&gt;&lt;wsp:rsid wsp:val=&quot;00241CCF&quot;/&gt;&lt;wsp:rsid wsp:val=&quot;0024237C&quot;/&gt;&lt;wsp:rsid wsp:val=&quot;002423C9&quot;/&gt;&lt;wsp:rsid wsp:val=&quot;002424BD&quot;/&gt;&lt;wsp:rsid wsp:val=&quot;00242576&quot;/&gt;&lt;wsp:rsid wsp:val=&quot;002427B8&quot;/&gt;&lt;wsp:rsid wsp:val=&quot;0024283D&quot;/&gt;&lt;wsp:rsid wsp:val=&quot;00242CEE&quot;/&gt;&lt;wsp:rsid wsp:val=&quot;00242D53&quot;/&gt;&lt;wsp:rsid wsp:val=&quot;00242ECB&quot;/&gt;&lt;wsp:rsid wsp:val=&quot;0024356A&quot;/&gt;&lt;wsp:rsid wsp:val=&quot;002436B1&quot;/&gt;&lt;wsp:rsid wsp:val=&quot;0024396F&quot;/&gt;&lt;wsp:rsid wsp:val=&quot;0024400B&quot;/&gt;&lt;wsp:rsid wsp:val=&quot;00244135&quot;/&gt;&lt;wsp:rsid wsp:val=&quot;0024421B&quot;/&gt;&lt;wsp:rsid wsp:val=&quot;002444A7&quot;/&gt;&lt;wsp:rsid wsp:val=&quot;00244527&quot;/&gt;&lt;wsp:rsid wsp:val=&quot;002449C6&quot;/&gt;&lt;wsp:rsid wsp:val=&quot;00244B0A&quot;/&gt;&lt;wsp:rsid wsp:val=&quot;00244E77&quot;/&gt;&lt;wsp:rsid wsp:val=&quot;002450CF&quot;/&gt;&lt;wsp:rsid wsp:val=&quot;002450DE&quot;/&gt;&lt;wsp:rsid wsp:val=&quot;00245898&quot;/&gt;&lt;wsp:rsid wsp:val=&quot;002458CD&quot;/&gt;&lt;wsp:rsid wsp:val=&quot;00245958&quot;/&gt;&lt;wsp:rsid wsp:val=&quot;0024599B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62A&quot;/&gt;&lt;wsp:rsid wsp:val=&quot;0024774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CE&quot;/&gt;&lt;wsp:rsid wsp:val=&quot;002514A4&quot;/&gt;&lt;wsp:rsid wsp:val=&quot;0025169D&quot;/&gt;&lt;wsp:rsid wsp:val=&quot;0025183B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9A&quot;/&gt;&lt;wsp:rsid wsp:val=&quot;0025328E&quot;/&gt;&lt;wsp:rsid wsp:val=&quot;0025386A&quot;/&gt;&lt;wsp:rsid wsp:val=&quot;00253874&quot;/&gt;&lt;wsp:rsid wsp:val=&quot;002538F4&quot;/&gt;&lt;wsp:rsid wsp:val=&quot;00253C01&quot;/&gt;&lt;wsp:rsid wsp:val=&quot;002540A3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339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7029&quot;/&gt;&lt;wsp:rsid wsp:val=&quot;00257048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3FB&quot;/&gt;&lt;wsp:rsid wsp:val=&quot;0026141C&quot;/&gt;&lt;wsp:rsid wsp:val=&quot;002616E8&quot;/&gt;&lt;wsp:rsid wsp:val=&quot;0026171E&quot;/&gt;&lt;wsp:rsid wsp:val=&quot;00261922&quot;/&gt;&lt;wsp:rsid wsp:val=&quot;00261A66&quot;/&gt;&lt;wsp:rsid wsp:val=&quot;00261BC7&quot;/&gt;&lt;wsp:rsid wsp:val=&quot;002623FF&quot;/&gt;&lt;wsp:rsid wsp:val=&quot;00262962&quot;/&gt;&lt;wsp:rsid wsp:val=&quot;00262A04&quot;/&gt;&lt;wsp:rsid wsp:val=&quot;00262C13&quot;/&gt;&lt;wsp:rsid wsp:val=&quot;00262C80&quot;/&gt;&lt;wsp:rsid wsp:val=&quot;0026304D&quot;/&gt;&lt;wsp:rsid wsp:val=&quot;00263124&quot;/&gt;&lt;wsp:rsid wsp:val=&quot;00263145&quot;/&gt;&lt;wsp:rsid wsp:val=&quot;002631D7&quot;/&gt;&lt;wsp:rsid wsp:val=&quot;00263556&quot;/&gt;&lt;wsp:rsid wsp:val=&quot;00263E60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33&quot;/&gt;&lt;wsp:rsid wsp:val=&quot;00264701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1C1&quot;/&gt;&lt;wsp:rsid wsp:val=&quot;0026720B&quot;/&gt;&lt;wsp:rsid wsp:val=&quot;00267323&quot;/&gt;&lt;wsp:rsid wsp:val=&quot;00267B7D&quot;/&gt;&lt;wsp:rsid wsp:val=&quot;00267CD3&quot;/&gt;&lt;wsp:rsid wsp:val=&quot;00267E1C&quot;/&gt;&lt;wsp:rsid wsp:val=&quot;00267F51&quot;/&gt;&lt;wsp:rsid wsp:val=&quot;00267F93&quot;/&gt;&lt;wsp:rsid wsp:val=&quot;00270082&quot;/&gt;&lt;wsp:rsid wsp:val=&quot;0027013D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1262&quot;/&gt;&lt;wsp:rsid wsp:val=&quot;00271351&quot;/&gt;&lt;wsp:rsid wsp:val=&quot;00271665&quot;/&gt;&lt;wsp:rsid wsp:val=&quot;002718DC&quot;/&gt;&lt;wsp:rsid wsp:val=&quot;00271FD5&quot;/&gt;&lt;wsp:rsid wsp:val=&quot;00272192&quot;/&gt;&lt;wsp:rsid wsp:val=&quot;00272290&quot;/&gt;&lt;wsp:rsid wsp:val=&quot;0027239C&quot;/&gt;&lt;wsp:rsid wsp:val=&quot;0027250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4160&quot;/&gt;&lt;wsp:rsid wsp:val=&quot;002742FE&quot;/&gt;&lt;wsp:rsid wsp:val=&quot;002744C0&quot;/&gt;&lt;wsp:rsid wsp:val=&quot;002748AB&quot;/&gt;&lt;wsp:rsid wsp:val=&quot;002748BF&quot;/&gt;&lt;wsp:rsid wsp:val=&quot;00274951&quot;/&gt;&lt;wsp:rsid wsp:val=&quot;00274AE8&quot;/&gt;&lt;wsp:rsid wsp:val=&quot;0027508E&quot;/&gt;&lt;wsp:rsid wsp:val=&quot;002751FB&quot;/&gt;&lt;wsp:rsid wsp:val=&quot;002753EC&quot;/&gt;&lt;wsp:rsid wsp:val=&quot;002758A3&quot;/&gt;&lt;wsp:rsid wsp:val=&quot;00275D5D&quot;/&gt;&lt;wsp:rsid wsp:val=&quot;0027609A&quot;/&gt;&lt;wsp:rsid wsp:val=&quot;002762CC&quot;/&gt;&lt;wsp:rsid wsp:val=&quot;002763C5&quot;/&gt;&lt;wsp:rsid wsp:val=&quot;002763CE&quot;/&gt;&lt;wsp:rsid wsp:val=&quot;00276592&quot;/&gt;&lt;wsp:rsid wsp:val=&quot;00276A89&quot;/&gt;&lt;wsp:rsid wsp:val=&quot;00276D7C&quot;/&gt;&lt;wsp:rsid wsp:val=&quot;00276E53&quot;/&gt;&lt;wsp:rsid wsp:val=&quot;00276EFF&quot;/&gt;&lt;wsp:rsid wsp:val=&quot;00276F42&quot;/&gt;&lt;wsp:rsid wsp:val=&quot;0027705A&quot;/&gt;&lt;wsp:rsid wsp:val=&quot;002774DD&quot;/&gt;&lt;wsp:rsid wsp:val=&quot;00277788&quot;/&gt;&lt;wsp:rsid wsp:val=&quot;00277833&quot;/&gt;&lt;wsp:rsid wsp:val=&quot;00280156&quot;/&gt;&lt;wsp:rsid wsp:val=&quot;00280215&quot;/&gt;&lt;wsp:rsid wsp:val=&quot;00280367&quot;/&gt;&lt;wsp:rsid wsp:val=&quot;002805E8&quot;/&gt;&lt;wsp:rsid wsp:val=&quot;002807CC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D18&quot;/&gt;&lt;wsp:rsid wsp:val=&quot;00281F0C&quot;/&gt;&lt;wsp:rsid wsp:val=&quot;00281FCA&quot;/&gt;&lt;wsp:rsid wsp:val=&quot;00282044&quot;/&gt;&lt;wsp:rsid wsp:val=&quot;0028215F&quot;/&gt;&lt;wsp:rsid wsp:val=&quot;002823FD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40C2&quot;/&gt;&lt;wsp:rsid wsp:val=&quot;0028483B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F60&quot;/&gt;&lt;wsp:rsid wsp:val=&quot;00286290&quot;/&gt;&lt;wsp:rsid wsp:val=&quot;002864AC&quot;/&gt;&lt;wsp:rsid wsp:val=&quot;0028676A&quot;/&gt;&lt;wsp:rsid wsp:val=&quot;002868CE&quot;/&gt;&lt;wsp:rsid wsp:val=&quot;002869C2&quot;/&gt;&lt;wsp:rsid wsp:val=&quot;00286A7D&quot;/&gt;&lt;wsp:rsid wsp:val=&quot;00286AE8&quot;/&gt;&lt;wsp:rsid wsp:val=&quot;00286D59&quot;/&gt;&lt;wsp:rsid wsp:val=&quot;00286FB6&quot;/&gt;&lt;wsp:rsid wsp:val=&quot;002871C1&quot;/&gt;&lt;wsp:rsid wsp:val=&quot;002873CF&quot;/&gt;&lt;wsp:rsid wsp:val=&quot;00287491&quot;/&gt;&lt;wsp:rsid wsp:val=&quot;00287569&quot;/&gt;&lt;wsp:rsid wsp:val=&quot;00287595&quot;/&gt;&lt;wsp:rsid wsp:val=&quot;00287637&quot;/&gt;&lt;wsp:rsid wsp:val=&quot;002878DD&quot;/&gt;&lt;wsp:rsid wsp:val=&quot;002879AC&quot;/&gt;&lt;wsp:rsid wsp:val=&quot;00287A14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A43&quot;/&gt;&lt;wsp:rsid wsp:val=&quot;00290D6C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B7C&quot;/&gt;&lt;wsp:rsid wsp:val=&quot;00291BF1&quot;/&gt;&lt;wsp:rsid wsp:val=&quot;00291FED&quot;/&gt;&lt;wsp:rsid wsp:val=&quot;00292087&quot;/&gt;&lt;wsp:rsid wsp:val=&quot;00292170&quot;/&gt;&lt;wsp:rsid wsp:val=&quot;0029225A&quot;/&gt;&lt;wsp:rsid wsp:val=&quot;00292521&quot;/&gt;&lt;wsp:rsid wsp:val=&quot;00292604&quot;/&gt;&lt;wsp:rsid wsp:val=&quot;00292753&quot;/&gt;&lt;wsp:rsid wsp:val=&quot;00292CA7&quot;/&gt;&lt;wsp:rsid wsp:val=&quot;00292E6B&quot;/&gt;&lt;wsp:rsid wsp:val=&quot;00292ED1&quot;/&gt;&lt;wsp:rsid wsp:val=&quot;00292F7F&quot;/&gt;&lt;wsp:rsid wsp:val=&quot;002930C9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B2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AB&quot;/&gt;&lt;wsp:rsid wsp:val=&quot;00294892&quot;/&gt;&lt;wsp:rsid wsp:val=&quot;00294936&quot;/&gt;&lt;wsp:rsid wsp:val=&quot;00294977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90&quot;/&gt;&lt;wsp:rsid wsp:val=&quot;0029544D&quot;/&gt;&lt;wsp:rsid wsp:val=&quot;00295583&quot;/&gt;&lt;wsp:rsid wsp:val=&quot;00295714&quot;/&gt;&lt;wsp:rsid wsp:val=&quot;00295743&quot;/&gt;&lt;wsp:rsid wsp:val=&quot;00295B00&quot;/&gt;&lt;wsp:rsid wsp:val=&quot;00295BC5&quot;/&gt;&lt;wsp:rsid wsp:val=&quot;00296087&quot;/&gt;&lt;wsp:rsid wsp:val=&quot;00296193&quot;/&gt;&lt;wsp:rsid wsp:val=&quot;00296396&quot;/&gt;&lt;wsp:rsid wsp:val=&quot;00296410&quot;/&gt;&lt;wsp:rsid wsp:val=&quot;00296704&quot;/&gt;&lt;wsp:rsid wsp:val=&quot;002968A7&quot;/&gt;&lt;wsp:rsid wsp:val=&quot;0029692B&quot;/&gt;&lt;wsp:rsid wsp:val=&quot;00296995&quot;/&gt;&lt;wsp:rsid wsp:val=&quot;00296AA2&quot;/&gt;&lt;wsp:rsid wsp:val=&quot;00296ACB&quot;/&gt;&lt;wsp:rsid wsp:val=&quot;00296B46&quot;/&gt;&lt;wsp:rsid wsp:val=&quot;00297001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63B&quot;/&gt;&lt;wsp:rsid wsp:val=&quot;002A0832&quot;/&gt;&lt;wsp:rsid wsp:val=&quot;002A08C5&quot;/&gt;&lt;wsp:rsid wsp:val=&quot;002A0C48&quot;/&gt;&lt;wsp:rsid wsp:val=&quot;002A0C7E&quot;/&gt;&lt;wsp:rsid wsp:val=&quot;002A0CCC&quot;/&gt;&lt;wsp:rsid wsp:val=&quot;002A11E8&quot;/&gt;&lt;wsp:rsid wsp:val=&quot;002A122F&quot;/&gt;&lt;wsp:rsid wsp:val=&quot;002A145C&quot;/&gt;&lt;wsp:rsid wsp:val=&quot;002A15A0&quot;/&gt;&lt;wsp:rsid wsp:val=&quot;002A16A2&quot;/&gt;&lt;wsp:rsid wsp:val=&quot;002A17F3&quot;/&gt;&lt;wsp:rsid wsp:val=&quot;002A1A30&quot;/&gt;&lt;wsp:rsid wsp:val=&quot;002A1B7D&quot;/&gt;&lt;wsp:rsid wsp:val=&quot;002A25A3&quot;/&gt;&lt;wsp:rsid wsp:val=&quot;002A2694&quot;/&gt;&lt;wsp:rsid wsp:val=&quot;002A27B5&quot;/&gt;&lt;wsp:rsid wsp:val=&quot;002A2911&quot;/&gt;&lt;wsp:rsid wsp:val=&quot;002A2A7B&quot;/&gt;&lt;wsp:rsid wsp:val=&quot;002A2B18&quot;/&gt;&lt;wsp:rsid wsp:val=&quot;002A2CD4&quot;/&gt;&lt;wsp:rsid wsp:val=&quot;002A2FFA&quot;/&gt;&lt;wsp:rsid wsp:val=&quot;002A310A&quot;/&gt;&lt;wsp:rsid wsp:val=&quot;002A311A&quot;/&gt;&lt;wsp:rsid wsp:val=&quot;002A3170&quot;/&gt;&lt;wsp:rsid wsp:val=&quot;002A347C&quot;/&gt;&lt;wsp:rsid wsp:val=&quot;002A356C&quot;/&gt;&lt;wsp:rsid wsp:val=&quot;002A366D&quot;/&gt;&lt;wsp:rsid wsp:val=&quot;002A378F&quot;/&gt;&lt;wsp:rsid wsp:val=&quot;002A37C2&quot;/&gt;&lt;wsp:rsid wsp:val=&quot;002A3D00&quot;/&gt;&lt;wsp:rsid wsp:val=&quot;002A3DE9&quot;/&gt;&lt;wsp:rsid wsp:val=&quot;002A4454&quot;/&gt;&lt;wsp:rsid wsp:val=&quot;002A47E3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F92&quot;/&gt;&lt;wsp:rsid wsp:val=&quot;002A614B&quot;/&gt;&lt;wsp:rsid wsp:val=&quot;002A6421&quot;/&gt;&lt;wsp:rsid wsp:val=&quot;002A650F&quot;/&gt;&lt;wsp:rsid wsp:val=&quot;002A67F2&quot;/&gt;&lt;wsp:rsid wsp:val=&quot;002A6902&quot;/&gt;&lt;wsp:rsid wsp:val=&quot;002A6D43&quot;/&gt;&lt;wsp:rsid wsp:val=&quot;002A6DD9&quot;/&gt;&lt;wsp:rsid wsp:val=&quot;002A6E23&quot;/&gt;&lt;wsp:rsid wsp:val=&quot;002A70AF&quot;/&gt;&lt;wsp:rsid wsp:val=&quot;002A716C&quot;/&gt;&lt;wsp:rsid wsp:val=&quot;002A742D&quot;/&gt;&lt;wsp:rsid wsp:val=&quot;002A778C&quot;/&gt;&lt;wsp:rsid wsp:val=&quot;002A7881&quot;/&gt;&lt;wsp:rsid wsp:val=&quot;002A790C&quot;/&gt;&lt;wsp:rsid wsp:val=&quot;002A7A43&quot;/&gt;&lt;wsp:rsid wsp:val=&quot;002A7AB7&quot;/&gt;&lt;wsp:rsid wsp:val=&quot;002A7F2E&quot;/&gt;&lt;wsp:rsid wsp:val=&quot;002B034E&quot;/&gt;&lt;wsp:rsid wsp:val=&quot;002B0607&quot;/&gt;&lt;wsp:rsid wsp:val=&quot;002B0680&quot;/&gt;&lt;wsp:rsid wsp:val=&quot;002B077D&quot;/&gt;&lt;wsp:rsid wsp:val=&quot;002B0790&quot;/&gt;&lt;wsp:rsid wsp:val=&quot;002B0A94&quot;/&gt;&lt;wsp:rsid wsp:val=&quot;002B0BFC&quot;/&gt;&lt;wsp:rsid wsp:val=&quot;002B0CB2&quot;/&gt;&lt;wsp:rsid wsp:val=&quot;002B0F6A&quot;/&gt;&lt;wsp:rsid wsp:val=&quot;002B1086&quot;/&gt;&lt;wsp:rsid wsp:val=&quot;002B13A3&quot;/&gt;&lt;wsp:rsid wsp:val=&quot;002B15DB&quot;/&gt;&lt;wsp:rsid wsp:val=&quot;002B1705&quot;/&gt;&lt;wsp:rsid wsp:val=&quot;002B1950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BE7&quot;/&gt;&lt;wsp:rsid wsp:val=&quot;002B2C1C&quot;/&gt;&lt;wsp:rsid wsp:val=&quot;002B2D64&quot;/&gt;&lt;wsp:rsid wsp:val=&quot;002B2EC1&quot;/&gt;&lt;wsp:rsid wsp:val=&quot;002B2EDC&quot;/&gt;&lt;wsp:rsid wsp:val=&quot;002B2F01&quot;/&gt;&lt;wsp:rsid wsp:val=&quot;002B2F51&quot;/&gt;&lt;wsp:rsid wsp:val=&quot;002B2FE0&quot;/&gt;&lt;wsp:rsid wsp:val=&quot;002B30DB&quot;/&gt;&lt;wsp:rsid wsp:val=&quot;002B39FA&quot;/&gt;&lt;wsp:rsid wsp:val=&quot;002B3C89&quot;/&gt;&lt;wsp:rsid wsp:val=&quot;002B400E&quot;/&gt;&lt;wsp:rsid wsp:val=&quot;002B4097&quot;/&gt;&lt;wsp:rsid wsp:val=&quot;002B4219&quot;/&gt;&lt;wsp:rsid wsp:val=&quot;002B4BD3&quot;/&gt;&lt;wsp:rsid wsp:val=&quot;002B4C15&quot;/&gt;&lt;wsp:rsid wsp:val=&quot;002B4FD9&quot;/&gt;&lt;wsp:rsid wsp:val=&quot;002B5375&quot;/&gt;&lt;wsp:rsid wsp:val=&quot;002B54B1&quot;/&gt;&lt;wsp:rsid wsp:val=&quot;002B5626&quot;/&gt;&lt;wsp:rsid wsp:val=&quot;002B5745&quot;/&gt;&lt;wsp:rsid wsp:val=&quot;002B599D&quot;/&gt;&lt;wsp:rsid wsp:val=&quot;002B5A59&quot;/&gt;&lt;wsp:rsid wsp:val=&quot;002B5C9E&quot;/&gt;&lt;wsp:rsid wsp:val=&quot;002B5F9F&quot;/&gt;&lt;wsp:rsid wsp:val=&quot;002B60D4&quot;/&gt;&lt;wsp:rsid wsp:val=&quot;002B613F&quot;/&gt;&lt;wsp:rsid wsp:val=&quot;002B631C&quot;/&gt;&lt;wsp:rsid wsp:val=&quot;002B6644&quot;/&gt;&lt;wsp:rsid wsp:val=&quot;002B6937&quot;/&gt;&lt;wsp:rsid wsp:val=&quot;002B6C0D&quot;/&gt;&lt;wsp:rsid wsp:val=&quot;002B7116&quot;/&gt;&lt;wsp:rsid wsp:val=&quot;002B769E&quot;/&gt;&lt;wsp:rsid wsp:val=&quot;002B78A8&quot;/&gt;&lt;wsp:rsid wsp:val=&quot;002B7935&quot;/&gt;&lt;wsp:rsid wsp:val=&quot;002B7A3C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797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7E8&quot;/&gt;&lt;wsp:rsid wsp:val=&quot;002C2816&quot;/&gt;&lt;wsp:rsid wsp:val=&quot;002C2928&quot;/&gt;&lt;wsp:rsid wsp:val=&quot;002C2B6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71A&quot;/&gt;&lt;wsp:rsid wsp:val=&quot;002C5935&quot;/&gt;&lt;wsp:rsid wsp:val=&quot;002C5956&quot;/&gt;&lt;wsp:rsid wsp:val=&quot;002C5D95&quot;/&gt;&lt;wsp:rsid wsp:val=&quot;002C5E24&quot;/&gt;&lt;wsp:rsid wsp:val=&quot;002C5EA4&quot;/&gt;&lt;wsp:rsid wsp:val=&quot;002C5FA0&quot;/&gt;&lt;wsp:rsid wsp:val=&quot;002C600E&quot;/&gt;&lt;wsp:rsid wsp:val=&quot;002C60A8&quot;/&gt;&lt;wsp:rsid wsp:val=&quot;002C6124&quot;/&gt;&lt;wsp:rsid wsp:val=&quot;002C6141&quot;/&gt;&lt;wsp:rsid wsp:val=&quot;002C6237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D2&quot;/&gt;&lt;wsp:rsid wsp:val=&quot;002C71AF&quot;/&gt;&lt;wsp:rsid wsp:val=&quot;002C7219&quot;/&gt;&lt;wsp:rsid wsp:val=&quot;002C72E6&quot;/&gt;&lt;wsp:rsid wsp:val=&quot;002C7448&quot;/&gt;&lt;wsp:rsid wsp:val=&quot;002C74C3&quot;/&gt;&lt;wsp:rsid wsp:val=&quot;002C7E40&quot;/&gt;&lt;wsp:rsid wsp:val=&quot;002D0036&quot;/&gt;&lt;wsp:rsid wsp:val=&quot;002D01CA&quot;/&gt;&lt;wsp:rsid wsp:val=&quot;002D02EA&quot;/&gt;&lt;wsp:rsid wsp:val=&quot;002D03EA&quot;/&gt;&lt;wsp:rsid wsp:val=&quot;002D08F7&quot;/&gt;&lt;wsp:rsid wsp:val=&quot;002D0958&quot;/&gt;&lt;wsp:rsid wsp:val=&quot;002D1385&quot;/&gt;&lt;wsp:rsid wsp:val=&quot;002D15B5&quot;/&gt;&lt;wsp:rsid wsp:val=&quot;002D18A3&quot;/&gt;&lt;wsp:rsid wsp:val=&quot;002D1935&quot;/&gt;&lt;wsp:rsid wsp:val=&quot;002D1F42&quot;/&gt;&lt;wsp:rsid wsp:val=&quot;002D2051&quot;/&gt;&lt;wsp:rsid wsp:val=&quot;002D20EA&quot;/&gt;&lt;wsp:rsid wsp:val=&quot;002D233F&quot;/&gt;&lt;wsp:rsid wsp:val=&quot;002D2388&quot;/&gt;&lt;wsp:rsid wsp:val=&quot;002D26B8&quot;/&gt;&lt;wsp:rsid wsp:val=&quot;002D2C1A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F0A&quot;/&gt;&lt;wsp:rsid wsp:val=&quot;002D43B3&quot;/&gt;&lt;wsp:rsid wsp:val=&quot;002D45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C3D&quot;/&gt;&lt;wsp:rsid wsp:val=&quot;002D5C42&quot;/&gt;&lt;wsp:rsid wsp:val=&quot;002D5E8E&quot;/&gt;&lt;wsp:rsid wsp:val=&quot;002D603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F0E&quot;/&gt;&lt;wsp:rsid wsp:val=&quot;002E02A6&quot;/&gt;&lt;wsp:rsid wsp:val=&quot;002E03DA&quot;/&gt;&lt;wsp:rsid wsp:val=&quot;002E0A9C&quot;/&gt;&lt;wsp:rsid wsp:val=&quot;002E0F1A&quot;/&gt;&lt;wsp:rsid wsp:val=&quot;002E13BD&quot;/&gt;&lt;wsp:rsid wsp:val=&quot;002E13DC&quot;/&gt;&lt;wsp:rsid wsp:val=&quot;002E1607&quot;/&gt;&lt;wsp:rsid wsp:val=&quot;002E1634&quot;/&gt;&lt;wsp:rsid wsp:val=&quot;002E1893&quot;/&gt;&lt;wsp:rsid wsp:val=&quot;002E199A&quot;/&gt;&lt;wsp:rsid wsp:val=&quot;002E1D67&quot;/&gt;&lt;wsp:rsid wsp:val=&quot;002E216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3421&quot;/&gt;&lt;wsp:rsid wsp:val=&quot;002E3C2A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5001&quot;/&gt;&lt;wsp:rsid wsp:val=&quot;002E54BF&quot;/&gt;&lt;wsp:rsid wsp:val=&quot;002E5798&quot;/&gt;&lt;wsp:rsid wsp:val=&quot;002E5B26&quot;/&gt;&lt;wsp:rsid wsp:val=&quot;002E5C62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B33&quot;/&gt;&lt;wsp:rsid wsp:val=&quot;002E6BE6&quot;/&gt;&lt;wsp:rsid wsp:val=&quot;002E7689&quot;/&gt;&lt;wsp:rsid wsp:val=&quot;002E79F9&quot;/&gt;&lt;wsp:rsid wsp:val=&quot;002E7C06&quot;/&gt;&lt;wsp:rsid wsp:val=&quot;002E7D1B&quot;/&gt;&lt;wsp:rsid wsp:val=&quot;002E7EDA&quot;/&gt;&lt;wsp:rsid wsp:val=&quot;002E7F09&quot;/&gt;&lt;wsp:rsid wsp:val=&quot;002F0394&quot;/&gt;&lt;wsp:rsid wsp:val=&quot;002F03B0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D15&quot;/&gt;&lt;wsp:rsid wsp:val=&quot;002F230D&quot;/&gt;&lt;wsp:rsid wsp:val=&quot;002F2556&quot;/&gt;&lt;wsp:rsid wsp:val=&quot;002F25CA&quot;/&gt;&lt;wsp:rsid wsp:val=&quot;002F2717&quot;/&gt;&lt;wsp:rsid wsp:val=&quot;002F2782&quot;/&gt;&lt;wsp:rsid wsp:val=&quot;002F2921&quot;/&gt;&lt;wsp:rsid wsp:val=&quot;002F2960&quot;/&gt;&lt;wsp:rsid wsp:val=&quot;002F2A9F&quot;/&gt;&lt;wsp:rsid wsp:val=&quot;002F3121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4064&quot;/&gt;&lt;wsp:rsid wsp:val=&quot;002F4327&quot;/&gt;&lt;wsp:rsid wsp:val=&quot;002F432B&quot;/&gt;&lt;wsp:rsid wsp:val=&quot;002F4465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A20&quot;/&gt;&lt;wsp:rsid wsp:val=&quot;002F5E2F&quot;/&gt;&lt;wsp:rsid wsp:val=&quot;002F5F03&quot;/&gt;&lt;wsp:rsid wsp:val=&quot;002F6175&quot;/&gt;&lt;wsp:rsid wsp:val=&quot;002F6233&quot;/&gt;&lt;wsp:rsid wsp:val=&quot;002F627A&quot;/&gt;&lt;wsp:rsid wsp:val=&quot;002F6446&quot;/&gt;&lt;wsp:rsid wsp:val=&quot;002F656B&quot;/&gt;&lt;wsp:rsid wsp:val=&quot;002F6671&quot;/&gt;&lt;wsp:rsid wsp:val=&quot;002F6A7F&quot;/&gt;&lt;wsp:rsid wsp:val=&quot;002F6AC8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642&quot;/&gt;&lt;wsp:rsid wsp:val=&quot;002F7976&quot;/&gt;&lt;wsp:rsid wsp:val=&quot;002F7C51&quot;/&gt;&lt;wsp:rsid wsp:val=&quot;002F7DFA&quot;/&gt;&lt;wsp:rsid wsp:val=&quot;002F7FD9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18B&quot;/&gt;&lt;wsp:rsid wsp:val=&quot;00301337&quot;/&gt;&lt;wsp:rsid wsp:val=&quot;0030166D&quot;/&gt;&lt;wsp:rsid wsp:val=&quot;00301AF1&quot;/&gt;&lt;wsp:rsid wsp:val=&quot;00301B2F&quot;/&gt;&lt;wsp:rsid wsp:val=&quot;00301E24&quot;/&gt;&lt;wsp:rsid wsp:val=&quot;00301EEF&quot;/&gt;&lt;wsp:rsid wsp:val=&quot;00301F7A&quot;/&gt;&lt;wsp:rsid wsp:val=&quot;0030249D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306&quot;/&gt;&lt;wsp:rsid wsp:val=&quot;00304652&quot;/&gt;&lt;wsp:rsid wsp:val=&quot;003046EE&quot;/&gt;&lt;wsp:rsid wsp:val=&quot;00304913&quot;/&gt;&lt;wsp:rsid wsp:val=&quot;00304BCC&quot;/&gt;&lt;wsp:rsid wsp:val=&quot;00304BDA&quot;/&gt;&lt;wsp:rsid wsp:val=&quot;00304C24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F0&quot;/&gt;&lt;wsp:rsid wsp:val=&quot;00306BF6&quot;/&gt;&lt;wsp:rsid wsp:val=&quot;00306E8E&quot;/&gt;&lt;wsp:rsid wsp:val=&quot;00306FBB&quot;/&gt;&lt;wsp:rsid wsp:val=&quot;0030751A&quot;/&gt;&lt;wsp:rsid wsp:val=&quot;003077A9&quot;/&gt;&lt;wsp:rsid wsp:val=&quot;00307C69&quot;/&gt;&lt;wsp:rsid wsp:val=&quot;00307D9A&quot;/&gt;&lt;wsp:rsid wsp:val=&quot;0031015F&quot;/&gt;&lt;wsp:rsid wsp:val=&quot;0031038F&quot;/&gt;&lt;wsp:rsid wsp:val=&quot;0031050A&quot;/&gt;&lt;wsp:rsid wsp:val=&quot;00310645&quot;/&gt;&lt;wsp:rsid wsp:val=&quot;00310827&quot;/&gt;&lt;wsp:rsid wsp:val=&quot;00310AAF&quot;/&gt;&lt;wsp:rsid wsp:val=&quot;00310C48&quot;/&gt;&lt;wsp:rsid wsp:val=&quot;00310ED8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761&quot;/&gt;&lt;wsp:rsid wsp:val=&quot;00313137&quot;/&gt;&lt;wsp:rsid wsp:val=&quot;0031324D&quot;/&gt;&lt;wsp:rsid wsp:val=&quot;003133B3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F5&quot;/&gt;&lt;wsp:rsid wsp:val=&quot;00314CC0&quot;/&gt;&lt;wsp:rsid wsp:val=&quot;00315527&quot;/&gt;&lt;wsp:rsid wsp:val=&quot;00315811&quot;/&gt;&lt;wsp:rsid wsp:val=&quot;00315BBA&quot;/&gt;&lt;wsp:rsid wsp:val=&quot;00315C0B&quot;/&gt;&lt;wsp:rsid wsp:val=&quot;00315CF5&quot;/&gt;&lt;wsp:rsid wsp:val=&quot;00315D1C&quot;/&gt;&lt;wsp:rsid wsp:val=&quot;00315E12&quot;/&gt;&lt;wsp:rsid wsp:val=&quot;00315FF1&quot;/&gt;&lt;wsp:rsid wsp:val=&quot;00316012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2003B&quot;/&gt;&lt;wsp:rsid wsp:val=&quot;00320220&quot;/&gt;&lt;wsp:rsid wsp:val=&quot;0032039D&quot;/&gt;&lt;wsp:rsid wsp:val=&quot;003205F0&quot;/&gt;&lt;wsp:rsid wsp:val=&quot;0032062F&quot;/&gt;&lt;wsp:rsid wsp:val=&quot;003208C5&quot;/&gt;&lt;wsp:rsid wsp:val=&quot;00320A83&quot;/&gt;&lt;wsp:rsid wsp:val=&quot;00320C00&quot;/&gt;&lt;wsp:rsid wsp:val=&quot;003213CF&quot;/&gt;&lt;wsp:rsid wsp:val=&quot;0032193B&quot;/&gt;&lt;wsp:rsid wsp:val=&quot;00321A93&quot;/&gt;&lt;wsp:rsid wsp:val=&quot;00321BD8&quot;/&gt;&lt;wsp:rsid wsp:val=&quot;00321D72&quot;/&gt;&lt;wsp:rsid wsp:val=&quot;00321DF7&quot;/&gt;&lt;wsp:rsid wsp:val=&quot;00321F69&quot;/&gt;&lt;wsp:rsid wsp:val=&quot;0032203B&quot;/&gt;&lt;wsp:rsid wsp:val=&quot;00322046&quot;/&gt;&lt;wsp:rsid wsp:val=&quot;003220DB&quot;/&gt;&lt;wsp:rsid wsp:val=&quot;003221B3&quot;/&gt;&lt;wsp:rsid wsp:val=&quot;0032228A&quot;/&gt;&lt;wsp:rsid wsp:val=&quot;00322852&quot;/&gt;&lt;wsp:rsid wsp:val=&quot;00322984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B0&quot;/&gt;&lt;wsp:rsid wsp:val=&quot;00323BF7&quot;/&gt;&lt;wsp:rsid wsp:val=&quot;00323D62&quot;/&gt;&lt;wsp:rsid wsp:val=&quot;00323F83&quot;/&gt;&lt;wsp:rsid wsp:val=&quot;00324196&quot;/&gt;&lt;wsp:rsid wsp:val=&quot;00324211&quot;/&gt;&lt;wsp:rsid wsp:val=&quot;00324431&quot;/&gt;&lt;wsp:rsid wsp:val=&quot;003244C4&quot;/&gt;&lt;wsp:rsid wsp:val=&quot;00324862&quot;/&gt;&lt;wsp:rsid wsp:val=&quot;00324BCE&quot;/&gt;&lt;wsp:rsid wsp:val=&quot;00324C55&quot;/&gt;&lt;wsp:rsid wsp:val=&quot;00324D0F&quot;/&gt;&lt;wsp:rsid wsp:val=&quot;00324FE1&quot;/&gt;&lt;wsp:rsid wsp:val=&quot;00325339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EE&quot;/&gt;&lt;wsp:rsid wsp:val=&quot;00327A1C&quot;/&gt;&lt;wsp:rsid wsp:val=&quot;00327DA8&quot;/&gt;&lt;wsp:rsid wsp:val=&quot;00327E57&quot;/&gt;&lt;wsp:rsid wsp:val=&quot;00327EAC&quot;/&gt;&lt;wsp:rsid wsp:val=&quot;003302BE&quot;/&gt;&lt;wsp:rsid wsp:val=&quot;003303FF&quot;/&gt;&lt;wsp:rsid wsp:val=&quot;00330678&quot;/&gt;&lt;wsp:rsid wsp:val=&quot;003307D3&quot;/&gt;&lt;wsp:rsid wsp:val=&quot;0033095F&quot;/&gt;&lt;wsp:rsid wsp:val=&quot;00330FAA&quot;/&gt;&lt;wsp:rsid wsp:val=&quot;003310AF&quot;/&gt;&lt;wsp:rsid wsp:val=&quot;00331121&quot;/&gt;&lt;wsp:rsid wsp:val=&quot;00331247&quot;/&gt;&lt;wsp:rsid wsp:val=&quot;00331456&quot;/&gt;&lt;wsp:rsid wsp:val=&quot;00331477&quot;/&gt;&lt;wsp:rsid wsp:val=&quot;003314CA&quot;/&gt;&lt;wsp:rsid wsp:val=&quot;00331583&quot;/&gt;&lt;wsp:rsid wsp:val=&quot;003317D9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7E&quot;/&gt;&lt;wsp:rsid wsp:val=&quot;00332561&quot;/&gt;&lt;wsp:rsid wsp:val=&quot;0033259A&quot;/&gt;&lt;wsp:rsid wsp:val=&quot;00332626&quot;/&gt;&lt;wsp:rsid wsp:val=&quot;003327E5&quot;/&gt;&lt;wsp:rsid wsp:val=&quot;00332810&quot;/&gt;&lt;wsp:rsid wsp:val=&quot;00332E70&quot;/&gt;&lt;wsp:rsid wsp:val=&quot;00332ED3&quot;/&gt;&lt;wsp:rsid wsp:val=&quot;003331A2&quot;/&gt;&lt;wsp:rsid wsp:val=&quot;0033347D&quot;/&gt;&lt;wsp:rsid wsp:val=&quot;003335FF&quot;/&gt;&lt;wsp:rsid wsp:val=&quot;00333651&quot;/&gt;&lt;wsp:rsid wsp:val=&quot;0033388D&quot;/&gt;&lt;wsp:rsid wsp:val=&quot;003338BC&quot;/&gt;&lt;wsp:rsid wsp:val=&quot;00333C16&quot;/&gt;&lt;wsp:rsid wsp:val=&quot;00334349&quot;/&gt;&lt;wsp:rsid wsp:val=&quot;00334394&quot;/&gt;&lt;wsp:rsid wsp:val=&quot;00334414&quot;/&gt;&lt;wsp:rsid wsp:val=&quot;003345AB&quot;/&gt;&lt;wsp:rsid wsp:val=&quot;003349EB&quot;/&gt;&lt;wsp:rsid wsp:val=&quot;00334E03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809&quot;/&gt;&lt;wsp:rsid wsp:val=&quot;00335B47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953&quot;/&gt;&lt;wsp:rsid wsp:val=&quot;00337ADB&quot;/&gt;&lt;wsp:rsid wsp:val=&quot;00337CBA&quot;/&gt;&lt;wsp:rsid wsp:val=&quot;00337D2D&quot;/&gt;&lt;wsp:rsid wsp:val=&quot;00337F45&quot;/&gt;&lt;wsp:rsid wsp:val=&quot;00340275&quot;/&gt;&lt;wsp:rsid wsp:val=&quot;00340688&quot;/&gt;&lt;wsp:rsid wsp:val=&quot;003406C4&quot;/&gt;&lt;wsp:rsid wsp:val=&quot;003406D9&quot;/&gt;&lt;wsp:rsid wsp:val=&quot;00340A79&quot;/&gt;&lt;wsp:rsid wsp:val=&quot;00340BB9&quot;/&gt;&lt;wsp:rsid wsp:val=&quot;00341124&quot;/&gt;&lt;wsp:rsid wsp:val=&quot;0034113C&quot;/&gt;&lt;wsp:rsid wsp:val=&quot;0034146E&quot;/&gt;&lt;wsp:rsid wsp:val=&quot;00341860&quot;/&gt;&lt;wsp:rsid wsp:val=&quot;00341A08&quot;/&gt;&lt;wsp:rsid wsp:val=&quot;00341B93&quot;/&gt;&lt;wsp:rsid wsp:val=&quot;003427A5&quot;/&gt;&lt;wsp:rsid wsp:val=&quot;003427C7&quot;/&gt;&lt;wsp:rsid wsp:val=&quot;00342A0A&quot;/&gt;&lt;wsp:rsid wsp:val=&quot;00342A56&quot;/&gt;&lt;wsp:rsid wsp:val=&quot;00342B42&quot;/&gt;&lt;wsp:rsid wsp:val=&quot;00342D37&quot;/&gt;&lt;wsp:rsid wsp:val=&quot;00342DE4&quot;/&gt;&lt;wsp:rsid wsp:val=&quot;00342E37&quot;/&gt;&lt;wsp:rsid wsp:val=&quot;003430E2&quot;/&gt;&lt;wsp:rsid wsp:val=&quot;003430F5&quot;/&gt;&lt;wsp:rsid wsp:val=&quot;00343189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F7C&quot;/&gt;&lt;wsp:rsid wsp:val=&quot;00345FB3&quot;/&gt;&lt;wsp:rsid wsp:val=&quot;00346002&quot;/&gt;&lt;wsp:rsid wsp:val=&quot;003460D3&quot;/&gt;&lt;wsp:rsid wsp:val=&quot;00346FAB&quot;/&gt;&lt;wsp:rsid wsp:val=&quot;0034703B&quot;/&gt;&lt;wsp:rsid wsp:val=&quot;003474EE&quot;/&gt;&lt;wsp:rsid wsp:val=&quot;00347565&quot;/&gt;&lt;wsp:rsid wsp:val=&quot;00347734&quot;/&gt;&lt;wsp:rsid wsp:val=&quot;00347919&quot;/&gt;&lt;wsp:rsid wsp:val=&quot;00347D80&quot;/&gt;&lt;wsp:rsid wsp:val=&quot;00347FE8&quot;/&gt;&lt;wsp:rsid wsp:val=&quot;00350011&quot;/&gt;&lt;wsp:rsid wsp:val=&quot;00350046&quot;/&gt;&lt;wsp:rsid wsp:val=&quot;003501E1&quot;/&gt;&lt;wsp:rsid wsp:val=&quot;0035026E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7A&quot;/&gt;&lt;wsp:rsid wsp:val=&quot;00351283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25E&quot;/&gt;&lt;wsp:rsid wsp:val=&quot;00352528&quot;/&gt;&lt;wsp:rsid wsp:val=&quot;003529C0&quot;/&gt;&lt;wsp:rsid wsp:val=&quot;00352A0F&quot;/&gt;&lt;wsp:rsid wsp:val=&quot;00353031&quot;/&gt;&lt;wsp:rsid wsp:val=&quot;003530CF&quot;/&gt;&lt;wsp:rsid wsp:val=&quot;00353186&quot;/&gt;&lt;wsp:rsid wsp:val=&quot;003531D8&quot;/&gt;&lt;wsp:rsid wsp:val=&quot;00353392&quot;/&gt;&lt;wsp:rsid wsp:val=&quot;00353504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60D2&quot;/&gt;&lt;wsp:rsid wsp:val=&quot;003560F7&quot;/&gt;&lt;wsp:rsid wsp:val=&quot;0035624A&quot;/&gt;&lt;wsp:rsid wsp:val=&quot;0035666E&quot;/&gt;&lt;wsp:rsid wsp:val=&quot;00356828&quot;/&gt;&lt;wsp:rsid wsp:val=&quot;00356CD2&quot;/&gt;&lt;wsp:rsid wsp:val=&quot;00356D18&quot;/&gt;&lt;wsp:rsid wsp:val=&quot;00356EBC&quot;/&gt;&lt;wsp:rsid wsp:val=&quot;00357357&quot;/&gt;&lt;wsp:rsid wsp:val=&quot;003575F2&quot;/&gt;&lt;wsp:rsid wsp:val=&quot;003578F3&quot;/&gt;&lt;wsp:rsid wsp:val=&quot;0035796F&quot;/&gt;&lt;wsp:rsid wsp:val=&quot;00357979&quot;/&gt;&lt;wsp:rsid wsp:val=&quot;0036001A&quot;/&gt;&lt;wsp:rsid wsp:val=&quot;003605AA&quot;/&gt;&lt;wsp:rsid wsp:val=&quot;003606D3&quot;/&gt;&lt;wsp:rsid wsp:val=&quot;003607A3&quot;/&gt;&lt;wsp:rsid wsp:val=&quot;003607F9&quot;/&gt;&lt;wsp:rsid wsp:val=&quot;00360BEE&quot;/&gt;&lt;wsp:rsid wsp:val=&quot;00360DAA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2083&quot;/&gt;&lt;wsp:rsid wsp:val=&quot;003621B9&quot;/&gt;&lt;wsp:rsid wsp:val=&quot;003622A2&quot;/&gt;&lt;wsp:rsid wsp:val=&quot;003622CD&quot;/&gt;&lt;wsp:rsid wsp:val=&quot;003628CA&quot;/&gt;&lt;wsp:rsid wsp:val=&quot;00362B8B&quot;/&gt;&lt;wsp:rsid wsp:val=&quot;00362C55&quot;/&gt;&lt;wsp:rsid wsp:val=&quot;00362E59&quot;/&gt;&lt;wsp:rsid wsp:val=&quot;0036334C&quot;/&gt;&lt;wsp:rsid wsp:val=&quot;00363423&quot;/&gt;&lt;wsp:rsid wsp:val=&quot;003635BD&quot;/&gt;&lt;wsp:rsid wsp:val=&quot;003635E9&quot;/&gt;&lt;wsp:rsid wsp:val=&quot;003635F8&quot;/&gt;&lt;wsp:rsid wsp:val=&quot;00363E65&quot;/&gt;&lt;wsp:rsid wsp:val=&quot;00363FE3&quot;/&gt;&lt;wsp:rsid wsp:val=&quot;003640E5&quot;/&gt;&lt;wsp:rsid wsp:val=&quot;0036480B&quot;/&gt;&lt;wsp:rsid wsp:val=&quot;00364886&quot;/&gt;&lt;wsp:rsid wsp:val=&quot;00364BA7&quot;/&gt;&lt;wsp:rsid wsp:val=&quot;00364BC9&quot;/&gt;&lt;wsp:rsid wsp:val=&quot;00364C4C&quot;/&gt;&lt;wsp:rsid wsp:val=&quot;003652E0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7B3&quot;/&gt;&lt;wsp:rsid wsp:val=&quot;003707DE&quot;/&gt;&lt;wsp:rsid wsp:val=&quot;003708B9&quot;/&gt;&lt;wsp:rsid wsp:val=&quot;003709A8&quot;/&gt;&lt;wsp:rsid wsp:val=&quot;00370E80&quot;/&gt;&lt;wsp:rsid wsp:val=&quot;00370FED&quot;/&gt;&lt;wsp:rsid wsp:val=&quot;00371336&quot;/&gt;&lt;wsp:rsid wsp:val=&quot;0037189D&quot;/&gt;&lt;wsp:rsid wsp:val=&quot;00371B16&quot;/&gt;&lt;wsp:rsid wsp:val=&quot;00371BFE&quot;/&gt;&lt;wsp:rsid wsp:val=&quot;00371EEB&quot;/&gt;&lt;wsp:rsid wsp:val=&quot;00371F27&quot;/&gt;&lt;wsp:rsid wsp:val=&quot;00372285&quot;/&gt;&lt;wsp:rsid wsp:val=&quot;003723BE&quot;/&gt;&lt;wsp:rsid wsp:val=&quot;003724A3&quot;/&gt;&lt;wsp:rsid wsp:val=&quot;003728C8&quot;/&gt;&lt;wsp:rsid wsp:val=&quot;00372900&quot;/&gt;&lt;wsp:rsid wsp:val=&quot;0037295A&quot;/&gt;&lt;wsp:rsid wsp:val=&quot;003729F9&quot;/&gt;&lt;wsp:rsid wsp:val=&quot;00372A8E&quot;/&gt;&lt;wsp:rsid wsp:val=&quot;00372DFF&quot;/&gt;&lt;wsp:rsid wsp:val=&quot;00373379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57C&quot;/&gt;&lt;wsp:rsid wsp:val=&quot;00374DB9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AAA&quot;/&gt;&lt;wsp:rsid wsp:val=&quot;00380AF0&quot;/&gt;&lt;wsp:rsid wsp:val=&quot;00380DA4&quot;/&gt;&lt;wsp:rsid wsp:val=&quot;003810D6&quot;/&gt;&lt;wsp:rsid wsp:val=&quot;00381135&quot;/&gt;&lt;wsp:rsid wsp:val=&quot;0038120C&quot;/&gt;&lt;wsp:rsid wsp:val=&quot;00381449&quot;/&gt;&lt;wsp:rsid wsp:val=&quot;003814CE&quot;/&gt;&lt;wsp:rsid wsp:val=&quot;00381598&quot;/&gt;&lt;wsp:rsid wsp:val=&quot;00381654&quot;/&gt;&lt;wsp:rsid wsp:val=&quot;00381737&quot;/&gt;&lt;wsp:rsid wsp:val=&quot;00381A1F&quot;/&gt;&lt;wsp:rsid wsp:val=&quot;00381AC1&quot;/&gt;&lt;wsp:rsid wsp:val=&quot;00381B55&quot;/&gt;&lt;wsp:rsid wsp:val=&quot;0038222D&quot;/&gt;&lt;wsp:rsid wsp:val=&quot;0038224E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CB0&quot;/&gt;&lt;wsp:rsid wsp:val=&quot;00382D4A&quot;/&gt;&lt;wsp:rsid wsp:val=&quot;00382DC4&quot;/&gt;&lt;wsp:rsid wsp:val=&quot;00382E3C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772&quot;/&gt;&lt;wsp:rsid wsp:val=&quot;0038596D&quot;/&gt;&lt;wsp:rsid wsp:val=&quot;003859B1&quot;/&gt;&lt;wsp:rsid wsp:val=&quot;00385A6A&quot;/&gt;&lt;wsp:rsid wsp:val=&quot;00386643&quot;/&gt;&lt;wsp:rsid wsp:val=&quot;0038679C&quot;/&gt;&lt;wsp:rsid wsp:val=&quot;00386A0C&quot;/&gt;&lt;wsp:rsid wsp:val=&quot;00386ACE&quot;/&gt;&lt;wsp:rsid wsp:val=&quot;00386B8F&quot;/&gt;&lt;wsp:rsid wsp:val=&quot;00386D08&quot;/&gt;&lt;wsp:rsid wsp:val=&quot;00387068&quot;/&gt;&lt;wsp:rsid wsp:val=&quot;003874B0&quot;/&gt;&lt;wsp:rsid wsp:val=&quot;00387967&quot;/&gt;&lt;wsp:rsid wsp:val=&quot;00387E7C&quot;/&gt;&lt;wsp:rsid wsp:val=&quot;00387FDD&quot;/&gt;&lt;wsp:rsid wsp:val=&quot;00390201&quot;/&gt;&lt;wsp:rsid wsp:val=&quot;003903AF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E2E&quot;/&gt;&lt;wsp:rsid wsp:val=&quot;003923F3&quot;/&gt;&lt;wsp:rsid wsp:val=&quot;003923FF&quot;/&gt;&lt;wsp:rsid wsp:val=&quot;00392479&quot;/&gt;&lt;wsp:rsid wsp:val=&quot;00392526&quot;/&gt;&lt;wsp:rsid wsp:val=&quot;0039273A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B31&quot;/&gt;&lt;wsp:rsid wsp:val=&quot;00393BC1&quot;/&gt;&lt;wsp:rsid wsp:val=&quot;00393C45&quot;/&gt;&lt;wsp:rsid wsp:val=&quot;00393C8A&quot;/&gt;&lt;wsp:rsid wsp:val=&quot;00393F63&quot;/&gt;&lt;wsp:rsid wsp:val=&quot;003942BB&quot;/&gt;&lt;wsp:rsid wsp:val=&quot;003945F0&quot;/&gt;&lt;wsp:rsid wsp:val=&quot;00394852&quot;/&gt;&lt;wsp:rsid wsp:val=&quot;003948EA&quot;/&gt;&lt;wsp:rsid wsp:val=&quot;0039491A&quot;/&gt;&lt;wsp:rsid wsp:val=&quot;00394ADF&quot;/&gt;&lt;wsp:rsid wsp:val=&quot;00394DC1&quot;/&gt;&lt;wsp:rsid wsp:val=&quot;003951FE&quot;/&gt;&lt;wsp:rsid wsp:val=&quot;00395269&quot;/&gt;&lt;wsp:rsid wsp:val=&quot;0039528C&quot;/&gt;&lt;wsp:rsid wsp:val=&quot;00395674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28C&quot;/&gt;&lt;wsp:rsid wsp:val=&quot;003A02F7&quot;/&gt;&lt;wsp:rsid wsp:val=&quot;003A03FB&quot;/&gt;&lt;wsp:rsid wsp:val=&quot;003A0802&quot;/&gt;&lt;wsp:rsid wsp:val=&quot;003A08F1&quot;/&gt;&lt;wsp:rsid wsp:val=&quot;003A0936&quot;/&gt;&lt;wsp:rsid wsp:val=&quot;003A0A18&quot;/&gt;&lt;wsp:rsid wsp:val=&quot;003A100D&quot;/&gt;&lt;wsp:rsid wsp:val=&quot;003A142A&quot;/&gt;&lt;wsp:rsid wsp:val=&quot;003A1442&quot;/&gt;&lt;wsp:rsid wsp:val=&quot;003A1510&quot;/&gt;&lt;wsp:rsid wsp:val=&quot;003A17FA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732&quot;/&gt;&lt;wsp:rsid wsp:val=&quot;003A27BC&quot;/&gt;&lt;wsp:rsid wsp:val=&quot;003A29ED&quot;/&gt;&lt;wsp:rsid wsp:val=&quot;003A2A34&quot;/&gt;&lt;wsp:rsid wsp:val=&quot;003A2C49&quot;/&gt;&lt;wsp:rsid wsp:val=&quot;003A2D45&quot;/&gt;&lt;wsp:rsid wsp:val=&quot;003A2E40&quot;/&gt;&lt;wsp:rsid wsp:val=&quot;003A2F1E&quot;/&gt;&lt;wsp:rsid wsp:val=&quot;003A3258&quot;/&gt;&lt;wsp:rsid wsp:val=&quot;003A34A5&quot;/&gt;&lt;wsp:rsid wsp:val=&quot;003A374C&quot;/&gt;&lt;wsp:rsid wsp:val=&quot;003A3783&quot;/&gt;&lt;wsp:rsid wsp:val=&quot;003A3FD2&quot;/&gt;&lt;wsp:rsid wsp:val=&quot;003A40BE&quot;/&gt;&lt;wsp:rsid wsp:val=&quot;003A42F0&quot;/&gt;&lt;wsp:rsid wsp:val=&quot;003A498D&quot;/&gt;&lt;wsp:rsid wsp:val=&quot;003A49FC&quot;/&gt;&lt;wsp:rsid wsp:val=&quot;003A4A21&quot;/&gt;&lt;wsp:rsid wsp:val=&quot;003A4D07&quot;/&gt;&lt;wsp:rsid wsp:val=&quot;003A4F28&quot;/&gt;&lt;wsp:rsid wsp:val=&quot;003A52EC&quot;/&gt;&lt;wsp:rsid wsp:val=&quot;003A5586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5B0&quot;/&gt;&lt;wsp:rsid wsp:val=&quot;003A6649&quot;/&gt;&lt;wsp:rsid wsp:val=&quot;003A669E&quot;/&gt;&lt;wsp:rsid wsp:val=&quot;003A66B8&quot;/&gt;&lt;wsp:rsid wsp:val=&quot;003A688F&quot;/&gt;&lt;wsp:rsid wsp:val=&quot;003A68F7&quot;/&gt;&lt;wsp:rsid wsp:val=&quot;003A6A4E&quot;/&gt;&lt;wsp:rsid wsp:val=&quot;003A6D30&quot;/&gt;&lt;wsp:rsid wsp:val=&quot;003A6DDB&quot;/&gt;&lt;wsp:rsid wsp:val=&quot;003A6FC7&quot;/&gt;&lt;wsp:rsid wsp:val=&quot;003A723F&quot;/&gt;&lt;wsp:rsid wsp:val=&quot;003A73EA&quot;/&gt;&lt;wsp:rsid wsp:val=&quot;003A7AE2&quot;/&gt;&lt;wsp:rsid wsp:val=&quot;003A7C21&quot;/&gt;&lt;wsp:rsid wsp:val=&quot;003B04B6&quot;/&gt;&lt;wsp:rsid wsp:val=&quot;003B04BA&quot;/&gt;&lt;wsp:rsid wsp:val=&quot;003B075C&quot;/&gt;&lt;wsp:rsid wsp:val=&quot;003B0A3F&quot;/&gt;&lt;wsp:rsid wsp:val=&quot;003B0A6B&quot;/&gt;&lt;wsp:rsid wsp:val=&quot;003B0B21&quot;/&gt;&lt;wsp:rsid wsp:val=&quot;003B0D32&quot;/&gt;&lt;wsp:rsid wsp:val=&quot;003B0D79&quot;/&gt;&lt;wsp:rsid wsp:val=&quot;003B0DB9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795&quot;/&gt;&lt;wsp:rsid wsp:val=&quot;003B4DC1&quot;/&gt;&lt;wsp:rsid wsp:val=&quot;003B4F5B&quot;/&gt;&lt;wsp:rsid wsp:val=&quot;003B516F&quot;/&gt;&lt;wsp:rsid wsp:val=&quot;003B5425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629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B84&quot;/&gt;&lt;wsp:rsid wsp:val=&quot;003C0BBF&quot;/&gt;&lt;wsp:rsid wsp:val=&quot;003C1280&quot;/&gt;&lt;wsp:rsid wsp:val=&quot;003C1390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5FD&quot;/&gt;&lt;wsp:rsid wsp:val=&quot;003C2641&quot;/&gt;&lt;wsp:rsid wsp:val=&quot;003C29EC&quot;/&gt;&lt;wsp:rsid wsp:val=&quot;003C2A75&quot;/&gt;&lt;wsp:rsid wsp:val=&quot;003C2B34&quot;/&gt;&lt;wsp:rsid wsp:val=&quot;003C2C12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9B8&quot;/&gt;&lt;wsp:rsid wsp:val=&quot;003C3C79&quot;/&gt;&lt;wsp:rsid wsp:val=&quot;003C3CD2&quot;/&gt;&lt;wsp:rsid wsp:val=&quot;003C3EAD&quot;/&gt;&lt;wsp:rsid wsp:val=&quot;003C3F90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F30&quot;/&gt;&lt;wsp:rsid wsp:val=&quot;003C5FDD&quot;/&gt;&lt;wsp:rsid wsp:val=&quot;003C630B&quot;/&gt;&lt;wsp:rsid wsp:val=&quot;003C64FC&quot;/&gt;&lt;wsp:rsid wsp:val=&quot;003C680D&quot;/&gt;&lt;wsp:rsid wsp:val=&quot;003C69A1&quot;/&gt;&lt;wsp:rsid wsp:val=&quot;003C69EE&quot;/&gt;&lt;wsp:rsid wsp:val=&quot;003C6ACF&quot;/&gt;&lt;wsp:rsid wsp:val=&quot;003C6BBD&quot;/&gt;&lt;wsp:rsid wsp:val=&quot;003C6F97&quot;/&gt;&lt;wsp:rsid wsp:val=&quot;003C6FC7&quot;/&gt;&lt;wsp:rsid wsp:val=&quot;003C7278&quot;/&gt;&lt;wsp:rsid wsp:val=&quot;003C74F2&quot;/&gt;&lt;wsp:rsid wsp:val=&quot;003C751F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CD7&quot;/&gt;&lt;wsp:rsid wsp:val=&quot;003D1D44&quot;/&gt;&lt;wsp:rsid wsp:val=&quot;003D1E1E&quot;/&gt;&lt;wsp:rsid wsp:val=&quot;003D2117&quot;/&gt;&lt;wsp:rsid wsp:val=&quot;003D24EE&quot;/&gt;&lt;wsp:rsid wsp:val=&quot;003D2C7B&quot;/&gt;&lt;wsp:rsid wsp:val=&quot;003D2DCE&quot;/&gt;&lt;wsp:rsid wsp:val=&quot;003D2F66&quot;/&gt;&lt;wsp:rsid wsp:val=&quot;003D3147&quot;/&gt;&lt;wsp:rsid wsp:val=&quot;003D3208&quot;/&gt;&lt;wsp:rsid wsp:val=&quot;003D32F8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E24&quot;/&gt;&lt;wsp:rsid wsp:val=&quot;003D5059&quot;/&gt;&lt;wsp:rsid wsp:val=&quot;003D541E&quot;/&gt;&lt;wsp:rsid wsp:val=&quot;003D54C4&quot;/&gt;&lt;wsp:rsid wsp:val=&quot;003D575B&quot;/&gt;&lt;wsp:rsid wsp:val=&quot;003D5BBF&quot;/&gt;&lt;wsp:rsid wsp:val=&quot;003D60D7&quot;/&gt;&lt;wsp:rsid wsp:val=&quot;003D6455&quot;/&gt;&lt;wsp:rsid wsp:val=&quot;003D6512&quot;/&gt;&lt;wsp:rsid wsp:val=&quot;003D69BE&quot;/&gt;&lt;wsp:rsid wsp:val=&quot;003D7193&quot;/&gt;&lt;wsp:rsid wsp:val=&quot;003D7720&quot;/&gt;&lt;wsp:rsid wsp:val=&quot;003D7930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691&quot;/&gt;&lt;wsp:rsid wsp:val=&quot;003E0A0B&quot;/&gt;&lt;wsp:rsid wsp:val=&quot;003E0D70&quot;/&gt;&lt;wsp:rsid wsp:val=&quot;003E0E4E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DC6&quot;/&gt;&lt;wsp:rsid wsp:val=&quot;003E1F6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CC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97&quot;/&gt;&lt;wsp:rsid wsp:val=&quot;003E3B9C&quot;/&gt;&lt;wsp:rsid wsp:val=&quot;003E3CFD&quot;/&gt;&lt;wsp:rsid wsp:val=&quot;003E3E62&quot;/&gt;&lt;wsp:rsid wsp:val=&quot;003E3F5F&quot;/&gt;&lt;wsp:rsid wsp:val=&quot;003E44D7&quot;/&gt;&lt;wsp:rsid wsp:val=&quot;003E4610&quot;/&gt;&lt;wsp:rsid wsp:val=&quot;003E478C&quot;/&gt;&lt;wsp:rsid wsp:val=&quot;003E4D6C&quot;/&gt;&lt;wsp:rsid wsp:val=&quot;003E4E08&quot;/&gt;&lt;wsp:rsid wsp:val=&quot;003E4E9E&quot;/&gt;&lt;wsp:rsid wsp:val=&quot;003E50B2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C2E&quot;/&gt;&lt;wsp:rsid wsp:val=&quot;003E5DF0&quot;/&gt;&lt;wsp:rsid wsp:val=&quot;003E5F06&quot;/&gt;&lt;wsp:rsid wsp:val=&quot;003E5F0F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4AC&quot;/&gt;&lt;wsp:rsid wsp:val=&quot;003E7536&quot;/&gt;&lt;wsp:rsid wsp:val=&quot;003E753A&quot;/&gt;&lt;wsp:rsid wsp:val=&quot;003E7AA3&quot;/&gt;&lt;wsp:rsid wsp:val=&quot;003E7B95&quot;/&gt;&lt;wsp:rsid wsp:val=&quot;003E7D1F&quot;/&gt;&lt;wsp:rsid wsp:val=&quot;003E7E1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E7&quot;/&gt;&lt;wsp:rsid wsp:val=&quot;003F140D&quot;/&gt;&lt;wsp:rsid wsp:val=&quot;003F14AE&quot;/&gt;&lt;wsp:rsid wsp:val=&quot;003F175E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EEB&quot;/&gt;&lt;wsp:rsid wsp:val=&quot;003F1F62&quot;/&gt;&lt;wsp:rsid wsp:val=&quot;003F1FCE&quot;/&gt;&lt;wsp:rsid wsp:val=&quot;003F209A&quot;/&gt;&lt;wsp:rsid wsp:val=&quot;003F26FA&quot;/&gt;&lt;wsp:rsid wsp:val=&quot;003F2742&quot;/&gt;&lt;wsp:rsid wsp:val=&quot;003F2794&quot;/&gt;&lt;wsp:rsid wsp:val=&quot;003F28EE&quot;/&gt;&lt;wsp:rsid wsp:val=&quot;003F2D57&quot;/&gt;&lt;wsp:rsid wsp:val=&quot;003F2EE5&quot;/&gt;&lt;wsp:rsid wsp:val=&quot;003F2F5C&quot;/&gt;&lt;wsp:rsid wsp:val=&quot;003F340B&quot;/&gt;&lt;wsp:rsid wsp:val=&quot;003F3448&quot;/&gt;&lt;wsp:rsid wsp:val=&quot;003F34BC&quot;/&gt;&lt;wsp:rsid wsp:val=&quot;003F3550&quot;/&gt;&lt;wsp:rsid wsp:val=&quot;003F3566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53FD&quot;/&gt;&lt;wsp:rsid wsp:val=&quot;003F553E&quot;/&gt;&lt;wsp:rsid wsp:val=&quot;003F5BFD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73AE&quot;/&gt;&lt;wsp:rsid wsp:val=&quot;003F7662&quot;/&gt;&lt;wsp:rsid wsp:val=&quot;003F76BC&quot;/&gt;&lt;wsp:rsid wsp:val=&quot;003F7761&quot;/&gt;&lt;wsp:rsid wsp:val=&quot;003F7B43&quot;/&gt;&lt;wsp:rsid wsp:val=&quot;003F7B5F&quot;/&gt;&lt;wsp:rsid wsp:val=&quot;00400329&quot;/&gt;&lt;wsp:rsid wsp:val=&quot;0040039E&quot;/&gt;&lt;wsp:rsid wsp:val=&quot;004006A8&quot;/&gt;&lt;wsp:rsid wsp:val=&quot;0040075F&quot;/&gt;&lt;wsp:rsid wsp:val=&quot;004008A3&quot;/&gt;&lt;wsp:rsid wsp:val=&quot;004008C6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F0F&quot;/&gt;&lt;wsp:rsid wsp:val=&quot;00401FEB&quot;/&gt;&lt;wsp:rsid wsp:val=&quot;0040235B&quot;/&gt;&lt;wsp:rsid wsp:val=&quot;00402491&quot;/&gt;&lt;wsp:rsid wsp:val=&quot;004024A1&quot;/&gt;&lt;wsp:rsid wsp:val=&quot;004026F6&quot;/&gt;&lt;wsp:rsid wsp:val=&quot;00402AF4&quot;/&gt;&lt;wsp:rsid wsp:val=&quot;00402EDE&quot;/&gt;&lt;wsp:rsid wsp:val=&quot;004031B2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325&quot;/&gt;&lt;wsp:rsid wsp:val=&quot;00404329&quot;/&gt;&lt;wsp:rsid wsp:val=&quot;0040472E&quot;/&gt;&lt;wsp:rsid wsp:val=&quot;00404985&quot;/&gt;&lt;wsp:rsid wsp:val=&quot;00404EA1&quot;/&gt;&lt;wsp:rsid wsp:val=&quot;00404EC1&quot;/&gt;&lt;wsp:rsid wsp:val=&quot;00404EC5&quot;/&gt;&lt;wsp:rsid wsp:val=&quot;004050EC&quot;/&gt;&lt;wsp:rsid wsp:val=&quot;004058AF&quot;/&gt;&lt;wsp:rsid wsp:val=&quot;00405A10&quot;/&gt;&lt;wsp:rsid wsp:val=&quot;00405A3B&quot;/&gt;&lt;wsp:rsid wsp:val=&quot;00405A4E&quot;/&gt;&lt;wsp:rsid wsp:val=&quot;00405FE6&quot;/&gt;&lt;wsp:rsid wsp:val=&quot;004061AD&quot;/&gt;&lt;wsp:rsid wsp:val=&quot;0040633D&quot;/&gt;&lt;wsp:rsid wsp:val=&quot;004064E5&quot;/&gt;&lt;wsp:rsid wsp:val=&quot;00406C18&quot;/&gt;&lt;wsp:rsid wsp:val=&quot;00406D1F&quot;/&gt;&lt;wsp:rsid wsp:val=&quot;00406E7A&quot;/&gt;&lt;wsp:rsid wsp:val=&quot;00407161&quot;/&gt;&lt;wsp:rsid wsp:val=&quot;00407516&quot;/&gt;&lt;wsp:rsid wsp:val=&quot;004078B5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D79&quot;/&gt;&lt;wsp:rsid wsp:val=&quot;00410FD3&quot;/&gt;&lt;wsp:rsid wsp:val=&quot;004115A8&quot;/&gt;&lt;wsp:rsid wsp:val=&quot;0041163C&quot;/&gt;&lt;wsp:rsid wsp:val=&quot;004116DC&quot;/&gt;&lt;wsp:rsid wsp:val=&quot;00411B50&quot;/&gt;&lt;wsp:rsid wsp:val=&quot;00411CA1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A1C&quot;/&gt;&lt;wsp:rsid wsp:val=&quot;00412E1F&quot;/&gt;&lt;wsp:rsid wsp:val=&quot;0041311B&quot;/&gt;&lt;wsp:rsid wsp:val=&quot;00413479&quot;/&gt;&lt;wsp:rsid wsp:val=&quot;004135E3&quot;/&gt;&lt;wsp:rsid wsp:val=&quot;00413708&quot;/&gt;&lt;wsp:rsid wsp:val=&quot;00413933&quot;/&gt;&lt;wsp:rsid wsp:val=&quot;00413A73&quot;/&gt;&lt;wsp:rsid wsp:val=&quot;00413B95&quot;/&gt;&lt;wsp:rsid wsp:val=&quot;00413CE2&quot;/&gt;&lt;wsp:rsid wsp:val=&quot;0041407D&quot;/&gt;&lt;wsp:rsid wsp:val=&quot;00414139&quot;/&gt;&lt;wsp:rsid wsp:val=&quot;00414B45&quot;/&gt;&lt;wsp:rsid wsp:val=&quot;00414CC1&quot;/&gt;&lt;wsp:rsid wsp:val=&quot;00414DBF&quot;/&gt;&lt;wsp:rsid wsp:val=&quot;00414F7F&quot;/&gt;&lt;wsp:rsid wsp:val=&quot;00414FE3&quot;/&gt;&lt;wsp:rsid wsp:val=&quot;004150EB&quot;/&gt;&lt;wsp:rsid wsp:val=&quot;00415266&quot;/&gt;&lt;wsp:rsid wsp:val=&quot;0041553B&quot;/&gt;&lt;wsp:rsid wsp:val=&quot;00415560&quot;/&gt;&lt;wsp:rsid wsp:val=&quot;004155F9&quot;/&gt;&lt;wsp:rsid wsp:val=&quot;0041571B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2036A&quot;/&gt;&lt;wsp:rsid wsp:val=&quot;004203F6&quot;/&gt;&lt;wsp:rsid wsp:val=&quot;00420469&quot;/&gt;&lt;wsp:rsid wsp:val=&quot;00420992&quot;/&gt;&lt;wsp:rsid wsp:val=&quot;00420A1F&quot;/&gt;&lt;wsp:rsid wsp:val=&quot;00420A59&quot;/&gt;&lt;wsp:rsid wsp:val=&quot;00420CAC&quot;/&gt;&lt;wsp:rsid wsp:val=&quot;00421051&quot;/&gt;&lt;wsp:rsid wsp:val=&quot;00421104&quot;/&gt;&lt;wsp:rsid wsp:val=&quot;0042117B&quot;/&gt;&lt;wsp:rsid wsp:val=&quot;004212FB&quot;/&gt;&lt;wsp:rsid wsp:val=&quot;0042139D&quot;/&gt;&lt;wsp:rsid wsp:val=&quot;0042152F&quot;/&gt;&lt;wsp:rsid wsp:val=&quot;00421805&quot;/&gt;&lt;wsp:rsid wsp:val=&quot;00421990&quot;/&gt;&lt;wsp:rsid wsp:val=&quot;004219BB&quot;/&gt;&lt;wsp:rsid wsp:val=&quot;00421F86&quot;/&gt;&lt;wsp:rsid wsp:val=&quot;00422408&quot;/&gt;&lt;wsp:rsid wsp:val=&quot;00422474&quot;/&gt;&lt;wsp:rsid wsp:val=&quot;00422508&quot;/&gt;&lt;wsp:rsid wsp:val=&quot;004227A6&quot;/&gt;&lt;wsp:rsid wsp:val=&quot;0042295B&quot;/&gt;&lt;wsp:rsid wsp:val=&quot;00422F66&quot;/&gt;&lt;wsp:rsid wsp:val=&quot;00423235&quot;/&gt;&lt;wsp:rsid wsp:val=&quot;004238A7&quot;/&gt;&lt;wsp:rsid wsp:val=&quot;0042403A&quot;/&gt;&lt;wsp:rsid wsp:val=&quot;004244D3&quot;/&gt;&lt;wsp:rsid wsp:val=&quot;00424987&quot;/&gt;&lt;wsp:rsid wsp:val=&quot;00424BAB&quot;/&gt;&lt;wsp:rsid wsp:val=&quot;00424C05&quot;/&gt;&lt;wsp:rsid wsp:val=&quot;00424DF2&quot;/&gt;&lt;wsp:rsid wsp:val=&quot;004253C8&quot;/&gt;&lt;wsp:rsid wsp:val=&quot;00425669&quot;/&gt;&lt;wsp:rsid wsp:val=&quot;0042584C&quot;/&gt;&lt;wsp:rsid wsp:val=&quot;00425D4B&quot;/&gt;&lt;wsp:rsid wsp:val=&quot;0042600B&quot;/&gt;&lt;wsp:rsid wsp:val=&quot;00426225&quot;/&gt;&lt;wsp:rsid wsp:val=&quot;004264BF&quot;/&gt;&lt;wsp:rsid wsp:val=&quot;0042654E&quot;/&gt;&lt;wsp:rsid wsp:val=&quot;00426D20&quot;/&gt;&lt;wsp:rsid wsp:val=&quot;00426D83&quot;/&gt;&lt;wsp:rsid wsp:val=&quot;00427030&quot;/&gt;&lt;wsp:rsid wsp:val=&quot;0042703B&quot;/&gt;&lt;wsp:rsid wsp:val=&quot;0042727F&quot;/&gt;&lt;wsp:rsid wsp:val=&quot;004272A0&quot;/&gt;&lt;wsp:rsid wsp:val=&quot;004272C5&quot;/&gt;&lt;wsp:rsid wsp:val=&quot;004273C2&quot;/&gt;&lt;wsp:rsid wsp:val=&quot;0042749A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F8A&quot;/&gt;&lt;wsp:rsid wsp:val=&quot;0043161F&quot;/&gt;&lt;wsp:rsid wsp:val=&quot;004318E7&quot;/&gt;&lt;wsp:rsid wsp:val=&quot;00431B0B&quot;/&gt;&lt;wsp:rsid wsp:val=&quot;00431C08&quot;/&gt;&lt;wsp:rsid wsp:val=&quot;00431C9A&quot;/&gt;&lt;wsp:rsid wsp:val=&quot;004328B1&quot;/&gt;&lt;wsp:rsid wsp:val=&quot;004328D3&quot;/&gt;&lt;wsp:rsid wsp:val=&quot;00432AA3&quot;/&gt;&lt;wsp:rsid wsp:val=&quot;00432E9C&quot;/&gt;&lt;wsp:rsid wsp:val=&quot;00432ECB&quot;/&gt;&lt;wsp:rsid wsp:val=&quot;004331A8&quot;/&gt;&lt;wsp:rsid wsp:val=&quot;004331EA&quot;/&gt;&lt;wsp:rsid wsp:val=&quot;0043345C&quot;/&gt;&lt;wsp:rsid wsp:val=&quot;00433767&quot;/&gt;&lt;wsp:rsid wsp:val=&quot;004339BA&quot;/&gt;&lt;wsp:rsid wsp:val=&quot;00433D60&quot;/&gt;&lt;wsp:rsid wsp:val=&quot;00433E6F&quot;/&gt;&lt;wsp:rsid wsp:val=&quot;0043404C&quot;/&gt;&lt;wsp:rsid wsp:val=&quot;00434AFF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407BD&quot;/&gt;&lt;wsp:rsid wsp:val=&quot;004408A3&quot;/&gt;&lt;wsp:rsid wsp:val=&quot;00440956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11E&quot;/&gt;&lt;wsp:rsid wsp:val=&quot;004435E3&quot;/&gt;&lt;wsp:rsid wsp:val=&quot;004437C6&quot;/&gt;&lt;wsp:rsid wsp:val=&quot;00443877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2B0&quot;/&gt;&lt;wsp:rsid wsp:val=&quot;004443D8&quot;/&gt;&lt;wsp:rsid wsp:val=&quot;0044455F&quot;/&gt;&lt;wsp:rsid wsp:val=&quot;004445F1&quot;/&gt;&lt;wsp:rsid wsp:val=&quot;00444902&quot;/&gt;&lt;wsp:rsid wsp:val=&quot;00444A8E&quot;/&gt;&lt;wsp:rsid wsp:val=&quot;00444AF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6367&quot;/&gt;&lt;wsp:rsid wsp:val=&quot;004464A4&quot;/&gt;&lt;wsp:rsid wsp:val=&quot;0044678D&quot;/&gt;&lt;wsp:rsid wsp:val=&quot;0044682E&quot;/&gt;&lt;wsp:rsid wsp:val=&quot;00446A57&quot;/&gt;&lt;wsp:rsid wsp:val=&quot;00446B3F&quot;/&gt;&lt;wsp:rsid wsp:val=&quot;0044702E&quot;/&gt;&lt;wsp:rsid wsp:val=&quot;004477B7&quot;/&gt;&lt;wsp:rsid wsp:val=&quot;00447BF1&quot;/&gt;&lt;wsp:rsid wsp:val=&quot;00447DAE&quot;/&gt;&lt;wsp:rsid wsp:val=&quot;00447DB5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9BC&quot;/&gt;&lt;wsp:rsid wsp:val=&quot;00452A06&quot;/&gt;&lt;wsp:rsid wsp:val=&quot;00452A2D&quot;/&gt;&lt;wsp:rsid wsp:val=&quot;00452D32&quot;/&gt;&lt;wsp:rsid wsp:val=&quot;0045309B&quot;/&gt;&lt;wsp:rsid wsp:val=&quot;004532F0&quot;/&gt;&lt;wsp:rsid wsp:val=&quot;0045366F&quot;/&gt;&lt;wsp:rsid wsp:val=&quot;00453AAA&quot;/&gt;&lt;wsp:rsid wsp:val=&quot;00454510&quot;/&gt;&lt;wsp:rsid wsp:val=&quot;004546FC&quot;/&gt;&lt;wsp:rsid wsp:val=&quot;00454883&quot;/&gt;&lt;wsp:rsid wsp:val=&quot;00454A7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49D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015&quot;/&gt;&lt;wsp:rsid wsp:val=&quot;004608D3&quot;/&gt;&lt;wsp:rsid wsp:val=&quot;00461165&quot;/&gt;&lt;wsp:rsid wsp:val=&quot;004613A4&quot;/&gt;&lt;wsp:rsid wsp:val=&quot;004615A7&quot;/&gt;&lt;wsp:rsid wsp:val=&quot;00461904&quot;/&gt;&lt;wsp:rsid wsp:val=&quot;0046196B&quot;/&gt;&lt;wsp:rsid wsp:val=&quot;00461A18&quot;/&gt;&lt;wsp:rsid wsp:val=&quot;00461AEC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41B&quot;/&gt;&lt;wsp:rsid wsp:val=&quot;0046246C&quot;/&gt;&lt;wsp:rsid wsp:val=&quot;004627EC&quot;/&gt;&lt;wsp:rsid wsp:val=&quot;00462866&quot;/&gt;&lt;wsp:rsid wsp:val=&quot;00462ECC&quot;/&gt;&lt;wsp:rsid wsp:val=&quot;00462FBC&quot;/&gt;&lt;wsp:rsid wsp:val=&quot;00463095&quot;/&gt;&lt;wsp:rsid wsp:val=&quot;004630BB&quot;/&gt;&lt;wsp:rsid wsp:val=&quot;0046318D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42D&quot;/&gt;&lt;wsp:rsid wsp:val=&quot;00464838&quot;/&gt;&lt;wsp:rsid wsp:val=&quot;00464C78&quot;/&gt;&lt;wsp:rsid wsp:val=&quot;00464DEE&quot;/&gt;&lt;wsp:rsid wsp:val=&quot;00465189&quot;/&gt;&lt;wsp:rsid wsp:val=&quot;00465434&quot;/&gt;&lt;wsp:rsid wsp:val=&quot;0046547F&quot;/&gt;&lt;wsp:rsid wsp:val=&quot;00465B0E&quot;/&gt;&lt;wsp:rsid wsp:val=&quot;00465FEB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A6C&quot;/&gt;&lt;wsp:rsid wsp:val=&quot;00467BA5&quot;/&gt;&lt;wsp:rsid wsp:val=&quot;00470090&quot;/&gt;&lt;wsp:rsid wsp:val=&quot;00470102&quot;/&gt;&lt;wsp:rsid wsp:val=&quot;0047023A&quot;/&gt;&lt;wsp:rsid wsp:val=&quot;004702C8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101D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CB&quot;/&gt;&lt;wsp:rsid wsp:val=&quot;004730F3&quot;/&gt;&lt;wsp:rsid wsp:val=&quot;00473114&quot;/&gt;&lt;wsp:rsid wsp:val=&quot;004733FE&quot;/&gt;&lt;wsp:rsid wsp:val=&quot;004734A2&quot;/&gt;&lt;wsp:rsid wsp:val=&quot;004739D0&quot;/&gt;&lt;wsp:rsid wsp:val=&quot;00473CFF&quot;/&gt;&lt;wsp:rsid wsp:val=&quot;0047415A&quot;/&gt;&lt;wsp:rsid wsp:val=&quot;00474184&quot;/&gt;&lt;wsp:rsid wsp:val=&quot;004744FA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7C9&quot;/&gt;&lt;wsp:rsid wsp:val=&quot;004759A5&quot;/&gt;&lt;wsp:rsid wsp:val=&quot;00475A83&quot;/&gt;&lt;wsp:rsid wsp:val=&quot;004762DC&quot;/&gt;&lt;wsp:rsid wsp:val=&quot;004766FB&quot;/&gt;&lt;wsp:rsid wsp:val=&quot;00476766&quot;/&gt;&lt;wsp:rsid wsp:val=&quot;00476BEC&quot;/&gt;&lt;wsp:rsid wsp:val=&quot;00476C75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C4C&quot;/&gt;&lt;wsp:rsid wsp:val=&quot;00480C6A&quot;/&gt;&lt;wsp:rsid wsp:val=&quot;004810BE&quot;/&gt;&lt;wsp:rsid wsp:val=&quot;004810EA&quot;/&gt;&lt;wsp:rsid wsp:val=&quot;00481162&quot;/&gt;&lt;wsp:rsid wsp:val=&quot;004811B5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B71&quot;/&gt;&lt;wsp:rsid wsp:val=&quot;00483C60&quot;/&gt;&lt;wsp:rsid wsp:val=&quot;00483E49&quot;/&gt;&lt;wsp:rsid wsp:val=&quot;004841E1&quot;/&gt;&lt;wsp:rsid wsp:val=&quot;00484382&quot;/&gt;&lt;wsp:rsid wsp:val=&quot;00484752&quot;/&gt;&lt;wsp:rsid wsp:val=&quot;004848D5&quot;/&gt;&lt;wsp:rsid wsp:val=&quot;00484A47&quot;/&gt;&lt;wsp:rsid wsp:val=&quot;00484A76&quot;/&gt;&lt;wsp:rsid wsp:val=&quot;00484B11&quot;/&gt;&lt;wsp:rsid wsp:val=&quot;00484B41&quot;/&gt;&lt;wsp:rsid wsp:val=&quot;00484B67&quot;/&gt;&lt;wsp:rsid wsp:val=&quot;00485038&quot;/&gt;&lt;wsp:rsid wsp:val=&quot;00485796&quot;/&gt;&lt;wsp:rsid wsp:val=&quot;00485799&quot;/&gt;&lt;wsp:rsid wsp:val=&quot;0048583F&quot;/&gt;&lt;wsp:rsid wsp:val=&quot;00485868&quot;/&gt;&lt;wsp:rsid wsp:val=&quot;0048591D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23E&quot;/&gt;&lt;wsp:rsid wsp:val=&quot;00486844&quot;/&gt;&lt;wsp:rsid wsp:val=&quot;0048697A&quot;/&gt;&lt;wsp:rsid wsp:val=&quot;00486B72&quot;/&gt;&lt;wsp:rsid wsp:val=&quot;00486D8B&quot;/&gt;&lt;wsp:rsid wsp:val=&quot;00486F4D&quot;/&gt;&lt;wsp:rsid wsp:val=&quot;00486F9A&quot;/&gt;&lt;wsp:rsid wsp:val=&quot;00487638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48&quot;/&gt;&lt;wsp:rsid wsp:val=&quot;00493594&quot;/&gt;&lt;wsp:rsid wsp:val=&quot;00493B7E&quot;/&gt;&lt;wsp:rsid wsp:val=&quot;00493C18&quot;/&gt;&lt;wsp:rsid wsp:val=&quot;00493CA3&quot;/&gt;&lt;wsp:rsid wsp:val=&quot;00493E50&quot;/&gt;&lt;wsp:rsid wsp:val=&quot;00494013&quot;/&gt;&lt;wsp:rsid wsp:val=&quot;0049425D&quot;/&gt;&lt;wsp:rsid wsp:val=&quot;004943C6&quot;/&gt;&lt;wsp:rsid wsp:val=&quot;004944E4&quot;/&gt;&lt;wsp:rsid wsp:val=&quot;0049452A&quot;/&gt;&lt;wsp:rsid wsp:val=&quot;004946B3&quot;/&gt;&lt;wsp:rsid wsp:val=&quot;00494E37&quot;/&gt;&lt;wsp:rsid wsp:val=&quot;00494F97&quot;/&gt;&lt;wsp:rsid wsp:val=&quot;004951FB&quot;/&gt;&lt;wsp:rsid wsp:val=&quot;00495D55&quot;/&gt;&lt;wsp:rsid wsp:val=&quot;00496075&quot;/&gt;&lt;wsp:rsid wsp:val=&quot;0049619B&quot;/&gt;&lt;wsp:rsid wsp:val=&quot;0049625B&quot;/&gt;&lt;wsp:rsid wsp:val=&quot;00496303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282&quot;/&gt;&lt;wsp:rsid wsp:val=&quot;004A0349&quot;/&gt;&lt;wsp:rsid wsp:val=&quot;004A0509&quot;/&gt;&lt;wsp:rsid wsp:val=&quot;004A079B&quot;/&gt;&lt;wsp:rsid wsp:val=&quot;004A0868&quot;/&gt;&lt;wsp:rsid wsp:val=&quot;004A08A3&quot;/&gt;&lt;wsp:rsid wsp:val=&quot;004A0C44&quot;/&gt;&lt;wsp:rsid wsp:val=&quot;004A0D0A&quot;/&gt;&lt;wsp:rsid wsp:val=&quot;004A0D9E&quot;/&gt;&lt;wsp:rsid wsp:val=&quot;004A0F84&quot;/&gt;&lt;wsp:rsid wsp:val=&quot;004A0FD3&quot;/&gt;&lt;wsp:rsid wsp:val=&quot;004A1172&quot;/&gt;&lt;wsp:rsid wsp:val=&quot;004A16F3&quot;/&gt;&lt;wsp:rsid wsp:val=&quot;004A1EE3&quot;/&gt;&lt;wsp:rsid wsp:val=&quot;004A1FB6&quot;/&gt;&lt;wsp:rsid wsp:val=&quot;004A23CD&quot;/&gt;&lt;wsp:rsid wsp:val=&quot;004A2CC0&quot;/&gt;&lt;wsp:rsid wsp:val=&quot;004A2FF0&quot;/&gt;&lt;wsp:rsid wsp:val=&quot;004A33F5&quot;/&gt;&lt;wsp:rsid wsp:val=&quot;004A34D7&quot;/&gt;&lt;wsp:rsid wsp:val=&quot;004A3CFF&quot;/&gt;&lt;wsp:rsid wsp:val=&quot;004A3EC5&quot;/&gt;&lt;wsp:rsid wsp:val=&quot;004A3F10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B1&quot;/&gt;&lt;wsp:rsid wsp:val=&quot;004A5A52&quot;/&gt;&lt;wsp:rsid wsp:val=&quot;004A5A8E&quot;/&gt;&lt;wsp:rsid wsp:val=&quot;004A64F6&quot;/&gt;&lt;wsp:rsid wsp:val=&quot;004A6893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B8&quot;/&gt;&lt;wsp:rsid wsp:val=&quot;004A7896&quot;/&gt;&lt;wsp:rsid wsp:val=&quot;004A7F10&quot;/&gt;&lt;wsp:rsid wsp:val=&quot;004A7F22&quot;/&gt;&lt;wsp:rsid wsp:val=&quot;004B0184&quot;/&gt;&lt;wsp:rsid wsp:val=&quot;004B072D&quot;/&gt;&lt;wsp:rsid wsp:val=&quot;004B095C&quot;/&gt;&lt;wsp:rsid wsp:val=&quot;004B0A26&quot;/&gt;&lt;wsp:rsid wsp:val=&quot;004B0C46&quot;/&gt;&lt;wsp:rsid wsp:val=&quot;004B0C63&quot;/&gt;&lt;wsp:rsid wsp:val=&quot;004B0E0A&quot;/&gt;&lt;wsp:rsid wsp:val=&quot;004B1048&quot;/&gt;&lt;wsp:rsid wsp:val=&quot;004B1219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72D&quot;/&gt;&lt;wsp:rsid wsp:val=&quot;004B2835&quot;/&gt;&lt;wsp:rsid wsp:val=&quot;004B28AD&quot;/&gt;&lt;wsp:rsid wsp:val=&quot;004B28B7&quot;/&gt;&lt;wsp:rsid wsp:val=&quot;004B28FA&quot;/&gt;&lt;wsp:rsid wsp:val=&quot;004B2909&quot;/&gt;&lt;wsp:rsid wsp:val=&quot;004B2B47&quot;/&gt;&lt;wsp:rsid wsp:val=&quot;004B2C15&quot;/&gt;&lt;wsp:rsid wsp:val=&quot;004B2EEA&quot;/&gt;&lt;wsp:rsid wsp:val=&quot;004B2EFC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E19&quot;/&gt;&lt;wsp:rsid wsp:val=&quot;004B3F13&quot;/&gt;&lt;wsp:rsid wsp:val=&quot;004B3F41&quot;/&gt;&lt;wsp:rsid wsp:val=&quot;004B4349&quot;/&gt;&lt;wsp:rsid wsp:val=&quot;004B43CC&quot;/&gt;&lt;wsp:rsid wsp:val=&quot;004B43F3&quot;/&gt;&lt;wsp:rsid wsp:val=&quot;004B441F&quot;/&gt;&lt;wsp:rsid wsp:val=&quot;004B4564&quot;/&gt;&lt;wsp:rsid wsp:val=&quot;004B493E&quot;/&gt;&lt;wsp:rsid wsp:val=&quot;004B4D4F&quot;/&gt;&lt;wsp:rsid wsp:val=&quot;004B5140&quot;/&gt;&lt;wsp:rsid wsp:val=&quot;004B52E4&quot;/&gt;&lt;wsp:rsid wsp:val=&quot;004B54EA&quot;/&gt;&lt;wsp:rsid wsp:val=&quot;004B5759&quot;/&gt;&lt;wsp:rsid wsp:val=&quot;004B597E&quot;/&gt;&lt;wsp:rsid wsp:val=&quot;004B5E8F&quot;/&gt;&lt;wsp:rsid wsp:val=&quot;004B5FD5&quot;/&gt;&lt;wsp:rsid wsp:val=&quot;004B5FE9&quot;/&gt;&lt;wsp:rsid wsp:val=&quot;004B62E1&quot;/&gt;&lt;wsp:rsid wsp:val=&quot;004B63BD&quot;/&gt;&lt;wsp:rsid wsp:val=&quot;004B65DF&quot;/&gt;&lt;wsp:rsid wsp:val=&quot;004B6A61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BD7&quot;/&gt;&lt;wsp:rsid wsp:val=&quot;004B7D17&quot;/&gt;&lt;wsp:rsid wsp:val=&quot;004B7EF3&quot;/&gt;&lt;wsp:rsid wsp:val=&quot;004C01AA&quot;/&gt;&lt;wsp:rsid wsp:val=&quot;004C08C0&quot;/&gt;&lt;wsp:rsid wsp:val=&quot;004C0DB9&quot;/&gt;&lt;wsp:rsid wsp:val=&quot;004C0EDC&quot;/&gt;&lt;wsp:rsid wsp:val=&quot;004C0F82&quot;/&gt;&lt;wsp:rsid wsp:val=&quot;004C101C&quot;/&gt;&lt;wsp:rsid wsp:val=&quot;004C1213&quot;/&gt;&lt;wsp:rsid wsp:val=&quot;004C167B&quot;/&gt;&lt;wsp:rsid wsp:val=&quot;004C1758&quot;/&gt;&lt;wsp:rsid wsp:val=&quot;004C1AA7&quot;/&gt;&lt;wsp:rsid wsp:val=&quot;004C2C29&quot;/&gt;&lt;wsp:rsid wsp:val=&quot;004C2DF1&quot;/&gt;&lt;wsp:rsid wsp:val=&quot;004C2E29&quot;/&gt;&lt;wsp:rsid wsp:val=&quot;004C3226&quot;/&gt;&lt;wsp:rsid wsp:val=&quot;004C3269&quot;/&gt;&lt;wsp:rsid wsp:val=&quot;004C33A8&quot;/&gt;&lt;wsp:rsid wsp:val=&quot;004C3444&quot;/&gt;&lt;wsp:rsid wsp:val=&quot;004C35EC&quot;/&gt;&lt;wsp:rsid wsp:val=&quot;004C372E&quot;/&gt;&lt;wsp:rsid wsp:val=&quot;004C37D8&quot;/&gt;&lt;wsp:rsid wsp:val=&quot;004C3B4F&quot;/&gt;&lt;wsp:rsid wsp:val=&quot;004C4065&quot;/&gt;&lt;wsp:rsid wsp:val=&quot;004C4243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472&quot;/&gt;&lt;wsp:rsid wsp:val=&quot;004C55D1&quot;/&gt;&lt;wsp:rsid wsp:val=&quot;004C565D&quot;/&gt;&lt;wsp:rsid wsp:val=&quot;004C5C7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FCB&quot;/&gt;&lt;wsp:rsid wsp:val=&quot;004C7366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C5D&quot;/&gt;&lt;wsp:rsid wsp:val=&quot;004D0C7C&quot;/&gt;&lt;wsp:rsid wsp:val=&quot;004D0D70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296&quot;/&gt;&lt;wsp:rsid wsp:val=&quot;004D230E&quot;/&gt;&lt;wsp:rsid wsp:val=&quot;004D238A&quot;/&gt;&lt;wsp:rsid wsp:val=&quot;004D23A5&quot;/&gt;&lt;wsp:rsid wsp:val=&quot;004D2AB8&quot;/&gt;&lt;wsp:rsid wsp:val=&quot;004D2B84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DBD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9C&quot;/&gt;&lt;wsp:rsid wsp:val=&quot;004D607A&quot;/&gt;&lt;wsp:rsid wsp:val=&quot;004D60A7&quot;/&gt;&lt;wsp:rsid wsp:val=&quot;004D60DD&quot;/&gt;&lt;wsp:rsid wsp:val=&quot;004D61DF&quot;/&gt;&lt;wsp:rsid wsp:val=&quot;004D663D&quot;/&gt;&lt;wsp:rsid wsp:val=&quot;004D6769&quot;/&gt;&lt;wsp:rsid wsp:val=&quot;004D680B&quot;/&gt;&lt;wsp:rsid wsp:val=&quot;004D68A3&quot;/&gt;&lt;wsp:rsid wsp:val=&quot;004D6EC2&quot;/&gt;&lt;wsp:rsid wsp:val=&quot;004D6F8A&quot;/&gt;&lt;wsp:rsid wsp:val=&quot;004D722B&quot;/&gt;&lt;wsp:rsid wsp:val=&quot;004D7409&quot;/&gt;&lt;wsp:rsid wsp:val=&quot;004D7614&quot;/&gt;&lt;wsp:rsid wsp:val=&quot;004D780D&quot;/&gt;&lt;wsp:rsid wsp:val=&quot;004D7A0B&quot;/&gt;&lt;wsp:rsid wsp:val=&quot;004D7A0D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DA5&quot;/&gt;&lt;wsp:rsid wsp:val=&quot;004E0F0A&quot;/&gt;&lt;wsp:rsid wsp:val=&quot;004E1062&quot;/&gt;&lt;wsp:rsid wsp:val=&quot;004E1245&quot;/&gt;&lt;wsp:rsid wsp:val=&quot;004E13C1&quot;/&gt;&lt;wsp:rsid wsp:val=&quot;004E1A22&quot;/&gt;&lt;wsp:rsid wsp:val=&quot;004E1A82&quot;/&gt;&lt;wsp:rsid wsp:val=&quot;004E1C7D&quot;/&gt;&lt;wsp:rsid wsp:val=&quot;004E1CB6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A9&quot;/&gt;&lt;wsp:rsid wsp:val=&quot;004E4233&quot;/&gt;&lt;wsp:rsid wsp:val=&quot;004E4292&quot;/&gt;&lt;wsp:rsid wsp:val=&quot;004E429F&quot;/&gt;&lt;wsp:rsid wsp:val=&quot;004E4565&quot;/&gt;&lt;wsp:rsid wsp:val=&quot;004E4C3B&quot;/&gt;&lt;wsp:rsid wsp:val=&quot;004E4CFB&quot;/&gt;&lt;wsp:rsid wsp:val=&quot;004E4E27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A20&quot;/&gt;&lt;wsp:rsid wsp:val=&quot;004E723C&quot;/&gt;&lt;wsp:rsid wsp:val=&quot;004E7288&quot;/&gt;&lt;wsp:rsid wsp:val=&quot;004E7342&quot;/&gt;&lt;wsp:rsid wsp:val=&quot;004E7469&quot;/&gt;&lt;wsp:rsid wsp:val=&quot;004E7863&quot;/&gt;&lt;wsp:rsid wsp:val=&quot;004E78C3&quot;/&gt;&lt;wsp:rsid wsp:val=&quot;004E7A8F&quot;/&gt;&lt;wsp:rsid wsp:val=&quot;004F0094&quot;/&gt;&lt;wsp:rsid wsp:val=&quot;004F02EF&quot;/&gt;&lt;wsp:rsid wsp:val=&quot;004F0413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D0D&quot;/&gt;&lt;wsp:rsid wsp:val=&quot;004F0DFA&quot;/&gt;&lt;wsp:rsid wsp:val=&quot;004F0E1F&quot;/&gt;&lt;wsp:rsid wsp:val=&quot;004F0EF4&quot;/&gt;&lt;wsp:rsid wsp:val=&quot;004F1198&quot;/&gt;&lt;wsp:rsid wsp:val=&quot;004F126B&quot;/&gt;&lt;wsp:rsid wsp:val=&quot;004F1401&quot;/&gt;&lt;wsp:rsid wsp:val=&quot;004F162C&quot;/&gt;&lt;wsp:rsid wsp:val=&quot;004F16E7&quot;/&gt;&lt;wsp:rsid wsp:val=&quot;004F17DA&quot;/&gt;&lt;wsp:rsid wsp:val=&quot;004F1B1E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A2B&quot;/&gt;&lt;wsp:rsid wsp:val=&quot;004F2BF2&quot;/&gt;&lt;wsp:rsid wsp:val=&quot;004F2CB8&quot;/&gt;&lt;wsp:rsid wsp:val=&quot;004F2FB6&quot;/&gt;&lt;wsp:rsid wsp:val=&quot;004F3016&quot;/&gt;&lt;wsp:rsid wsp:val=&quot;004F311B&quot;/&gt;&lt;wsp:rsid wsp:val=&quot;004F3347&quot;/&gt;&lt;wsp:rsid wsp:val=&quot;004F3488&quot;/&gt;&lt;wsp:rsid wsp:val=&quot;004F34FA&quot;/&gt;&lt;wsp:rsid wsp:val=&quot;004F3B33&quot;/&gt;&lt;wsp:rsid wsp:val=&quot;004F3F5B&quot;/&gt;&lt;wsp:rsid wsp:val=&quot;004F4597&quot;/&gt;&lt;wsp:rsid wsp:val=&quot;004F47AA&quot;/&gt;&lt;wsp:rsid wsp:val=&quot;004F4875&quot;/&gt;&lt;wsp:rsid wsp:val=&quot;004F4A6F&quot;/&gt;&lt;wsp:rsid wsp:val=&quot;004F4B95&quot;/&gt;&lt;wsp:rsid wsp:val=&quot;004F4E39&quot;/&gt;&lt;wsp:rsid wsp:val=&quot;004F59F2&quot;/&gt;&lt;wsp:rsid wsp:val=&quot;004F5B84&quot;/&gt;&lt;wsp:rsid wsp:val=&quot;004F5C26&quot;/&gt;&lt;wsp:rsid wsp:val=&quot;004F6148&quot;/&gt;&lt;wsp:rsid wsp:val=&quot;004F671A&quot;/&gt;&lt;wsp:rsid wsp:val=&quot;004F6886&quot;/&gt;&lt;wsp:rsid wsp:val=&quot;004F690B&quot;/&gt;&lt;wsp:rsid wsp:val=&quot;004F6B6A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B2&quot;/&gt;&lt;wsp:rsid wsp:val=&quot;004F7849&quot;/&gt;&lt;wsp:rsid wsp:val=&quot;004F7BDC&quot;/&gt;&lt;wsp:rsid wsp:val=&quot;004F7D7A&quot;/&gt;&lt;wsp:rsid wsp:val=&quot;00500264&quot;/&gt;&lt;wsp:rsid wsp:val=&quot;005002E4&quot;/&gt;&lt;wsp:rsid wsp:val=&quot;00500446&quot;/&gt;&lt;wsp:rsid wsp:val=&quot;00500545&quot;/&gt;&lt;wsp:rsid wsp:val=&quot;0050057F&quot;/&gt;&lt;wsp:rsid wsp:val=&quot;0050067C&quot;/&gt;&lt;wsp:rsid wsp:val=&quot;00500E51&quot;/&gt;&lt;wsp:rsid wsp:val=&quot;00501174&quot;/&gt;&lt;wsp:rsid wsp:val=&quot;00501430&quot;/&gt;&lt;wsp:rsid wsp:val=&quot;0050183C&quot;/&gt;&lt;wsp:rsid wsp:val=&quot;005018F5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DF1&quot;/&gt;&lt;wsp:rsid wsp:val=&quot;0050307A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60C2&quot;/&gt;&lt;wsp:rsid wsp:val=&quot;00506261&quot;/&gt;&lt;wsp:rsid wsp:val=&quot;005062FA&quot;/&gt;&lt;wsp:rsid wsp:val=&quot;005066B1&quot;/&gt;&lt;wsp:rsid wsp:val=&quot;005067B7&quot;/&gt;&lt;wsp:rsid wsp:val=&quot;00506828&quot;/&gt;&lt;wsp:rsid wsp:val=&quot;0050697D&quot;/&gt;&lt;wsp:rsid wsp:val=&quot;00506E27&quot;/&gt;&lt;wsp:rsid wsp:val=&quot;00506E32&quot;/&gt;&lt;wsp:rsid wsp:val=&quot;00506ECA&quot;/&gt;&lt;wsp:rsid wsp:val=&quot;0050701B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5005&quot;/&gt;&lt;wsp:rsid wsp:val=&quot;0051501E&quot;/&gt;&lt;wsp:rsid wsp:val=&quot;00515237&quot;/&gt;&lt;wsp:rsid wsp:val=&quot;00515274&quot;/&gt;&lt;wsp:rsid wsp:val=&quot;00515393&quot;/&gt;&lt;wsp:rsid wsp:val=&quot;00515450&quot;/&gt;&lt;wsp:rsid wsp:val=&quot;00515460&quot;/&gt;&lt;wsp:rsid wsp:val=&quot;005154F5&quot;/&gt;&lt;wsp:rsid wsp:val=&quot;005158D6&quot;/&gt;&lt;wsp:rsid wsp:val=&quot;00515E75&quot;/&gt;&lt;wsp:rsid wsp:val=&quot;00516133&quot;/&gt;&lt;wsp:rsid wsp:val=&quot;00516280&quot;/&gt;&lt;wsp:rsid wsp:val=&quot;00516399&quot;/&gt;&lt;wsp:rsid wsp:val=&quot;005165AA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EB4&quot;/&gt;&lt;wsp:rsid wsp:val=&quot;00517002&quot;/&gt;&lt;wsp:rsid wsp:val=&quot;00517510&quot;/&gt;&lt;wsp:rsid wsp:val=&quot;00517772&quot;/&gt;&lt;wsp:rsid wsp:val=&quot;00517988&quot;/&gt;&lt;wsp:rsid wsp:val=&quot;0051798C&quot;/&gt;&lt;wsp:rsid wsp:val=&quot;00517B97&quot;/&gt;&lt;wsp:rsid wsp:val=&quot;00517EC1&quot;/&gt;&lt;wsp:rsid wsp:val=&quot;005203B1&quot;/&gt;&lt;wsp:rsid wsp:val=&quot;0052063D&quot;/&gt;&lt;wsp:rsid wsp:val=&quot;00520654&quot;/&gt;&lt;wsp:rsid wsp:val=&quot;005209D5&quot;/&gt;&lt;wsp:rsid wsp:val=&quot;005209EA&quot;/&gt;&lt;wsp:rsid wsp:val=&quot;00520A56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250&quot;/&gt;&lt;wsp:rsid wsp:val=&quot;005222BD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42E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BE&quot;/&gt;&lt;wsp:rsid wsp:val=&quot;00525947&quot;/&gt;&lt;wsp:rsid wsp:val=&quot;00525A4F&quot;/&gt;&lt;wsp:rsid wsp:val=&quot;00525B4E&quot;/&gt;&lt;wsp:rsid wsp:val=&quot;00525EF7&quot;/&gt;&lt;wsp:rsid wsp:val=&quot;00526120&quot;/&gt;&lt;wsp:rsid wsp:val=&quot;0052626A&quot;/&gt;&lt;wsp:rsid wsp:val=&quot;00526605&quot;/&gt;&lt;wsp:rsid wsp:val=&quot;00526B98&quot;/&gt;&lt;wsp:rsid wsp:val=&quot;005272FC&quot;/&gt;&lt;wsp:rsid wsp:val=&quot;00527429&quot;/&gt;&lt;wsp:rsid wsp:val=&quot;0052745D&quot;/&gt;&lt;wsp:rsid wsp:val=&quot;005277AD&quot;/&gt;&lt;wsp:rsid wsp:val=&quot;00527B82&quot;/&gt;&lt;wsp:rsid wsp:val=&quot;00527F9D&quot;/&gt;&lt;wsp:rsid wsp:val=&quot;00530053&quot;/&gt;&lt;wsp:rsid wsp:val=&quot;005301D4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757&quot;/&gt;&lt;wsp:rsid wsp:val=&quot;00531808&quot;/&gt;&lt;wsp:rsid wsp:val=&quot;00532047&quot;/&gt;&lt;wsp:rsid wsp:val=&quot;005321BA&quot;/&gt;&lt;wsp:rsid wsp:val=&quot;005322BD&quot;/&gt;&lt;wsp:rsid wsp:val=&quot;00532425&quot;/&gt;&lt;wsp:rsid wsp:val=&quot;00532A1E&quot;/&gt;&lt;wsp:rsid wsp:val=&quot;00532B6B&quot;/&gt;&lt;wsp:rsid wsp:val=&quot;00532F44&quot;/&gt;&lt;wsp:rsid wsp:val=&quot;00532F73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332&quot;/&gt;&lt;wsp:rsid wsp:val=&quot;00535696&quot;/&gt;&lt;wsp:rsid wsp:val=&quot;005358AB&quot;/&gt;&lt;wsp:rsid wsp:val=&quot;00535A9C&quot;/&gt;&lt;wsp:rsid wsp:val=&quot;00535AE7&quot;/&gt;&lt;wsp:rsid wsp:val=&quot;00535E74&quot;/&gt;&lt;wsp:rsid wsp:val=&quot;00535F7A&quot;/&gt;&lt;wsp:rsid wsp:val=&quot;00535F8F&quot;/&gt;&lt;wsp:rsid wsp:val=&quot;00536765&quot;/&gt;&lt;wsp:rsid wsp:val=&quot;00536ECC&quot;/&gt;&lt;wsp:rsid wsp:val=&quot;0053714E&quot;/&gt;&lt;wsp:rsid wsp:val=&quot;00537348&quot;/&gt;&lt;wsp:rsid wsp:val=&quot;005375B4&quot;/&gt;&lt;wsp:rsid wsp:val=&quot;00537624&quot;/&gt;&lt;wsp:rsid wsp:val=&quot;005376D9&quot;/&gt;&lt;wsp:rsid wsp:val=&quot;00537CB6&quot;/&gt;&lt;wsp:rsid wsp:val=&quot;00537E7F&quot;/&gt;&lt;wsp:rsid wsp:val=&quot;00537E8D&quot;/&gt;&lt;wsp:rsid wsp:val=&quot;00537F50&quot;/&gt;&lt;wsp:rsid wsp:val=&quot;00540515&quot;/&gt;&lt;wsp:rsid wsp:val=&quot;00540760&quot;/&gt;&lt;wsp:rsid wsp:val=&quot;00540ADB&quot;/&gt;&lt;wsp:rsid wsp:val=&quot;00540B57&quot;/&gt;&lt;wsp:rsid wsp:val=&quot;00540C82&quot;/&gt;&lt;wsp:rsid wsp:val=&quot;005413A2&quot;/&gt;&lt;wsp:rsid wsp:val=&quot;00541785&quot;/&gt;&lt;wsp:rsid wsp:val=&quot;00541946&quot;/&gt;&lt;wsp:rsid wsp:val=&quot;00541950&quot;/&gt;&lt;wsp:rsid wsp:val=&quot;00541E5F&quot;/&gt;&lt;wsp:rsid wsp:val=&quot;00541FB6&quot;/&gt;&lt;wsp:rsid wsp:val=&quot;00542196&quot;/&gt;&lt;wsp:rsid wsp:val=&quot;005422F2&quot;/&gt;&lt;wsp:rsid wsp:val=&quot;0054242E&quot;/&gt;&lt;wsp:rsid wsp:val=&quot;005429E6&quot;/&gt;&lt;wsp:rsid wsp:val=&quot;005430A1&quot;/&gt;&lt;wsp:rsid wsp:val=&quot;0054339E&quot;/&gt;&lt;wsp:rsid wsp:val=&quot;0054345A&quot;/&gt;&lt;wsp:rsid wsp:val=&quot;005437F9&quot;/&gt;&lt;wsp:rsid wsp:val=&quot;00543A5F&quot;/&gt;&lt;wsp:rsid wsp:val=&quot;00543D0A&quot;/&gt;&lt;wsp:rsid wsp:val=&quot;00544289&quot;/&gt;&lt;wsp:rsid wsp:val=&quot;005443E8&quot;/&gt;&lt;wsp:rsid wsp:val=&quot;005446E0&quot;/&gt;&lt;wsp:rsid wsp:val=&quot;00544838&quot;/&gt;&lt;wsp:rsid wsp:val=&quot;00544A44&quot;/&gt;&lt;wsp:rsid wsp:val=&quot;00544A45&quot;/&gt;&lt;wsp:rsid wsp:val=&quot;005450AD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D56&quot;/&gt;&lt;wsp:rsid wsp:val=&quot;00545E8B&quot;/&gt;&lt;wsp:rsid wsp:val=&quot;00546203&quot;/&gt;&lt;wsp:rsid wsp:val=&quot;005462BB&quot;/&gt;&lt;wsp:rsid wsp:val=&quot;0054639F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428&quot;/&gt;&lt;wsp:rsid wsp:val=&quot;00551032&quot;/&gt;&lt;wsp:rsid wsp:val=&quot;00551490&quot;/&gt;&lt;wsp:rsid wsp:val=&quot;0055162F&quot;/&gt;&lt;wsp:rsid wsp:val=&quot;005517C0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246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B55&quot;/&gt;&lt;wsp:rsid wsp:val=&quot;00554B86&quot;/&gt;&lt;wsp:rsid wsp:val=&quot;00554C47&quot;/&gt;&lt;wsp:rsid wsp:val=&quot;00554D83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FEA&quot;/&gt;&lt;wsp:rsid wsp:val=&quot;0055638A&quot;/&gt;&lt;wsp:rsid wsp:val=&quot;00556534&quot;/&gt;&lt;wsp:rsid wsp:val=&quot;00556633&quot;/&gt;&lt;wsp:rsid wsp:val=&quot;005566BA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A28&quot;/&gt;&lt;wsp:rsid wsp:val=&quot;00557E10&quot;/&gt;&lt;wsp:rsid wsp:val=&quot;00557F84&quot;/&gt;&lt;wsp:rsid wsp:val=&quot;00557FBB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CB&quot;/&gt;&lt;wsp:rsid wsp:val=&quot;00560C19&quot;/&gt;&lt;wsp:rsid wsp:val=&quot;00560DFD&quot;/&gt;&lt;wsp:rsid wsp:val=&quot;00560EB6&quot;/&gt;&lt;wsp:rsid wsp:val=&quot;005612B1&quot;/&gt;&lt;wsp:rsid wsp:val=&quot;00561417&quot;/&gt;&lt;wsp:rsid wsp:val=&quot;00561BB4&quot;/&gt;&lt;wsp:rsid wsp:val=&quot;005620EC&quot;/&gt;&lt;wsp:rsid wsp:val=&quot;00562193&quot;/&gt;&lt;wsp:rsid wsp:val=&quot;00562354&quot;/&gt;&lt;wsp:rsid wsp:val=&quot;0056259F&quot;/&gt;&lt;wsp:rsid wsp:val=&quot;00562867&quot;/&gt;&lt;wsp:rsid wsp:val=&quot;005629DE&quot;/&gt;&lt;wsp:rsid wsp:val=&quot;00562AB2&quot;/&gt;&lt;wsp:rsid wsp:val=&quot;00562D68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571&quot;/&gt;&lt;wsp:rsid wsp:val=&quot;00564A4B&quot;/&gt;&lt;wsp:rsid wsp:val=&quot;00564C60&quot;/&gt;&lt;wsp:rsid wsp:val=&quot;00564DEC&quot;/&gt;&lt;wsp:rsid wsp:val=&quot;00564E9E&quot;/&gt;&lt;wsp:rsid wsp:val=&quot;00564E9F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D7&quot;/&gt;&lt;wsp:rsid wsp:val=&quot;00565EFC&quot;/&gt;&lt;wsp:rsid wsp:val=&quot;00566104&quot;/&gt;&lt;wsp:rsid wsp:val=&quot;005662A5&quot;/&gt;&lt;wsp:rsid wsp:val=&quot;0056661E&quot;/&gt;&lt;wsp:rsid wsp:val=&quot;005666A7&quot;/&gt;&lt;wsp:rsid wsp:val=&quot;00566792&quot;/&gt;&lt;wsp:rsid wsp:val=&quot;0056689B&quot;/&gt;&lt;wsp:rsid wsp:val=&quot;00566A8D&quot;/&gt;&lt;wsp:rsid wsp:val=&quot;00567317&quot;/&gt;&lt;wsp:rsid wsp:val=&quot;0056737B&quot;/&gt;&lt;wsp:rsid wsp:val=&quot;005674AD&quot;/&gt;&lt;wsp:rsid wsp:val=&quot;00567558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C2A&quot;/&gt;&lt;wsp:rsid wsp:val=&quot;00567FE1&quot;/&gt;&lt;wsp:rsid wsp:val=&quot;00570117&quot;/&gt;&lt;wsp:rsid wsp:val=&quot;005704A0&quot;/&gt;&lt;wsp:rsid wsp:val=&quot;00570573&quot;/&gt;&lt;wsp:rsid wsp:val=&quot;005705FA&quot;/&gt;&lt;wsp:rsid wsp:val=&quot;005707A6&quot;/&gt;&lt;wsp:rsid wsp:val=&quot;005707EF&quot;/&gt;&lt;wsp:rsid wsp:val=&quot;00570A62&quot;/&gt;&lt;wsp:rsid wsp:val=&quot;00571507&quot;/&gt;&lt;wsp:rsid wsp:val=&quot;00571565&quot;/&gt;&lt;wsp:rsid wsp:val=&quot;005719CF&quot;/&gt;&lt;wsp:rsid wsp:val=&quot;00571A5E&quot;/&gt;&lt;wsp:rsid wsp:val=&quot;00571C27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DD&quot;/&gt;&lt;wsp:rsid wsp:val=&quot;005736E0&quot;/&gt;&lt;wsp:rsid wsp:val=&quot;005737FC&quot;/&gt;&lt;wsp:rsid wsp:val=&quot;00573898&quot;/&gt;&lt;wsp:rsid wsp:val=&quot;00573AF3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833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9F0&quot;/&gt;&lt;wsp:rsid wsp:val=&quot;00576A64&quot;/&gt;&lt;wsp:rsid wsp:val=&quot;005771E6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85&quot;/&gt;&lt;wsp:rsid wsp:val=&quot;0058053C&quot;/&gt;&lt;wsp:rsid wsp:val=&quot;005806A4&quot;/&gt;&lt;wsp:rsid wsp:val=&quot;0058077F&quot;/&gt;&lt;wsp:rsid wsp:val=&quot;00580871&quot;/&gt;&lt;wsp:rsid wsp:val=&quot;005809CC&quot;/&gt;&lt;wsp:rsid wsp:val=&quot;00580AF4&quot;/&gt;&lt;wsp:rsid wsp:val=&quot;005811B1&quot;/&gt;&lt;wsp:rsid wsp:val=&quot;00581278&quot;/&gt;&lt;wsp:rsid wsp:val=&quot;005815DF&quot;/&gt;&lt;wsp:rsid wsp:val=&quot;00581D1B&quot;/&gt;&lt;wsp:rsid wsp:val=&quot;00581E5A&quot;/&gt;&lt;wsp:rsid wsp:val=&quot;00581F03&quot;/&gt;&lt;wsp:rsid wsp:val=&quot;00581F6B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A19&quot;/&gt;&lt;wsp:rsid wsp:val=&quot;00583A61&quot;/&gt;&lt;wsp:rsid wsp:val=&quot;00583FDD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9C3&quot;/&gt;&lt;wsp:rsid wsp:val=&quot;00584B65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FD&quot;/&gt;&lt;wsp:rsid wsp:val=&quot;005860DB&quot;/&gt;&lt;wsp:rsid wsp:val=&quot;005863EA&quot;/&gt;&lt;wsp:rsid wsp:val=&quot;00586666&quot;/&gt;&lt;wsp:rsid wsp:val=&quot;00586711&quot;/&gt;&lt;wsp:rsid wsp:val=&quot;00586760&quot;/&gt;&lt;wsp:rsid wsp:val=&quot;00586AE4&quot;/&gt;&lt;wsp:rsid wsp:val=&quot;00586F1D&quot;/&gt;&lt;wsp:rsid wsp:val=&quot;0058702B&quot;/&gt;&lt;wsp:rsid wsp:val=&quot;0058705E&quot;/&gt;&lt;wsp:rsid wsp:val=&quot;00587213&quot;/&gt;&lt;wsp:rsid wsp:val=&quot;00587885&quot;/&gt;&lt;wsp:rsid wsp:val=&quot;0058793F&quot;/&gt;&lt;wsp:rsid wsp:val=&quot;005879A2&quot;/&gt;&lt;wsp:rsid wsp:val=&quot;00587BC6&quot;/&gt;&lt;wsp:rsid wsp:val=&quot;00587C53&quot;/&gt;&lt;wsp:rsid wsp:val=&quot;00587C5D&quot;/&gt;&lt;wsp:rsid wsp:val=&quot;00587CCE&quot;/&gt;&lt;wsp:rsid wsp:val=&quot;00587D61&quot;/&gt;&lt;wsp:rsid wsp:val=&quot;00587DCA&quot;/&gt;&lt;wsp:rsid wsp:val=&quot;00590268&quot;/&gt;&lt;wsp:rsid wsp:val=&quot;005906CB&quot;/&gt;&lt;wsp:rsid wsp:val=&quot;00590854&quot;/&gt;&lt;wsp:rsid wsp:val=&quot;00590957&quot;/&gt;&lt;wsp:rsid wsp:val=&quot;00590AF3&quot;/&gt;&lt;wsp:rsid wsp:val=&quot;00590E14&quot;/&gt;&lt;wsp:rsid wsp:val=&quot;00590E98&quot;/&gt;&lt;wsp:rsid wsp:val=&quot;00591051&quot;/&gt;&lt;wsp:rsid wsp:val=&quot;005917D9&quot;/&gt;&lt;wsp:rsid wsp:val=&quot;00591922&quot;/&gt;&lt;wsp:rsid wsp:val=&quot;005919FF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315C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863&quot;/&gt;&lt;wsp:rsid wsp:val=&quot;005948D4&quot;/&gt;&lt;wsp:rsid wsp:val=&quot;00594BF9&quot;/&gt;&lt;wsp:rsid wsp:val=&quot;00594F58&quot;/&gt;&lt;wsp:rsid wsp:val=&quot;00594FCC&quot;/&gt;&lt;wsp:rsid wsp:val=&quot;00595010&quot;/&gt;&lt;wsp:rsid wsp:val=&quot;00595270&quot;/&gt;&lt;wsp:rsid wsp:val=&quot;005952F8&quot;/&gt;&lt;wsp:rsid wsp:val=&quot;00595722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B3&quot;/&gt;&lt;wsp:rsid wsp:val=&quot;005963F0&quot;/&gt;&lt;wsp:rsid wsp:val=&quot;0059653B&quot;/&gt;&lt;wsp:rsid wsp:val=&quot;0059661B&quot;/&gt;&lt;wsp:rsid wsp:val=&quot;0059685C&quot;/&gt;&lt;wsp:rsid wsp:val=&quot;00596C6B&quot;/&gt;&lt;wsp:rsid wsp:val=&quot;00596D23&quot;/&gt;&lt;wsp:rsid wsp:val=&quot;00596EB6&quot;/&gt;&lt;wsp:rsid wsp:val=&quot;00596EEF&quot;/&gt;&lt;wsp:rsid wsp:val=&quot;00596F18&quot;/&gt;&lt;wsp:rsid wsp:val=&quot;005974CE&quot;/&gt;&lt;wsp:rsid wsp:val=&quot;00597561&quot;/&gt;&lt;wsp:rsid wsp:val=&quot;00597722&quot;/&gt;&lt;wsp:rsid wsp:val=&quot;00597768&quot;/&gt;&lt;wsp:rsid wsp:val=&quot;005A00BD&quot;/&gt;&lt;wsp:rsid wsp:val=&quot;005A00BE&quot;/&gt;&lt;wsp:rsid wsp:val=&quot;005A01D0&quot;/&gt;&lt;wsp:rsid wsp:val=&quot;005A02BF&quot;/&gt;&lt;wsp:rsid wsp:val=&quot;005A0445&quot;/&gt;&lt;wsp:rsid wsp:val=&quot;005A0587&quot;/&gt;&lt;wsp:rsid wsp:val=&quot;005A09E2&quot;/&gt;&lt;wsp:rsid wsp:val=&quot;005A0C13&quot;/&gt;&lt;wsp:rsid wsp:val=&quot;005A0E08&quot;/&gt;&lt;wsp:rsid wsp:val=&quot;005A0E12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C8A&quot;/&gt;&lt;wsp:rsid wsp:val=&quot;005A1D6F&quot;/&gt;&lt;wsp:rsid wsp:val=&quot;005A1E2B&quot;/&gt;&lt;wsp:rsid wsp:val=&quot;005A1E96&quot;/&gt;&lt;wsp:rsid wsp:val=&quot;005A20C1&quot;/&gt;&lt;wsp:rsid wsp:val=&quot;005A22E8&quot;/&gt;&lt;wsp:rsid wsp:val=&quot;005A2343&quot;/&gt;&lt;wsp:rsid wsp:val=&quot;005A246C&quot;/&gt;&lt;wsp:rsid wsp:val=&quot;005A2BFF&quot;/&gt;&lt;wsp:rsid wsp:val=&quot;005A2DB3&quot;/&gt;&lt;wsp:rsid wsp:val=&quot;005A2F20&quot;/&gt;&lt;wsp:rsid wsp:val=&quot;005A2F94&quot;/&gt;&lt;wsp:rsid wsp:val=&quot;005A3153&quot;/&gt;&lt;wsp:rsid wsp:val=&quot;005A3405&quot;/&gt;&lt;wsp:rsid wsp:val=&quot;005A37F4&quot;/&gt;&lt;wsp:rsid wsp:val=&quot;005A38CD&quot;/&gt;&lt;wsp:rsid wsp:val=&quot;005A39A7&quot;/&gt;&lt;wsp:rsid wsp:val=&quot;005A3A45&quot;/&gt;&lt;wsp:rsid wsp:val=&quot;005A3CF2&quot;/&gt;&lt;wsp:rsid wsp:val=&quot;005A4244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EFB&quot;/&gt;&lt;wsp:rsid wsp:val=&quot;005A5276&quot;/&gt;&lt;wsp:rsid wsp:val=&quot;005A5425&quot;/&gt;&lt;wsp:rsid wsp:val=&quot;005A561B&quot;/&gt;&lt;wsp:rsid wsp:val=&quot;005A56DD&quot;/&gt;&lt;wsp:rsid wsp:val=&quot;005A56F8&quot;/&gt;&lt;wsp:rsid wsp:val=&quot;005A585B&quot;/&gt;&lt;wsp:rsid wsp:val=&quot;005A5A61&quot;/&gt;&lt;wsp:rsid wsp:val=&quot;005A5D15&quot;/&gt;&lt;wsp:rsid wsp:val=&quot;005A61A9&quot;/&gt;&lt;wsp:rsid wsp:val=&quot;005A64AB&quot;/&gt;&lt;wsp:rsid wsp:val=&quot;005A65DD&quot;/&gt;&lt;wsp:rsid wsp:val=&quot;005A688F&quot;/&gt;&lt;wsp:rsid wsp:val=&quot;005A6914&quot;/&gt;&lt;wsp:rsid wsp:val=&quot;005A6CE3&quot;/&gt;&lt;wsp:rsid wsp:val=&quot;005A71BE&quot;/&gt;&lt;wsp:rsid wsp:val=&quot;005A7356&quot;/&gt;&lt;wsp:rsid wsp:val=&quot;005A747B&quot;/&gt;&lt;wsp:rsid wsp:val=&quot;005A75D3&quot;/&gt;&lt;wsp:rsid wsp:val=&quot;005A7853&quot;/&gt;&lt;wsp:rsid wsp:val=&quot;005A7B47&quot;/&gt;&lt;wsp:rsid wsp:val=&quot;005A7F43&quot;/&gt;&lt;wsp:rsid wsp:val=&quot;005B01BF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E5&quot;/&gt;&lt;wsp:rsid wsp:val=&quot;005B315E&quot;/&gt;&lt;wsp:rsid wsp:val=&quot;005B3526&quot;/&gt;&lt;wsp:rsid wsp:val=&quot;005B35B4&quot;/&gt;&lt;wsp:rsid wsp:val=&quot;005B3728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DF&quot;/&gt;&lt;wsp:rsid wsp:val=&quot;005B5987&quot;/&gt;&lt;wsp:rsid wsp:val=&quot;005B5A5D&quot;/&gt;&lt;wsp:rsid wsp:val=&quot;005B5EFB&quot;/&gt;&lt;wsp:rsid wsp:val=&quot;005B5F4D&quot;/&gt;&lt;wsp:rsid wsp:val=&quot;005B6078&quot;/&gt;&lt;wsp:rsid wsp:val=&quot;005B60AC&quot;/&gt;&lt;wsp:rsid wsp:val=&quot;005B62ED&quot;/&gt;&lt;wsp:rsid wsp:val=&quot;005B655B&quot;/&gt;&lt;wsp:rsid wsp:val=&quot;005B678E&quot;/&gt;&lt;wsp:rsid wsp:val=&quot;005B6A91&quot;/&gt;&lt;wsp:rsid wsp:val=&quot;005B6C4D&quot;/&gt;&lt;wsp:rsid wsp:val=&quot;005B6EE2&quot;/&gt;&lt;wsp:rsid wsp:val=&quot;005B7485&quot;/&gt;&lt;wsp:rsid wsp:val=&quot;005B756E&quot;/&gt;&lt;wsp:rsid wsp:val=&quot;005B763B&quot;/&gt;&lt;wsp:rsid wsp:val=&quot;005B78CF&quot;/&gt;&lt;wsp:rsid wsp:val=&quot;005B79BA&quot;/&gt;&lt;wsp:rsid wsp:val=&quot;005B7A93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ED&quot;/&gt;&lt;wsp:rsid wsp:val=&quot;005C0BBC&quot;/&gt;&lt;wsp:rsid wsp:val=&quot;005C0F64&quot;/&gt;&lt;wsp:rsid wsp:val=&quot;005C13BB&quot;/&gt;&lt;wsp:rsid wsp:val=&quot;005C1651&quot;/&gt;&lt;wsp:rsid wsp:val=&quot;005C1A56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56A&quot;/&gt;&lt;wsp:rsid wsp:val=&quot;005C2757&quot;/&gt;&lt;wsp:rsid wsp:val=&quot;005C2876&quot;/&gt;&lt;wsp:rsid wsp:val=&quot;005C291D&quot;/&gt;&lt;wsp:rsid wsp:val=&quot;005C2C8F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9C7&quot;/&gt;&lt;wsp:rsid wsp:val=&quot;005C4B2F&quot;/&gt;&lt;wsp:rsid wsp:val=&quot;005C4DFC&quot;/&gt;&lt;wsp:rsid wsp:val=&quot;005C51A9&quot;/&gt;&lt;wsp:rsid wsp:val=&quot;005C51F3&quot;/&gt;&lt;wsp:rsid wsp:val=&quot;005C5302&quot;/&gt;&lt;wsp:rsid wsp:val=&quot;005C57D2&quot;/&gt;&lt;wsp:rsid wsp:val=&quot;005C58CE&quot;/&gt;&lt;wsp:rsid wsp:val=&quot;005C5AEF&quot;/&gt;&lt;wsp:rsid wsp:val=&quot;005C5ED5&quot;/&gt;&lt;wsp:rsid wsp:val=&quot;005C65FC&quot;/&gt;&lt;wsp:rsid wsp:val=&quot;005C6A5C&quot;/&gt;&lt;wsp:rsid wsp:val=&quot;005C6B2D&quot;/&gt;&lt;wsp:rsid wsp:val=&quot;005C6C1A&quot;/&gt;&lt;wsp:rsid wsp:val=&quot;005C6DFD&quot;/&gt;&lt;wsp:rsid wsp:val=&quot;005C71FD&quot;/&gt;&lt;wsp:rsid wsp:val=&quot;005C730C&quot;/&gt;&lt;wsp:rsid wsp:val=&quot;005C7863&quot;/&gt;&lt;wsp:rsid wsp:val=&quot;005C795E&quot;/&gt;&lt;wsp:rsid wsp:val=&quot;005C7A16&quot;/&gt;&lt;wsp:rsid wsp:val=&quot;005C7A64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336&quot;/&gt;&lt;wsp:rsid wsp:val=&quot;005D170B&quot;/&gt;&lt;wsp:rsid wsp:val=&quot;005D18DD&quot;/&gt;&lt;wsp:rsid wsp:val=&quot;005D1BBC&quot;/&gt;&lt;wsp:rsid wsp:val=&quot;005D1C11&quot;/&gt;&lt;wsp:rsid wsp:val=&quot;005D1E48&quot;/&gt;&lt;wsp:rsid wsp:val=&quot;005D1F10&quot;/&gt;&lt;wsp:rsid wsp:val=&quot;005D1FB4&quot;/&gt;&lt;wsp:rsid wsp:val=&quot;005D26DB&quot;/&gt;&lt;wsp:rsid wsp:val=&quot;005D2858&quot;/&gt;&lt;wsp:rsid wsp:val=&quot;005D2B36&quot;/&gt;&lt;wsp:rsid wsp:val=&quot;005D2E43&quot;/&gt;&lt;wsp:rsid wsp:val=&quot;005D2FAA&quot;/&gt;&lt;wsp:rsid wsp:val=&quot;005D30CA&quot;/&gt;&lt;wsp:rsid wsp:val=&quot;005D319C&quot;/&gt;&lt;wsp:rsid wsp:val=&quot;005D321B&quot;/&gt;&lt;wsp:rsid wsp:val=&quot;005D32F7&quot;/&gt;&lt;wsp:rsid wsp:val=&quot;005D3568&quot;/&gt;&lt;wsp:rsid wsp:val=&quot;005D367F&quot;/&gt;&lt;wsp:rsid wsp:val=&quot;005D3A0F&quot;/&gt;&lt;wsp:rsid wsp:val=&quot;005D3E1C&quot;/&gt;&lt;wsp:rsid wsp:val=&quot;005D4259&quot;/&gt;&lt;wsp:rsid wsp:val=&quot;005D43FE&quot;/&gt;&lt;wsp:rsid wsp:val=&quot;005D48A8&quot;/&gt;&lt;wsp:rsid wsp:val=&quot;005D48B3&quot;/&gt;&lt;wsp:rsid wsp:val=&quot;005D499E&quot;/&gt;&lt;wsp:rsid wsp:val=&quot;005D50AF&quot;/&gt;&lt;wsp:rsid wsp:val=&quot;005D5337&quot;/&gt;&lt;wsp:rsid wsp:val=&quot;005D57B0&quot;/&gt;&lt;wsp:rsid wsp:val=&quot;005D57F0&quot;/&gt;&lt;wsp:rsid wsp:val=&quot;005D5885&quot;/&gt;&lt;wsp:rsid wsp:val=&quot;005D5BE7&quot;/&gt;&lt;wsp:rsid wsp:val=&quot;005D5C76&quot;/&gt;&lt;wsp:rsid wsp:val=&quot;005D5C7C&quot;/&gt;&lt;wsp:rsid wsp:val=&quot;005D5CDD&quot;/&gt;&lt;wsp:rsid wsp:val=&quot;005D5F91&quot;/&gt;&lt;wsp:rsid wsp:val=&quot;005D61B7&quot;/&gt;&lt;wsp:rsid wsp:val=&quot;005D621B&quot;/&gt;&lt;wsp:rsid wsp:val=&quot;005D64FE&quot;/&gt;&lt;wsp:rsid wsp:val=&quot;005D67F5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9B2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602&quot;/&gt;&lt;wsp:rsid wsp:val=&quot;005E0897&quot;/&gt;&lt;wsp:rsid wsp:val=&quot;005E08AD&quot;/&gt;&lt;wsp:rsid wsp:val=&quot;005E0B7B&quot;/&gt;&lt;wsp:rsid wsp:val=&quot;005E0E5D&quot;/&gt;&lt;wsp:rsid wsp:val=&quot;005E0F6F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728&quot;/&gt;&lt;wsp:rsid wsp:val=&quot;005E3967&quot;/&gt;&lt;wsp:rsid wsp:val=&quot;005E3A39&quot;/&gt;&lt;wsp:rsid wsp:val=&quot;005E3BE4&quot;/&gt;&lt;wsp:rsid wsp:val=&quot;005E402E&quot;/&gt;&lt;wsp:rsid wsp:val=&quot;005E405D&quot;/&gt;&lt;wsp:rsid wsp:val=&quot;005E4181&quot;/&gt;&lt;wsp:rsid wsp:val=&quot;005E43D4&quot;/&gt;&lt;wsp:rsid wsp:val=&quot;005E444C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60B4&quot;/&gt;&lt;wsp:rsid wsp:val=&quot;005E62BD&quot;/&gt;&lt;wsp:rsid wsp:val=&quot;005E64C5&quot;/&gt;&lt;wsp:rsid wsp:val=&quot;005E674C&quot;/&gt;&lt;wsp:rsid wsp:val=&quot;005E6D96&quot;/&gt;&lt;wsp:rsid wsp:val=&quot;005E6EFC&quot;/&gt;&lt;wsp:rsid wsp:val=&quot;005E7765&quot;/&gt;&lt;wsp:rsid wsp:val=&quot;005E78C9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781&quot;/&gt;&lt;wsp:rsid wsp:val=&quot;005F1BA6&quot;/&gt;&lt;wsp:rsid wsp:val=&quot;005F1C32&quot;/&gt;&lt;wsp:rsid wsp:val=&quot;005F1DC5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B6D&quot;/&gt;&lt;wsp:rsid wsp:val=&quot;005F5B9F&quot;/&gt;&lt;wsp:rsid wsp:val=&quot;005F5D78&quot;/&gt;&lt;wsp:rsid wsp:val=&quot;005F5E70&quot;/&gt;&lt;wsp:rsid wsp:val=&quot;005F6082&quot;/&gt;&lt;wsp:rsid wsp:val=&quot;005F646B&quot;/&gt;&lt;wsp:rsid wsp:val=&quot;005F64AB&quot;/&gt;&lt;wsp:rsid wsp:val=&quot;005F66BB&quot;/&gt;&lt;wsp:rsid wsp:val=&quot;005F67B8&quot;/&gt;&lt;wsp:rsid wsp:val=&quot;005F6BB9&quot;/&gt;&lt;wsp:rsid wsp:val=&quot;005F6C3E&quot;/&gt;&lt;wsp:rsid wsp:val=&quot;005F6CC3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86E&quot;/&gt;&lt;wsp:rsid wsp:val=&quot;006010F3&quot;/&gt;&lt;wsp:rsid wsp:val=&quot;0060110A&quot;/&gt;&lt;wsp:rsid wsp:val=&quot;006013B2&quot;/&gt;&lt;wsp:rsid wsp:val=&quot;006013F2&quot;/&gt;&lt;wsp:rsid wsp:val=&quot;006019D2&quot;/&gt;&lt;wsp:rsid wsp:val=&quot;00601CA7&quot;/&gt;&lt;wsp:rsid wsp:val=&quot;00601D73&quot;/&gt;&lt;wsp:rsid wsp:val=&quot;00601DD0&quot;/&gt;&lt;wsp:rsid wsp:val=&quot;00602061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752&quot;/&gt;&lt;wsp:rsid wsp:val=&quot;00603E75&quot;/&gt;&lt;wsp:rsid wsp:val=&quot;0060482D&quot;/&gt;&lt;wsp:rsid wsp:val=&quot;00604CD0&quot;/&gt;&lt;wsp:rsid wsp:val=&quot;00604FC2&quot;/&gt;&lt;wsp:rsid wsp:val=&quot;006051C9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AD&quot;/&gt;&lt;wsp:rsid wsp:val=&quot;00607AF4&quot;/&gt;&lt;wsp:rsid wsp:val=&quot;00607BFF&quot;/&gt;&lt;wsp:rsid wsp:val=&quot;00607FD9&quot;/&gt;&lt;wsp:rsid wsp:val=&quot;00610051&quot;/&gt;&lt;wsp:rsid wsp:val=&quot;00610260&quot;/&gt;&lt;wsp:rsid wsp:val=&quot;006104F7&quot;/&gt;&lt;wsp:rsid wsp:val=&quot;00610536&quot;/&gt;&lt;wsp:rsid wsp:val=&quot;006105DC&quot;/&gt;&lt;wsp:rsid wsp:val=&quot;00610D14&quot;/&gt;&lt;wsp:rsid wsp:val=&quot;00610E7D&quot;/&gt;&lt;wsp:rsid wsp:val=&quot;0061110D&quot;/&gt;&lt;wsp:rsid wsp:val=&quot;006113FE&quot;/&gt;&lt;wsp:rsid wsp:val=&quot;00611A1B&quot;/&gt;&lt;wsp:rsid wsp:val=&quot;00612053&quot;/&gt;&lt;wsp:rsid wsp:val=&quot;0061233A&quot;/&gt;&lt;wsp:rsid wsp:val=&quot;006126FF&quot;/&gt;&lt;wsp:rsid wsp:val=&quot;0061276A&quot;/&gt;&lt;wsp:rsid wsp:val=&quot;00612C0F&quot;/&gt;&lt;wsp:rsid wsp:val=&quot;00612D15&quot;/&gt;&lt;wsp:rsid wsp:val=&quot;0061309B&quot;/&gt;&lt;wsp:rsid wsp:val=&quot;0061362A&quot;/&gt;&lt;wsp:rsid wsp:val=&quot;00613650&quot;/&gt;&lt;wsp:rsid wsp:val=&quot;006137F2&quot;/&gt;&lt;wsp:rsid wsp:val=&quot;00613E23&quot;/&gt;&lt;wsp:rsid wsp:val=&quot;00613E7F&quot;/&gt;&lt;wsp:rsid wsp:val=&quot;00613FC4&quot;/&gt;&lt;wsp:rsid wsp:val=&quot;006141CD&quot;/&gt;&lt;wsp:rsid wsp:val=&quot;00614259&quot;/&gt;&lt;wsp:rsid wsp:val=&quot;0061433B&quot;/&gt;&lt;wsp:rsid wsp:val=&quot;0061444B&quot;/&gt;&lt;wsp:rsid wsp:val=&quot;00614A05&quot;/&gt;&lt;wsp:rsid wsp:val=&quot;00614F8C&quot;/&gt;&lt;wsp:rsid wsp:val=&quot;0061538C&quot;/&gt;&lt;wsp:rsid wsp:val=&quot;00615A9A&quot;/&gt;&lt;wsp:rsid wsp:val=&quot;00615DD7&quot;/&gt;&lt;wsp:rsid wsp:val=&quot;00615F28&quot;/&gt;&lt;wsp:rsid wsp:val=&quot;00615FBB&quot;/&gt;&lt;wsp:rsid wsp:val=&quot;00615FCC&quot;/&gt;&lt;wsp:rsid wsp:val=&quot;006165E6&quot;/&gt;&lt;wsp:rsid wsp:val=&quot;0061684A&quot;/&gt;&lt;wsp:rsid wsp:val=&quot;00616949&quot;/&gt;&lt;wsp:rsid wsp:val=&quot;00616CAB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705&quot;/&gt;&lt;wsp:rsid wsp:val=&quot;0061780A&quot;/&gt;&lt;wsp:rsid wsp:val=&quot;006179F2&quot;/&gt;&lt;wsp:rsid wsp:val=&quot;006179F9&quot;/&gt;&lt;wsp:rsid wsp:val=&quot;00617CDB&quot;/&gt;&lt;wsp:rsid wsp:val=&quot;00617E5E&quot;/&gt;&lt;wsp:rsid wsp:val=&quot;0062004A&quot;/&gt;&lt;wsp:rsid wsp:val=&quot;00620174&quot;/&gt;&lt;wsp:rsid wsp:val=&quot;006207EF&quot;/&gt;&lt;wsp:rsid wsp:val=&quot;00620931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CDB&quot;/&gt;&lt;wsp:rsid wsp:val=&quot;00621DD2&quot;/&gt;&lt;wsp:rsid wsp:val=&quot;00621EB4&quot;/&gt;&lt;wsp:rsid wsp:val=&quot;00621FB3&quot;/&gt;&lt;wsp:rsid wsp:val=&quot;00621FD8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B31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90E&quot;/&gt;&lt;wsp:rsid wsp:val=&quot;00626AFD&quot;/&gt;&lt;wsp:rsid wsp:val=&quot;00626DBD&quot;/&gt;&lt;wsp:rsid wsp:val=&quot;00626E95&quot;/&gt;&lt;wsp:rsid wsp:val=&quot;0062742C&quot;/&gt;&lt;wsp:rsid wsp:val=&quot;00627629&quot;/&gt;&lt;wsp:rsid wsp:val=&quot;006277F5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AB3&quot;/&gt;&lt;wsp:rsid wsp:val=&quot;006316C2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AFC&quot;/&gt;&lt;wsp:rsid wsp:val=&quot;00632B17&quot;/&gt;&lt;wsp:rsid wsp:val=&quot;00632BD8&quot;/&gt;&lt;wsp:rsid wsp:val=&quot;00632F18&quot;/&gt;&lt;wsp:rsid wsp:val=&quot;006332E9&quot;/&gt;&lt;wsp:rsid wsp:val=&quot;006335E7&quot;/&gt;&lt;wsp:rsid wsp:val=&quot;006339DD&quot;/&gt;&lt;wsp:rsid wsp:val=&quot;00634309&quot;/&gt;&lt;wsp:rsid wsp:val=&quot;006344DD&quot;/&gt;&lt;wsp:rsid wsp:val=&quot;00634672&quot;/&gt;&lt;wsp:rsid wsp:val=&quot;00634736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7E&quot;/&gt;&lt;wsp:rsid wsp:val=&quot;006357C6&quot;/&gt;&lt;wsp:rsid wsp:val=&quot;006357D9&quot;/&gt;&lt;wsp:rsid wsp:val=&quot;00635A37&quot;/&gt;&lt;wsp:rsid wsp:val=&quot;00635AC2&quot;/&gt;&lt;wsp:rsid wsp:val=&quot;00635D00&quot;/&gt;&lt;wsp:rsid wsp:val=&quot;006365B6&quot;/&gt;&lt;wsp:rsid wsp:val=&quot;006369B2&quot;/&gt;&lt;wsp:rsid wsp:val=&quot;00636BFC&quot;/&gt;&lt;wsp:rsid wsp:val=&quot;00637038&quot;/&gt;&lt;wsp:rsid wsp:val=&quot;00637251&quot;/&gt;&lt;wsp:rsid wsp:val=&quot;006375DC&quot;/&gt;&lt;wsp:rsid wsp:val=&quot;0063763B&quot;/&gt;&lt;wsp:rsid wsp:val=&quot;006377A6&quot;/&gt;&lt;wsp:rsid wsp:val=&quot;00637BBB&quot;/&gt;&lt;wsp:rsid wsp:val=&quot;00637CE9&quot;/&gt;&lt;wsp:rsid wsp:val=&quot;00637EC3&quot;/&gt;&lt;wsp:rsid wsp:val=&quot;006400A9&quot;/&gt;&lt;wsp:rsid wsp:val=&quot;006404DB&quot;/&gt;&lt;wsp:rsid wsp:val=&quot;006407A5&quot;/&gt;&lt;wsp:rsid wsp:val=&quot;00640C94&quot;/&gt;&lt;wsp:rsid wsp:val=&quot;00640F3B&quot;/&gt;&lt;wsp:rsid wsp:val=&quot;00641313&quot;/&gt;&lt;wsp:rsid wsp:val=&quot;00641334&quot;/&gt;&lt;wsp:rsid wsp:val=&quot;006413B4&quot;/&gt;&lt;wsp:rsid wsp:val=&quot;00641424&quot;/&gt;&lt;wsp:rsid wsp:val=&quot;00641879&quot;/&gt;&lt;wsp:rsid wsp:val=&quot;0064191E&quot;/&gt;&lt;wsp:rsid wsp:val=&quot;0064193B&quot;/&gt;&lt;wsp:rsid wsp:val=&quot;00641A93&quot;/&gt;&lt;wsp:rsid wsp:val=&quot;00642166&quot;/&gt;&lt;wsp:rsid wsp:val=&quot;006421EE&quot;/&gt;&lt;wsp:rsid wsp:val=&quot;0064246A&quot;/&gt;&lt;wsp:rsid wsp:val=&quot;006425AC&quot;/&gt;&lt;wsp:rsid wsp:val=&quot;00642A19&quot;/&gt;&lt;wsp:rsid wsp:val=&quot;00642B3D&quot;/&gt;&lt;wsp:rsid wsp:val=&quot;00642B5B&quot;/&gt;&lt;wsp:rsid wsp:val=&quot;00642F10&quot;/&gt;&lt;wsp:rsid wsp:val=&quot;00642FD8&quot;/&gt;&lt;wsp:rsid wsp:val=&quot;00642FE2&quot;/&gt;&lt;wsp:rsid wsp:val=&quot;00643421&quot;/&gt;&lt;wsp:rsid wsp:val=&quot;006438E1&quot;/&gt;&lt;wsp:rsid wsp:val=&quot;006439D5&quot;/&gt;&lt;wsp:rsid wsp:val=&quot;006439FC&quot;/&gt;&lt;wsp:rsid wsp:val=&quot;00643A62&quot;/&gt;&lt;wsp:rsid wsp:val=&quot;00643D42&quot;/&gt;&lt;wsp:rsid wsp:val=&quot;00643D93&quot;/&gt;&lt;wsp:rsid wsp:val=&quot;00643DC7&quot;/&gt;&lt;wsp:rsid wsp:val=&quot;006440B9&quot;/&gt;&lt;wsp:rsid wsp:val=&quot;006441D6&quot;/&gt;&lt;wsp:rsid wsp:val=&quot;00644410&quot;/&gt;&lt;wsp:rsid wsp:val=&quot;0064448D&quot;/&gt;&lt;wsp:rsid wsp:val=&quot;00644795&quot;/&gt;&lt;wsp:rsid wsp:val=&quot;0064485D&quot;/&gt;&lt;wsp:rsid wsp:val=&quot;00644CAB&quot;/&gt;&lt;wsp:rsid wsp:val=&quot;00644DCE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61BB&quot;/&gt;&lt;wsp:rsid wsp:val=&quot;0064622C&quot;/&gt;&lt;wsp:rsid wsp:val=&quot;00646990&quot;/&gt;&lt;wsp:rsid wsp:val=&quot;00646AFF&quot;/&gt;&lt;wsp:rsid wsp:val=&quot;00646B4B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5A1&quot;/&gt;&lt;wsp:rsid wsp:val=&quot;00647723&quot;/&gt;&lt;wsp:rsid wsp:val=&quot;0064776E&quot;/&gt;&lt;wsp:rsid wsp:val=&quot;00647999&quot;/&gt;&lt;wsp:rsid wsp:val=&quot;00647EB1&quot;/&gt;&lt;wsp:rsid wsp:val=&quot;00650061&quot;/&gt;&lt;wsp:rsid wsp:val=&quot;00650604&quot;/&gt;&lt;wsp:rsid wsp:val=&quot;006506B8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C5D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5E8&quot;/&gt;&lt;wsp:rsid wsp:val=&quot;00653D73&quot;/&gt;&lt;wsp:rsid wsp:val=&quot;00654139&quot;/&gt;&lt;wsp:rsid wsp:val=&quot;00654538&quot;/&gt;&lt;wsp:rsid wsp:val=&quot;006545F1&quot;/&gt;&lt;wsp:rsid wsp:val=&quot;006546F5&quot;/&gt;&lt;wsp:rsid wsp:val=&quot;0065488E&quot;/&gt;&lt;wsp:rsid wsp:val=&quot;00654944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5B8&quot;/&gt;&lt;wsp:rsid wsp:val=&quot;006566C0&quot;/&gt;&lt;wsp:rsid wsp:val=&quot;006568B2&quot;/&gt;&lt;wsp:rsid wsp:val=&quot;00656B64&quot;/&gt;&lt;wsp:rsid wsp:val=&quot;00656CC6&quot;/&gt;&lt;wsp:rsid wsp:val=&quot;00656EC5&quot;/&gt;&lt;wsp:rsid wsp:val=&quot;006571DB&quot;/&gt;&lt;wsp:rsid wsp:val=&quot;0065733C&quot;/&gt;&lt;wsp:rsid wsp:val=&quot;00657482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2013&quot;/&gt;&lt;wsp:rsid wsp:val=&quot;006620C5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628&quot;/&gt;&lt;wsp:rsid wsp:val=&quot;00663673&quot;/&gt;&lt;wsp:rsid wsp:val=&quot;006639DE&quot;/&gt;&lt;wsp:rsid wsp:val=&quot;00663B0A&quot;/&gt;&lt;wsp:rsid wsp:val=&quot;00663BC6&quot;/&gt;&lt;wsp:rsid wsp:val=&quot;00663E5D&quot;/&gt;&lt;wsp:rsid wsp:val=&quot;00664159&quot;/&gt;&lt;wsp:rsid wsp:val=&quot;00664219&quot;/&gt;&lt;wsp:rsid wsp:val=&quot;00664232&quot;/&gt;&lt;wsp:rsid wsp:val=&quot;006649C2&quot;/&gt;&lt;wsp:rsid wsp:val=&quot;00664C68&quot;/&gt;&lt;wsp:rsid wsp:val=&quot;0066507F&quot;/&gt;&lt;wsp:rsid wsp:val=&quot;00665355&quot;/&gt;&lt;wsp:rsid wsp:val=&quot;0066554A&quot;/&gt;&lt;wsp:rsid wsp:val=&quot;006655B2&quot;/&gt;&lt;wsp:rsid wsp:val=&quot;006659B4&quot;/&gt;&lt;wsp:rsid wsp:val=&quot;00666273&quot;/&gt;&lt;wsp:rsid wsp:val=&quot;00666C7C&quot;/&gt;&lt;wsp:rsid wsp:val=&quot;00666DF3&quot;/&gt;&lt;wsp:rsid wsp:val=&quot;00666EFE&quot;/&gt;&lt;wsp:rsid wsp:val=&quot;00667471&quot;/&gt;&lt;wsp:rsid wsp:val=&quot;0066767E&quot;/&gt;&lt;wsp:rsid wsp:val=&quot;00667A22&quot;/&gt;&lt;wsp:rsid wsp:val=&quot;00667C9A&quot;/&gt;&lt;wsp:rsid wsp:val=&quot;00667ED2&quot;/&gt;&lt;wsp:rsid wsp:val=&quot;006700EF&quot;/&gt;&lt;wsp:rsid wsp:val=&quot;006702B1&quot;/&gt;&lt;wsp:rsid wsp:val=&quot;006706F8&quot;/&gt;&lt;wsp:rsid wsp:val=&quot;00670B00&quot;/&gt;&lt;wsp:rsid wsp:val=&quot;00670D35&quot;/&gt;&lt;wsp:rsid wsp:val=&quot;00671200&quot;/&gt;&lt;wsp:rsid wsp:val=&quot;00671351&quot;/&gt;&lt;wsp:rsid wsp:val=&quot;006714A1&quot;/&gt;&lt;wsp:rsid wsp:val=&quot;0067156A&quot;/&gt;&lt;wsp:rsid wsp:val=&quot;006715B8&quot;/&gt;&lt;wsp:rsid wsp:val=&quot;006717C6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30AB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EC3&quot;/&gt;&lt;wsp:rsid wsp:val=&quot;00673F75&quot;/&gt;&lt;wsp:rsid wsp:val=&quot;00674154&quot;/&gt;&lt;wsp:rsid wsp:val=&quot;00674537&quot;/&gt;&lt;wsp:rsid wsp:val=&quot;0067489C&quot;/&gt;&lt;wsp:rsid wsp:val=&quot;00674A9E&quot;/&gt;&lt;wsp:rsid wsp:val=&quot;00674C66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4CB&quot;/&gt;&lt;wsp:rsid wsp:val=&quot;0067793A&quot;/&gt;&lt;wsp:rsid wsp:val=&quot;00677968&quot;/&gt;&lt;wsp:rsid wsp:val=&quot;00677C6D&quot;/&gt;&lt;wsp:rsid wsp:val=&quot;00677DA5&quot;/&gt;&lt;wsp:rsid wsp:val=&quot;0068032F&quot;/&gt;&lt;wsp:rsid wsp:val=&quot;00680776&quot;/&gt;&lt;wsp:rsid wsp:val=&quot;00680BC3&quot;/&gt;&lt;wsp:rsid wsp:val=&quot;00680C14&quot;/&gt;&lt;wsp:rsid wsp:val=&quot;00680E74&quot;/&gt;&lt;wsp:rsid wsp:val=&quot;00680F74&quot;/&gt;&lt;wsp:rsid wsp:val=&quot;00681178&quot;/&gt;&lt;wsp:rsid wsp:val=&quot;00681789&quot;/&gt;&lt;wsp:rsid wsp:val=&quot;00681B12&quot;/&gt;&lt;wsp:rsid wsp:val=&quot;00681B71&quot;/&gt;&lt;wsp:rsid wsp:val=&quot;00681C32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2CF&quot;/&gt;&lt;wsp:rsid wsp:val=&quot;00682341&quot;/&gt;&lt;wsp:rsid wsp:val=&quot;006827E4&quot;/&gt;&lt;wsp:rsid wsp:val=&quot;00682A91&quot;/&gt;&lt;wsp:rsid wsp:val=&quot;00682BAB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9AF&quot;/&gt;&lt;wsp:rsid wsp:val=&quot;00683C9B&quot;/&gt;&lt;wsp:rsid wsp:val=&quot;00683D0F&quot;/&gt;&lt;wsp:rsid wsp:val=&quot;00683D2C&quot;/&gt;&lt;wsp:rsid wsp:val=&quot;0068404D&quot;/&gt;&lt;wsp:rsid wsp:val=&quot;006841D8&quot;/&gt;&lt;wsp:rsid wsp:val=&quot;006842D9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9F7&quot;/&gt;&lt;wsp:rsid wsp:val=&quot;00685E54&quot;/&gt;&lt;wsp:rsid wsp:val=&quot;00686230&quot;/&gt;&lt;wsp:rsid wsp:val=&quot;006862E7&quot;/&gt;&lt;wsp:rsid wsp:val=&quot;006864B9&quot;/&gt;&lt;wsp:rsid wsp:val=&quot;00686890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2AB&quot;/&gt;&lt;wsp:rsid wsp:val=&quot;006903F3&quot;/&gt;&lt;wsp:rsid wsp:val=&quot;00690448&quot;/&gt;&lt;wsp:rsid wsp:val=&quot;00690B9E&quot;/&gt;&lt;wsp:rsid wsp:val=&quot;00691245&quot;/&gt;&lt;wsp:rsid wsp:val=&quot;00691519&quot;/&gt;&lt;wsp:rsid wsp:val=&quot;00691635&quot;/&gt;&lt;wsp:rsid wsp:val=&quot;0069171B&quot;/&gt;&lt;wsp:rsid wsp:val=&quot;00691805&quot;/&gt;&lt;wsp:rsid wsp:val=&quot;00691A57&quot;/&gt;&lt;wsp:rsid wsp:val=&quot;00691C28&quot;/&gt;&lt;wsp:rsid wsp:val=&quot;00691C3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571&quot;/&gt;&lt;wsp:rsid wsp:val=&quot;006936C8&quot;/&gt;&lt;wsp:rsid wsp:val=&quot;00693917&quot;/&gt;&lt;wsp:rsid wsp:val=&quot;006939D3&quot;/&gt;&lt;wsp:rsid wsp:val=&quot;00693A3F&quot;/&gt;&lt;wsp:rsid wsp:val=&quot;0069407F&quot;/&gt;&lt;wsp:rsid wsp:val=&quot;006940DD&quot;/&gt;&lt;wsp:rsid wsp:val=&quot;006940FE&quot;/&gt;&lt;wsp:rsid wsp:val=&quot;0069413F&quot;/&gt;&lt;wsp:rsid wsp:val=&quot;0069425A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CB5&quot;/&gt;&lt;wsp:rsid wsp:val=&quot;00695CFB&quot;/&gt;&lt;wsp:rsid wsp:val=&quot;00695FB3&quot;/&gt;&lt;wsp:rsid wsp:val=&quot;00695FEF&quot;/&gt;&lt;wsp:rsid wsp:val=&quot;006960A8&quot;/&gt;&lt;wsp:rsid wsp:val=&quot;006966B6&quot;/&gt;&lt;wsp:rsid wsp:val=&quot;0069696B&quot;/&gt;&lt;wsp:rsid wsp:val=&quot;00696A28&quot;/&gt;&lt;wsp:rsid wsp:val=&quot;00696FC3&quot;/&gt;&lt;wsp:rsid wsp:val=&quot;00697187&quot;/&gt;&lt;wsp:rsid wsp:val=&quot;006972AB&quot;/&gt;&lt;wsp:rsid wsp:val=&quot;006974E3&quot;/&gt;&lt;wsp:rsid wsp:val=&quot;006979B7&quot;/&gt;&lt;wsp:rsid wsp:val=&quot;00697A03&quot;/&gt;&lt;wsp:rsid wsp:val=&quot;00697B98&quot;/&gt;&lt;wsp:rsid wsp:val=&quot;00697D79&quot;/&gt;&lt;wsp:rsid wsp:val=&quot;006A011C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469&quot;/&gt;&lt;wsp:rsid wsp:val=&quot;006A1524&quot;/&gt;&lt;wsp:rsid wsp:val=&quot;006A164F&quot;/&gt;&lt;wsp:rsid wsp:val=&quot;006A16F1&quot;/&gt;&lt;wsp:rsid wsp:val=&quot;006A1B1D&quot;/&gt;&lt;wsp:rsid wsp:val=&quot;006A1C32&quot;/&gt;&lt;wsp:rsid wsp:val=&quot;006A1C34&quot;/&gt;&lt;wsp:rsid wsp:val=&quot;006A1C60&quot;/&gt;&lt;wsp:rsid wsp:val=&quot;006A1C88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3E9&quot;/&gt;&lt;wsp:rsid wsp:val=&quot;006A33FF&quot;/&gt;&lt;wsp:rsid wsp:val=&quot;006A34F7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EB&quot;/&gt;&lt;wsp:rsid wsp:val=&quot;006A56BD&quot;/&gt;&lt;wsp:rsid wsp:val=&quot;006A56C1&quot;/&gt;&lt;wsp:rsid wsp:val=&quot;006A572C&quot;/&gt;&lt;wsp:rsid wsp:val=&quot;006A574D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A1B&quot;/&gt;&lt;wsp:rsid wsp:val=&quot;006A6A67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AA&quot;/&gt;&lt;wsp:rsid wsp:val=&quot;006B0818&quot;/&gt;&lt;wsp:rsid wsp:val=&quot;006B090B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BBD&quot;/&gt;&lt;wsp:rsid wsp:val=&quot;006B1F91&quot;/&gt;&lt;wsp:rsid wsp:val=&quot;006B218E&quot;/&gt;&lt;wsp:rsid wsp:val=&quot;006B2245&quot;/&gt;&lt;wsp:rsid wsp:val=&quot;006B23FF&quot;/&gt;&lt;wsp:rsid wsp:val=&quot;006B24A2&quot;/&gt;&lt;wsp:rsid wsp:val=&quot;006B2B10&quot;/&gt;&lt;wsp:rsid wsp:val=&quot;006B2B35&quot;/&gt;&lt;wsp:rsid wsp:val=&quot;006B3027&quot;/&gt;&lt;wsp:rsid wsp:val=&quot;006B31E6&quot;/&gt;&lt;wsp:rsid wsp:val=&quot;006B37E1&quot;/&gt;&lt;wsp:rsid wsp:val=&quot;006B3BFD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D24&quot;/&gt;&lt;wsp:rsid wsp:val=&quot;006B6E11&quot;/&gt;&lt;wsp:rsid wsp:val=&quot;006B706A&quot;/&gt;&lt;wsp:rsid wsp:val=&quot;006B7098&quot;/&gt;&lt;wsp:rsid wsp:val=&quot;006B730B&quot;/&gt;&lt;wsp:rsid wsp:val=&quot;006B7C95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22E0&quot;/&gt;&lt;wsp:rsid wsp:val=&quot;006C2528&quot;/&gt;&lt;wsp:rsid wsp:val=&quot;006C2AB6&quot;/&gt;&lt;wsp:rsid wsp:val=&quot;006C30F1&quot;/&gt;&lt;wsp:rsid wsp:val=&quot;006C31AE&quot;/&gt;&lt;wsp:rsid wsp:val=&quot;006C3456&quot;/&gt;&lt;wsp:rsid wsp:val=&quot;006C35E1&quot;/&gt;&lt;wsp:rsid wsp:val=&quot;006C37D4&quot;/&gt;&lt;wsp:rsid wsp:val=&quot;006C38BA&quot;/&gt;&lt;wsp:rsid wsp:val=&quot;006C392D&quot;/&gt;&lt;wsp:rsid wsp:val=&quot;006C3A3D&quot;/&gt;&lt;wsp:rsid wsp:val=&quot;006C3A58&quot;/&gt;&lt;wsp:rsid wsp:val=&quot;006C3CE5&quot;/&gt;&lt;wsp:rsid wsp:val=&quot;006C3F07&quot;/&gt;&lt;wsp:rsid wsp:val=&quot;006C4083&quot;/&gt;&lt;wsp:rsid wsp:val=&quot;006C413A&quot;/&gt;&lt;wsp:rsid wsp:val=&quot;006C417A&quot;/&gt;&lt;wsp:rsid wsp:val=&quot;006C41E5&quot;/&gt;&lt;wsp:rsid wsp:val=&quot;006C4299&quot;/&gt;&lt;wsp:rsid wsp:val=&quot;006C451B&quot;/&gt;&lt;wsp:rsid wsp:val=&quot;006C461B&quot;/&gt;&lt;wsp:rsid wsp:val=&quot;006C4765&quot;/&gt;&lt;wsp:rsid wsp:val=&quot;006C4831&quot;/&gt;&lt;wsp:rsid wsp:val=&quot;006C495F&quot;/&gt;&lt;wsp:rsid wsp:val=&quot;006C4B7A&quot;/&gt;&lt;wsp:rsid wsp:val=&quot;006C4E2A&quot;/&gt;&lt;wsp:rsid wsp:val=&quot;006C4F10&quot;/&gt;&lt;wsp:rsid wsp:val=&quot;006C4F9F&quot;/&gt;&lt;wsp:rsid wsp:val=&quot;006C4FBC&quot;/&gt;&lt;wsp:rsid wsp:val=&quot;006C51ED&quot;/&gt;&lt;wsp:rsid wsp:val=&quot;006C520C&quot;/&gt;&lt;wsp:rsid wsp:val=&quot;006C53D9&quot;/&gt;&lt;wsp:rsid wsp:val=&quot;006C564C&quot;/&gt;&lt;wsp:rsid wsp:val=&quot;006C5851&quot;/&gt;&lt;wsp:rsid wsp:val=&quot;006C58E5&quot;/&gt;&lt;wsp:rsid wsp:val=&quot;006C5D10&quot;/&gt;&lt;wsp:rsid wsp:val=&quot;006C5EAD&quot;/&gt;&lt;wsp:rsid wsp:val=&quot;006C5FD5&quot;/&gt;&lt;wsp:rsid wsp:val=&quot;006C626A&quot;/&gt;&lt;wsp:rsid wsp:val=&quot;006C64DF&quot;/&gt;&lt;wsp:rsid wsp:val=&quot;006C659F&quot;/&gt;&lt;wsp:rsid wsp:val=&quot;006C6AFA&quot;/&gt;&lt;wsp:rsid wsp:val=&quot;006C706A&quot;/&gt;&lt;wsp:rsid wsp:val=&quot;006C763F&quot;/&gt;&lt;wsp:rsid wsp:val=&quot;006C7959&quot;/&gt;&lt;wsp:rsid wsp:val=&quot;006C7B87&quot;/&gt;&lt;wsp:rsid wsp:val=&quot;006C7CBC&quot;/&gt;&lt;wsp:rsid wsp:val=&quot;006C7DD0&quot;/&gt;&lt;wsp:rsid wsp:val=&quot;006C7E7E&quot;/&gt;&lt;wsp:rsid wsp:val=&quot;006D0537&quot;/&gt;&lt;wsp:rsid wsp:val=&quot;006D0588&quot;/&gt;&lt;wsp:rsid wsp:val=&quot;006D0C58&quot;/&gt;&lt;wsp:rsid wsp:val=&quot;006D0F2E&quot;/&gt;&lt;wsp:rsid wsp:val=&quot;006D1222&quot;/&gt;&lt;wsp:rsid wsp:val=&quot;006D12B7&quot;/&gt;&lt;wsp:rsid wsp:val=&quot;006D136D&quot;/&gt;&lt;wsp:rsid wsp:val=&quot;006D1C7D&quot;/&gt;&lt;wsp:rsid wsp:val=&quot;006D2013&quot;/&gt;&lt;wsp:rsid wsp:val=&quot;006D213A&quot;/&gt;&lt;wsp:rsid wsp:val=&quot;006D25EA&quot;/&gt;&lt;wsp:rsid wsp:val=&quot;006D26F1&quot;/&gt;&lt;wsp:rsid wsp:val=&quot;006D26F3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855&quot;/&gt;&lt;wsp:rsid wsp:val=&quot;006D38F8&quot;/&gt;&lt;wsp:rsid wsp:val=&quot;006D3A16&quot;/&gt;&lt;wsp:rsid wsp:val=&quot;006D3A58&quot;/&gt;&lt;wsp:rsid wsp:val=&quot;006D3BE5&quot;/&gt;&lt;wsp:rsid wsp:val=&quot;006D3DED&quot;/&gt;&lt;wsp:rsid wsp:val=&quot;006D4081&quot;/&gt;&lt;wsp:rsid wsp:val=&quot;006D40A8&quot;/&gt;&lt;wsp:rsid wsp:val=&quot;006D4214&quot;/&gt;&lt;wsp:rsid wsp:val=&quot;006D42E3&quot;/&gt;&lt;wsp:rsid wsp:val=&quot;006D49A3&quot;/&gt;&lt;wsp:rsid wsp:val=&quot;006D4B66&quot;/&gt;&lt;wsp:rsid wsp:val=&quot;006D4E34&quot;/&gt;&lt;wsp:rsid wsp:val=&quot;006D4F3D&quot;/&gt;&lt;wsp:rsid wsp:val=&quot;006D5075&quot;/&gt;&lt;wsp:rsid wsp:val=&quot;006D5213&quot;/&gt;&lt;wsp:rsid wsp:val=&quot;006D5506&quot;/&gt;&lt;wsp:rsid wsp:val=&quot;006D5617&quot;/&gt;&lt;wsp:rsid wsp:val=&quot;006D5D21&quot;/&gt;&lt;wsp:rsid wsp:val=&quot;006D5DE5&quot;/&gt;&lt;wsp:rsid wsp:val=&quot;006D5E6C&quot;/&gt;&lt;wsp:rsid wsp:val=&quot;006D62C9&quot;/&gt;&lt;wsp:rsid wsp:val=&quot;006D634E&quot;/&gt;&lt;wsp:rsid wsp:val=&quot;006D645C&quot;/&gt;&lt;wsp:rsid wsp:val=&quot;006D6698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230&quot;/&gt;&lt;wsp:rsid wsp:val=&quot;006E1BAB&quot;/&gt;&lt;wsp:rsid wsp:val=&quot;006E1C8E&quot;/&gt;&lt;wsp:rsid wsp:val=&quot;006E1D02&quot;/&gt;&lt;wsp:rsid wsp:val=&quot;006E2030&quot;/&gt;&lt;wsp:rsid wsp:val=&quot;006E206D&quot;/&gt;&lt;wsp:rsid wsp:val=&quot;006E20F4&quot;/&gt;&lt;wsp:rsid wsp:val=&quot;006E2258&quot;/&gt;&lt;wsp:rsid wsp:val=&quot;006E2A91&quot;/&gt;&lt;wsp:rsid wsp:val=&quot;006E2E1F&quot;/&gt;&lt;wsp:rsid wsp:val=&quot;006E2E70&quot;/&gt;&lt;wsp:rsid wsp:val=&quot;006E31FA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FFF&quot;/&gt;&lt;wsp:rsid wsp:val=&quot;006E40C2&quot;/&gt;&lt;wsp:rsid wsp:val=&quot;006E42E2&quot;/&gt;&lt;wsp:rsid wsp:val=&quot;006E4AAA&quot;/&gt;&lt;wsp:rsid wsp:val=&quot;006E4B1A&quot;/&gt;&lt;wsp:rsid wsp:val=&quot;006E52D0&quot;/&gt;&lt;wsp:rsid wsp:val=&quot;006E5530&quot;/&gt;&lt;wsp:rsid wsp:val=&quot;006E57DA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DC2&quot;/&gt;&lt;wsp:rsid wsp:val=&quot;006E6E82&quot;/&gt;&lt;wsp:rsid wsp:val=&quot;006E7414&quot;/&gt;&lt;wsp:rsid wsp:val=&quot;006E75F9&quot;/&gt;&lt;wsp:rsid wsp:val=&quot;006E7666&quot;/&gt;&lt;wsp:rsid wsp:val=&quot;006E7936&quot;/&gt;&lt;wsp:rsid wsp:val=&quot;006E7A1A&quot;/&gt;&lt;wsp:rsid wsp:val=&quot;006E7B73&quot;/&gt;&lt;wsp:rsid wsp:val=&quot;006E7D4F&quot;/&gt;&lt;wsp:rsid wsp:val=&quot;006E7DDA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659&quot;/&gt;&lt;wsp:rsid wsp:val=&quot;006F1736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ACD&quot;/&gt;&lt;wsp:rsid wsp:val=&quot;006F2B54&quot;/&gt;&lt;wsp:rsid wsp:val=&quot;006F2C9E&quot;/&gt;&lt;wsp:rsid wsp:val=&quot;006F2D4D&quot;/&gt;&lt;wsp:rsid wsp:val=&quot;006F2F79&quot;/&gt;&lt;wsp:rsid wsp:val=&quot;006F32F8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6060&quot;/&gt;&lt;wsp:rsid wsp:val=&quot;006F6073&quot;/&gt;&lt;wsp:rsid wsp:val=&quot;006F61B7&quot;/&gt;&lt;wsp:rsid wsp:val=&quot;006F64A4&quot;/&gt;&lt;wsp:rsid wsp:val=&quot;006F6610&quot;/&gt;&lt;wsp:rsid wsp:val=&quot;006F6844&quot;/&gt;&lt;wsp:rsid wsp:val=&quot;006F68ED&quot;/&gt;&lt;wsp:rsid wsp:val=&quot;006F6CD5&quot;/&gt;&lt;wsp:rsid wsp:val=&quot;006F6ECC&quot;/&gt;&lt;wsp:rsid wsp:val=&quot;006F6FD3&quot;/&gt;&lt;wsp:rsid wsp:val=&quot;006F7020&quot;/&gt;&lt;wsp:rsid wsp:val=&quot;006F72AB&quot;/&gt;&lt;wsp:rsid wsp:val=&quot;006F7393&quot;/&gt;&lt;wsp:rsid wsp:val=&quot;006F742E&quot;/&gt;&lt;wsp:rsid wsp:val=&quot;006F76C2&quot;/&gt;&lt;wsp:rsid wsp:val=&quot;006F774F&quot;/&gt;&lt;wsp:rsid wsp:val=&quot;006F7889&quot;/&gt;&lt;wsp:rsid wsp:val=&quot;006F78A2&quot;/&gt;&lt;wsp:rsid wsp:val=&quot;006F7A88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64&quot;/&gt;&lt;wsp:rsid wsp:val=&quot;00700CAA&quot;/&gt;&lt;wsp:rsid wsp:val=&quot;00701020&quot;/&gt;&lt;wsp:rsid wsp:val=&quot;0070106C&quot;/&gt;&lt;wsp:rsid wsp:val=&quot;00701292&quot;/&gt;&lt;wsp:rsid wsp:val=&quot;00701409&quot;/&gt;&lt;wsp:rsid wsp:val=&quot;007014BE&quot;/&gt;&lt;wsp:rsid wsp:val=&quot;007015AB&quot;/&gt;&lt;wsp:rsid wsp:val=&quot;007018B7&quot;/&gt;&lt;wsp:rsid wsp:val=&quot;007018E3&quot;/&gt;&lt;wsp:rsid wsp:val=&quot;0070198E&quot;/&gt;&lt;wsp:rsid wsp:val=&quot;00701E29&quot;/&gt;&lt;wsp:rsid wsp:val=&quot;00701E9B&quot;/&gt;&lt;wsp:rsid wsp:val=&quot;00702772&quot;/&gt;&lt;wsp:rsid wsp:val=&quot;00702C9F&quot;/&gt;&lt;wsp:rsid wsp:val=&quot;00702F71&quot;/&gt;&lt;wsp:rsid wsp:val=&quot;00702F9E&quot;/&gt;&lt;wsp:rsid wsp:val=&quot;00702FCB&quot;/&gt;&lt;wsp:rsid wsp:val=&quot;00703274&quot;/&gt;&lt;wsp:rsid wsp:val=&quot;0070341A&quot;/&gt;&lt;wsp:rsid wsp:val=&quot;00703584&quot;/&gt;&lt;wsp:rsid wsp:val=&quot;00703C82&quot;/&gt;&lt;wsp:rsid wsp:val=&quot;007042EF&quot;/&gt;&lt;wsp:rsid wsp:val=&quot;00704356&quot;/&gt;&lt;wsp:rsid wsp:val=&quot;007043C4&quot;/&gt;&lt;wsp:rsid wsp:val=&quot;00704506&quot;/&gt;&lt;wsp:rsid wsp:val=&quot;00704D95&quot;/&gt;&lt;wsp:rsid wsp:val=&quot;00704DD9&quot;/&gt;&lt;wsp:rsid wsp:val=&quot;00704E52&quot;/&gt;&lt;wsp:rsid wsp:val=&quot;00705093&quot;/&gt;&lt;wsp:rsid wsp:val=&quot;007050FF&quot;/&gt;&lt;wsp:rsid wsp:val=&quot;00705140&quot;/&gt;&lt;wsp:rsid wsp:val=&quot;007051A5&quot;/&gt;&lt;wsp:rsid wsp:val=&quot;00705723&quot;/&gt;&lt;wsp:rsid wsp:val=&quot;00705795&quot;/&gt;&lt;wsp:rsid wsp:val=&quot;0070580D&quot;/&gt;&lt;wsp:rsid wsp:val=&quot;00705903&quot;/&gt;&lt;wsp:rsid wsp:val=&quot;007059CC&quot;/&gt;&lt;wsp:rsid wsp:val=&quot;00705A4A&quot;/&gt;&lt;wsp:rsid wsp:val=&quot;00705A8F&quot;/&gt;&lt;wsp:rsid wsp:val=&quot;00705F99&quot;/&gt;&lt;wsp:rsid wsp:val=&quot;00705FB7&quot;/&gt;&lt;wsp:rsid wsp:val=&quot;00706097&quot;/&gt;&lt;wsp:rsid wsp:val=&quot;00706594&quot;/&gt;&lt;wsp:rsid wsp:val=&quot;007067C2&quot;/&gt;&lt;wsp:rsid wsp:val=&quot;007068A6&quot;/&gt;&lt;wsp:rsid wsp:val=&quot;00706AC7&quot;/&gt;&lt;wsp:rsid wsp:val=&quot;00706D71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51D&quot;/&gt;&lt;wsp:rsid wsp:val=&quot;007108EE&quot;/&gt;&lt;wsp:rsid wsp:val=&quot;00710957&quot;/&gt;&lt;wsp:rsid wsp:val=&quot;00710B0A&quot;/&gt;&lt;wsp:rsid wsp:val=&quot;00710E74&quot;/&gt;&lt;wsp:rsid wsp:val=&quot;00710E76&quot;/&gt;&lt;wsp:rsid wsp:val=&quot;007111E3&quot;/&gt;&lt;wsp:rsid wsp:val=&quot;0071137D&quot;/&gt;&lt;wsp:rsid wsp:val=&quot;007113F8&quot;/&gt;&lt;wsp:rsid wsp:val=&quot;007117A5&quot;/&gt;&lt;wsp:rsid wsp:val=&quot;007118DF&quot;/&gt;&lt;wsp:rsid wsp:val=&quot;00711C8D&quot;/&gt;&lt;wsp:rsid wsp:val=&quot;00712128&quot;/&gt;&lt;wsp:rsid wsp:val=&quot;00712145&quot;/&gt;&lt;wsp:rsid wsp:val=&quot;0071229F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F31&quot;/&gt;&lt;wsp:rsid wsp:val=&quot;00714188&quot;/&gt;&lt;wsp:rsid wsp:val=&quot;00714296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538&quot;/&gt;&lt;wsp:rsid wsp:val=&quot;007156DE&quot;/&gt;&lt;wsp:rsid wsp:val=&quot;00715744&quot;/&gt;&lt;wsp:rsid wsp:val=&quot;00715AA3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730&quot;/&gt;&lt;wsp:rsid wsp:val=&quot;00716DB8&quot;/&gt;&lt;wsp:rsid wsp:val=&quot;0071736F&quot;/&gt;&lt;wsp:rsid wsp:val=&quot;007175F9&quot;/&gt;&lt;wsp:rsid wsp:val=&quot;00717662&quot;/&gt;&lt;wsp:rsid wsp:val=&quot;00717685&quot;/&gt;&lt;wsp:rsid wsp:val=&quot;00717789&quot;/&gt;&lt;wsp:rsid wsp:val=&quot;00717928&quot;/&gt;&lt;wsp:rsid wsp:val=&quot;00717D37&quot;/&gt;&lt;wsp:rsid wsp:val=&quot;00717EFE&quot;/&gt;&lt;wsp:rsid wsp:val=&quot;007201D1&quot;/&gt;&lt;wsp:rsid wsp:val=&quot;007208C9&quot;/&gt;&lt;wsp:rsid wsp:val=&quot;00720D27&quot;/&gt;&lt;wsp:rsid wsp:val=&quot;00720FE1&quot;/&gt;&lt;wsp:rsid wsp:val=&quot;00720FF2&quot;/&gt;&lt;wsp:rsid wsp:val=&quot;00721225&quot;/&gt;&lt;wsp:rsid wsp:val=&quot;00721595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477&quot;/&gt;&lt;wsp:rsid wsp:val=&quot;007225ED&quot;/&gt;&lt;wsp:rsid wsp:val=&quot;0072276B&quot;/&gt;&lt;wsp:rsid wsp:val=&quot;00722A7D&quot;/&gt;&lt;wsp:rsid wsp:val=&quot;00722CEB&quot;/&gt;&lt;wsp:rsid wsp:val=&quot;00722DE7&quot;/&gt;&lt;wsp:rsid wsp:val=&quot;007230BC&quot;/&gt;&lt;wsp:rsid wsp:val=&quot;0072325F&quot;/&gt;&lt;wsp:rsid wsp:val=&quot;0072345B&quot;/&gt;&lt;wsp:rsid wsp:val=&quot;00723627&quot;/&gt;&lt;wsp:rsid wsp:val=&quot;00723ABE&quot;/&gt;&lt;wsp:rsid wsp:val=&quot;00723FB5&quot;/&gt;&lt;wsp:rsid wsp:val=&quot;00723FD4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7E&quot;/&gt;&lt;wsp:rsid wsp:val=&quot;007252F6&quot;/&gt;&lt;wsp:rsid wsp:val=&quot;007253D7&quot;/&gt;&lt;wsp:rsid wsp:val=&quot;00725908&quot;/&gt;&lt;wsp:rsid wsp:val=&quot;00725A9B&quot;/&gt;&lt;wsp:rsid wsp:val=&quot;00725E72&quot;/&gt;&lt;wsp:rsid wsp:val=&quot;00726048&quot;/&gt;&lt;wsp:rsid wsp:val=&quot;00726172&quot;/&gt;&lt;wsp:rsid wsp:val=&quot;0072657B&quot;/&gt;&lt;wsp:rsid wsp:val=&quot;00726636&quot;/&gt;&lt;wsp:rsid wsp:val=&quot;0072677F&quot;/&gt;&lt;wsp:rsid wsp:val=&quot;00726DAA&quot;/&gt;&lt;wsp:rsid wsp:val=&quot;00727294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2141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311D&quot;/&gt;&lt;wsp:rsid wsp:val=&quot;007331CF&quot;/&gt;&lt;wsp:rsid wsp:val=&quot;00733615&quot;/&gt;&lt;wsp:rsid wsp:val=&quot;00733731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99F&quot;/&gt;&lt;wsp:rsid wsp:val=&quot;00734DDB&quot;/&gt;&lt;wsp:rsid wsp:val=&quot;00734FC2&quot;/&gt;&lt;wsp:rsid wsp:val=&quot;00735998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68A&quot;/&gt;&lt;wsp:rsid wsp:val=&quot;0073768D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5A2&quot;/&gt;&lt;wsp:rsid wsp:val=&quot;0074082B&quot;/&gt;&lt;wsp:rsid wsp:val=&quot;00740BA9&quot;/&gt;&lt;wsp:rsid wsp:val=&quot;0074106A&quot;/&gt;&lt;wsp:rsid wsp:val=&quot;007410EC&quot;/&gt;&lt;wsp:rsid wsp:val=&quot;007411C7&quot;/&gt;&lt;wsp:rsid wsp:val=&quot;0074164C&quot;/&gt;&lt;wsp:rsid wsp:val=&quot;0074167B&quot;/&gt;&lt;wsp:rsid wsp:val=&quot;007417C7&quot;/&gt;&lt;wsp:rsid wsp:val=&quot;00741893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68&quot;/&gt;&lt;wsp:rsid wsp:val=&quot;00742D1D&quot;/&gt;&lt;wsp:rsid wsp:val=&quot;00742E74&quot;/&gt;&lt;wsp:rsid wsp:val=&quot;00743030&quot;/&gt;&lt;wsp:rsid wsp:val=&quot;007435EA&quot;/&gt;&lt;wsp:rsid wsp:val=&quot;00743672&quot;/&gt;&lt;wsp:rsid wsp:val=&quot;007436EA&quot;/&gt;&lt;wsp:rsid wsp:val=&quot;00743B10&quot;/&gt;&lt;wsp:rsid wsp:val=&quot;00743E19&quot;/&gt;&lt;wsp:rsid wsp:val=&quot;00743E5D&quot;/&gt;&lt;wsp:rsid wsp:val=&quot;00743EDF&quot;/&gt;&lt;wsp:rsid wsp:val=&quot;0074414F&quot;/&gt;&lt;wsp:rsid wsp:val=&quot;00744321&quot;/&gt;&lt;wsp:rsid wsp:val=&quot;00744714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F9F&quot;/&gt;&lt;wsp:rsid wsp:val=&quot;00745585&quot;/&gt;&lt;wsp:rsid wsp:val=&quot;00745668&quot;/&gt;&lt;wsp:rsid wsp:val=&quot;0074583D&quot;/&gt;&lt;wsp:rsid wsp:val=&quot;00745B16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B3D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E71&quot;/&gt;&lt;wsp:rsid wsp:val=&quot;0075117C&quot;/&gt;&lt;wsp:rsid wsp:val=&quot;007511A6&quot;/&gt;&lt;wsp:rsid wsp:val=&quot;00751438&quot;/&gt;&lt;wsp:rsid wsp:val=&quot;00751599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613&quot;/&gt;&lt;wsp:rsid wsp:val=&quot;0075280E&quot;/&gt;&lt;wsp:rsid wsp:val=&quot;00752CD9&quot;/&gt;&lt;wsp:rsid wsp:val=&quot;00752F22&quot;/&gt;&lt;wsp:rsid wsp:val=&quot;007530F8&quot;/&gt;&lt;wsp:rsid wsp:val=&quot;00753121&quot;/&gt;&lt;wsp:rsid wsp:val=&quot;007533D7&quot;/&gt;&lt;wsp:rsid wsp:val=&quot;00753551&quot;/&gt;&lt;wsp:rsid wsp:val=&quot;007538F9&quot;/&gt;&lt;wsp:rsid wsp:val=&quot;007539DD&quot;/&gt;&lt;wsp:rsid wsp:val=&quot;00753AB3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446&quot;/&gt;&lt;wsp:rsid wsp:val=&quot;0075445B&quot;/&gt;&lt;wsp:rsid wsp:val=&quot;00754929&quot;/&gt;&lt;wsp:rsid wsp:val=&quot;0075495C&quot;/&gt;&lt;wsp:rsid wsp:val=&quot;007552F7&quot;/&gt;&lt;wsp:rsid wsp:val=&quot;007554CB&quot;/&gt;&lt;wsp:rsid wsp:val=&quot;007554D3&quot;/&gt;&lt;wsp:rsid wsp:val=&quot;007557C9&quot;/&gt;&lt;wsp:rsid wsp:val=&quot;00755831&quot;/&gt;&lt;wsp:rsid wsp:val=&quot;00755F36&quot;/&gt;&lt;wsp:rsid wsp:val=&quot;007560BC&quot;/&gt;&lt;wsp:rsid wsp:val=&quot;0075626B&quot;/&gt;&lt;wsp:rsid wsp:val=&quot;007565A3&quot;/&gt;&lt;wsp:rsid wsp:val=&quot;00756873&quot;/&gt;&lt;wsp:rsid wsp:val=&quot;00756960&quot;/&gt;&lt;wsp:rsid wsp:val=&quot;00756BAC&quot;/&gt;&lt;wsp:rsid wsp:val=&quot;00756BB9&quot;/&gt;&lt;wsp:rsid wsp:val=&quot;00756F02&quot;/&gt;&lt;wsp:rsid wsp:val=&quot;00756FB3&quot;/&gt;&lt;wsp:rsid wsp:val=&quot;00757126&quot;/&gt;&lt;wsp:rsid wsp:val=&quot;0075713C&quot;/&gt;&lt;wsp:rsid wsp:val=&quot;00757684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7A2&quot;/&gt;&lt;wsp:rsid wsp:val=&quot;00760994&quot;/&gt;&lt;wsp:rsid wsp:val=&quot;00760FCC&quot;/&gt;&lt;wsp:rsid wsp:val=&quot;007616F9&quot;/&gt;&lt;wsp:rsid wsp:val=&quot;00761925&quot;/&gt;&lt;wsp:rsid wsp:val=&quot;00761C1D&quot;/&gt;&lt;wsp:rsid wsp:val=&quot;00761F1E&quot;/&gt;&lt;wsp:rsid wsp:val=&quot;00761FFE&quot;/&gt;&lt;wsp:rsid wsp:val=&quot;00762369&quot;/&gt;&lt;wsp:rsid wsp:val=&quot;0076291D&quot;/&gt;&lt;wsp:rsid wsp:val=&quot;00762A11&quot;/&gt;&lt;wsp:rsid wsp:val=&quot;00762C1B&quot;/&gt;&lt;wsp:rsid wsp:val=&quot;00762E92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E76&quot;/&gt;&lt;wsp:rsid wsp:val=&quot;00763FA9&quot;/&gt;&lt;wsp:rsid wsp:val=&quot;00764188&quot;/&gt;&lt;wsp:rsid wsp:val=&quot;0076440D&quot;/&gt;&lt;wsp:rsid wsp:val=&quot;0076445F&quot;/&gt;&lt;wsp:rsid wsp:val=&quot;007645BC&quot;/&gt;&lt;wsp:rsid wsp:val=&quot;007648B0&quot;/&gt;&lt;wsp:rsid wsp:val=&quot;00764DEF&quot;/&gt;&lt;wsp:rsid wsp:val=&quot;00765201&quot;/&gt;&lt;wsp:rsid wsp:val=&quot;00765479&quot;/&gt;&lt;wsp:rsid wsp:val=&quot;007659B0&quot;/&gt;&lt;wsp:rsid wsp:val=&quot;00765A4E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D3A&quot;/&gt;&lt;wsp:rsid wsp:val=&quot;00766E30&quot;/&gt;&lt;wsp:rsid wsp:val=&quot;00766F65&quot;/&gt;&lt;wsp:rsid wsp:val=&quot;007671AE&quot;/&gt;&lt;wsp:rsid wsp:val=&quot;00767260&quot;/&gt;&lt;wsp:rsid wsp:val=&quot;007673C2&quot;/&gt;&lt;wsp:rsid wsp:val=&quot;00767762&quot;/&gt;&lt;wsp:rsid wsp:val=&quot;007677C4&quot;/&gt;&lt;wsp:rsid wsp:val=&quot;00767A42&quot;/&gt;&lt;wsp:rsid wsp:val=&quot;00767DE5&quot;/&gt;&lt;wsp:rsid wsp:val=&quot;00767E68&quot;/&gt;&lt;wsp:rsid wsp:val=&quot;00767F9B&quot;/&gt;&lt;wsp:rsid wsp:val=&quot;0077019D&quot;/&gt;&lt;wsp:rsid wsp:val=&quot;007702AA&quot;/&gt;&lt;wsp:rsid wsp:val=&quot;00770608&quot;/&gt;&lt;wsp:rsid wsp:val=&quot;0077061A&quot;/&gt;&lt;wsp:rsid wsp:val=&quot;00770676&quot;/&gt;&lt;wsp:rsid wsp:val=&quot;0077074A&quot;/&gt;&lt;wsp:rsid wsp:val=&quot;007708B3&quot;/&gt;&lt;wsp:rsid wsp:val=&quot;00770B40&quot;/&gt;&lt;wsp:rsid wsp:val=&quot;00770B86&quot;/&gt;&lt;wsp:rsid wsp:val=&quot;00770C9C&quot;/&gt;&lt;wsp:rsid wsp:val=&quot;00771080&quot;/&gt;&lt;wsp:rsid wsp:val=&quot;00771365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1E4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CE7&quot;/&gt;&lt;wsp:rsid wsp:val=&quot;00773FE5&quot;/&gt;&lt;wsp:rsid wsp:val=&quot;00774054&quot;/&gt;&lt;wsp:rsid wsp:val=&quot;007741BA&quot;/&gt;&lt;wsp:rsid wsp:val=&quot;00774460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865&quot;/&gt;&lt;wsp:rsid wsp:val=&quot;00775AE6&quot;/&gt;&lt;wsp:rsid wsp:val=&quot;00775B26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DD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DF6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DC&quot;/&gt;&lt;wsp:rsid wsp:val=&quot;007807D0&quot;/&gt;&lt;wsp:rsid wsp:val=&quot;0078087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75&quot;/&gt;&lt;wsp:rsid wsp:val=&quot;00781815&quot;/&gt;&lt;wsp:rsid wsp:val=&quot;00781C09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407&quot;/&gt;&lt;wsp:rsid wsp:val=&quot;00784563&quot;/&gt;&lt;wsp:rsid wsp:val=&quot;00784AEC&quot;/&gt;&lt;wsp:rsid wsp:val=&quot;00784B10&quot;/&gt;&lt;wsp:rsid wsp:val=&quot;00784B83&quot;/&gt;&lt;wsp:rsid wsp:val=&quot;00784BCE&quot;/&gt;&lt;wsp:rsid wsp:val=&quot;00784C27&quot;/&gt;&lt;wsp:rsid wsp:val=&quot;00784CB5&quot;/&gt;&lt;wsp:rsid wsp:val=&quot;00784E1E&quot;/&gt;&lt;wsp:rsid wsp:val=&quot;00784EBC&quot;/&gt;&lt;wsp:rsid wsp:val=&quot;0078508E&quot;/&gt;&lt;wsp:rsid wsp:val=&quot;00785387&quot;/&gt;&lt;wsp:rsid wsp:val=&quot;00785AAE&quot;/&gt;&lt;wsp:rsid wsp:val=&quot;00785B2C&quot;/&gt;&lt;wsp:rsid wsp:val=&quot;00785B7C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864&quot;/&gt;&lt;wsp:rsid wsp:val=&quot;0078698F&quot;/&gt;&lt;wsp:rsid wsp:val=&quot;00786A87&quot;/&gt;&lt;wsp:rsid wsp:val=&quot;00786B5D&quot;/&gt;&lt;wsp:rsid wsp:val=&quot;00787024&quot;/&gt;&lt;wsp:rsid wsp:val=&quot;0078727D&quot;/&gt;&lt;wsp:rsid wsp:val=&quot;00787342&quot;/&gt;&lt;wsp:rsid wsp:val=&quot;007876CA&quot;/&gt;&lt;wsp:rsid wsp:val=&quot;007877DE&quot;/&gt;&lt;wsp:rsid wsp:val=&quot;007878D9&quot;/&gt;&lt;wsp:rsid wsp:val=&quot;00787E20&quot;/&gt;&lt;wsp:rsid wsp:val=&quot;00787E33&quot;/&gt;&lt;wsp:rsid wsp:val=&quot;00787F1D&quot;/&gt;&lt;wsp:rsid wsp:val=&quot;00790237&quot;/&gt;&lt;wsp:rsid wsp:val=&quot;0079035E&quot;/&gt;&lt;wsp:rsid wsp:val=&quot;0079072A&quot;/&gt;&lt;wsp:rsid wsp:val=&quot;00790732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639&quot;/&gt;&lt;wsp:rsid wsp:val=&quot;00791780&quot;/&gt;&lt;wsp:rsid wsp:val=&quot;00791BF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BF8&quot;/&gt;&lt;wsp:rsid wsp:val=&quot;00792EFD&quot;/&gt;&lt;wsp:rsid wsp:val=&quot;00792F1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630&quot;/&gt;&lt;wsp:rsid wsp:val=&quot;007946BA&quot;/&gt;&lt;wsp:rsid wsp:val=&quot;007947B2&quot;/&gt;&lt;wsp:rsid wsp:val=&quot;00794CB0&quot;/&gt;&lt;wsp:rsid wsp:val=&quot;00794D03&quot;/&gt;&lt;wsp:rsid wsp:val=&quot;00794F7B&quot;/&gt;&lt;wsp:rsid wsp:val=&quot;0079532A&quot;/&gt;&lt;wsp:rsid wsp:val=&quot;00795504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E3&quot;/&gt;&lt;wsp:rsid wsp:val=&quot;0079671E&quot;/&gt;&lt;wsp:rsid wsp:val=&quot;00796B64&quot;/&gt;&lt;wsp:rsid wsp:val=&quot;00796CD4&quot;/&gt;&lt;wsp:rsid wsp:val=&quot;007974EE&quot;/&gt;&lt;wsp:rsid wsp:val=&quot;0079753C&quot;/&gt;&lt;wsp:rsid wsp:val=&quot;00797570&quot;/&gt;&lt;wsp:rsid wsp:val=&quot;0079785B&quot;/&gt;&lt;wsp:rsid wsp:val=&quot;00797AF9&quot;/&gt;&lt;wsp:rsid wsp:val=&quot;00797B87&quot;/&gt;&lt;wsp:rsid wsp:val=&quot;00797EC1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08&quot;/&gt;&lt;wsp:rsid wsp:val=&quot;007A2997&quot;/&gt;&lt;wsp:rsid wsp:val=&quot;007A2D82&quot;/&gt;&lt;wsp:rsid wsp:val=&quot;007A2E8D&quot;/&gt;&lt;wsp:rsid wsp:val=&quot;007A2F8D&quot;/&gt;&lt;wsp:rsid wsp:val=&quot;007A300D&quot;/&gt;&lt;wsp:rsid wsp:val=&quot;007A3173&quot;/&gt;&lt;wsp:rsid wsp:val=&quot;007A335E&quot;/&gt;&lt;wsp:rsid wsp:val=&quot;007A34A5&quot;/&gt;&lt;wsp:rsid wsp:val=&quot;007A354A&quot;/&gt;&lt;wsp:rsid wsp:val=&quot;007A3B04&quot;/&gt;&lt;wsp:rsid wsp:val=&quot;007A3D3E&quot;/&gt;&lt;wsp:rsid wsp:val=&quot;007A3D6D&quot;/&gt;&lt;wsp:rsid wsp:val=&quot;007A4377&quot;/&gt;&lt;wsp:rsid wsp:val=&quot;007A45EC&quot;/&gt;&lt;wsp:rsid wsp:val=&quot;007A45FE&quot;/&gt;&lt;wsp:rsid wsp:val=&quot;007A4911&quot;/&gt;&lt;wsp:rsid wsp:val=&quot;007A4ADF&quot;/&gt;&lt;wsp:rsid wsp:val=&quot;007A5C48&quot;/&gt;&lt;wsp:rsid wsp:val=&quot;007A5C49&quot;/&gt;&lt;wsp:rsid wsp:val=&quot;007A5F95&quot;/&gt;&lt;wsp:rsid wsp:val=&quot;007A60F6&quot;/&gt;&lt;wsp:rsid wsp:val=&quot;007A635B&quot;/&gt;&lt;wsp:rsid wsp:val=&quot;007A652B&quot;/&gt;&lt;wsp:rsid wsp:val=&quot;007A67A4&quot;/&gt;&lt;wsp:rsid wsp:val=&quot;007A67AE&quot;/&gt;&lt;wsp:rsid wsp:val=&quot;007A67DB&quot;/&gt;&lt;wsp:rsid wsp:val=&quot;007A6C0A&quot;/&gt;&lt;wsp:rsid wsp:val=&quot;007A6C27&quot;/&gt;&lt;wsp:rsid wsp:val=&quot;007A6DE1&quot;/&gt;&lt;wsp:rsid wsp:val=&quot;007A6E12&quot;/&gt;&lt;wsp:rsid wsp:val=&quot;007A6F00&quot;/&gt;&lt;wsp:rsid wsp:val=&quot;007A7030&quot;/&gt;&lt;wsp:rsid wsp:val=&quot;007A70F7&quot;/&gt;&lt;wsp:rsid wsp:val=&quot;007A72DB&quot;/&gt;&lt;wsp:rsid wsp:val=&quot;007A739B&quot;/&gt;&lt;wsp:rsid wsp:val=&quot;007A7D04&quot;/&gt;&lt;wsp:rsid wsp:val=&quot;007A7F42&quot;/&gt;&lt;wsp:rsid wsp:val=&quot;007B0099&quot;/&gt;&lt;wsp:rsid wsp:val=&quot;007B03A6&quot;/&gt;&lt;wsp:rsid wsp:val=&quot;007B03DD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B51&quot;/&gt;&lt;wsp:rsid wsp:val=&quot;007B1CA3&quot;/&gt;&lt;wsp:rsid wsp:val=&quot;007B1D1F&quot;/&gt;&lt;wsp:rsid wsp:val=&quot;007B25F3&quot;/&gt;&lt;wsp:rsid wsp:val=&quot;007B2CC6&quot;/&gt;&lt;wsp:rsid wsp:val=&quot;007B2E4C&quot;/&gt;&lt;wsp:rsid wsp:val=&quot;007B2F2E&quot;/&gt;&lt;wsp:rsid wsp:val=&quot;007B321B&quot;/&gt;&lt;wsp:rsid wsp:val=&quot;007B3266&quot;/&gt;&lt;wsp:rsid wsp:val=&quot;007B372A&quot;/&gt;&lt;wsp:rsid wsp:val=&quot;007B3BFB&quot;/&gt;&lt;wsp:rsid wsp:val=&quot;007B3D13&quot;/&gt;&lt;wsp:rsid wsp:val=&quot;007B3D91&quot;/&gt;&lt;wsp:rsid wsp:val=&quot;007B407C&quot;/&gt;&lt;wsp:rsid wsp:val=&quot;007B412F&quot;/&gt;&lt;wsp:rsid wsp:val=&quot;007B41C3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DE6&quot;/&gt;&lt;wsp:rsid wsp:val=&quot;007B60E8&quot;/&gt;&lt;wsp:rsid wsp:val=&quot;007B6237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3AB&quot;/&gt;&lt;wsp:rsid wsp:val=&quot;007B7459&quot;/&gt;&lt;wsp:rsid wsp:val=&quot;007B74F5&quot;/&gt;&lt;wsp:rsid wsp:val=&quot;007B75FE&quot;/&gt;&lt;wsp:rsid wsp:val=&quot;007B7EBC&quot;/&gt;&lt;wsp:rsid wsp:val=&quot;007B7ED2&quot;/&gt;&lt;wsp:rsid wsp:val=&quot;007C05BC&quot;/&gt;&lt;wsp:rsid wsp:val=&quot;007C061C&quot;/&gt;&lt;wsp:rsid wsp:val=&quot;007C0817&quot;/&gt;&lt;wsp:rsid wsp:val=&quot;007C0848&quot;/&gt;&lt;wsp:rsid wsp:val=&quot;007C08F5&quot;/&gt;&lt;wsp:rsid wsp:val=&quot;007C0F3C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D3A&quot;/&gt;&lt;wsp:rsid wsp:val=&quot;007C1E20&quot;/&gt;&lt;wsp:rsid wsp:val=&quot;007C1EC0&quot;/&gt;&lt;wsp:rsid wsp:val=&quot;007C2190&quot;/&gt;&lt;wsp:rsid wsp:val=&quot;007C2652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9D0&quot;/&gt;&lt;wsp:rsid wsp:val=&quot;007C4A77&quot;/&gt;&lt;wsp:rsid wsp:val=&quot;007C4ECE&quot;/&gt;&lt;wsp:rsid wsp:val=&quot;007C4EFE&quot;/&gt;&lt;wsp:rsid wsp:val=&quot;007C518A&quot;/&gt;&lt;wsp:rsid wsp:val=&quot;007C545A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EA3&quot;/&gt;&lt;wsp:rsid wsp:val=&quot;007D20E3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583&quot;/&gt;&lt;wsp:rsid wsp:val=&quot;007D3729&quot;/&gt;&lt;wsp:rsid wsp:val=&quot;007D385F&quot;/&gt;&lt;wsp:rsid wsp:val=&quot;007D3B53&quot;/&gt;&lt;wsp:rsid wsp:val=&quot;007D3D22&quot;/&gt;&lt;wsp:rsid wsp:val=&quot;007D3F1E&quot;/&gt;&lt;wsp:rsid wsp:val=&quot;007D42EF&quot;/&gt;&lt;wsp:rsid wsp:val=&quot;007D456B&quot;/&gt;&lt;wsp:rsid wsp:val=&quot;007D49D7&quot;/&gt;&lt;wsp:rsid wsp:val=&quot;007D4AD7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610B&quot;/&gt;&lt;wsp:rsid wsp:val=&quot;007D62A6&quot;/&gt;&lt;wsp:rsid wsp:val=&quot;007D636F&quot;/&gt;&lt;wsp:rsid wsp:val=&quot;007D6804&quot;/&gt;&lt;wsp:rsid wsp:val=&quot;007D75B4&quot;/&gt;&lt;wsp:rsid wsp:val=&quot;007D7937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57F&quot;/&gt;&lt;wsp:rsid wsp:val=&quot;007E1628&quot;/&gt;&lt;wsp:rsid wsp:val=&quot;007E1BB6&quot;/&gt;&lt;wsp:rsid wsp:val=&quot;007E1D1D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2EF4&quot;/&gt;&lt;wsp:rsid wsp:val=&quot;007E3006&quot;/&gt;&lt;wsp:rsid wsp:val=&quot;007E33CA&quot;/&gt;&lt;wsp:rsid wsp:val=&quot;007E3435&quot;/&gt;&lt;wsp:rsid wsp:val=&quot;007E3885&quot;/&gt;&lt;wsp:rsid wsp:val=&quot;007E3974&quot;/&gt;&lt;wsp:rsid wsp:val=&quot;007E3B61&quot;/&gt;&lt;wsp:rsid wsp:val=&quot;007E3E0B&quot;/&gt;&lt;wsp:rsid wsp:val=&quot;007E3FCF&quot;/&gt;&lt;wsp:rsid wsp:val=&quot;007E46C0&quot;/&gt;&lt;wsp:rsid wsp:val=&quot;007E508E&quot;/&gt;&lt;wsp:rsid wsp:val=&quot;007E50A8&quot;/&gt;&lt;wsp:rsid wsp:val=&quot;007E5151&quot;/&gt;&lt;wsp:rsid wsp:val=&quot;007E517A&quot;/&gt;&lt;wsp:rsid wsp:val=&quot;007E5265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B47&quot;/&gt;&lt;wsp:rsid wsp:val=&quot;007E5CCC&quot;/&gt;&lt;wsp:rsid wsp:val=&quot;007E5F2E&quot;/&gt;&lt;wsp:rsid wsp:val=&quot;007E623B&quot;/&gt;&lt;wsp:rsid wsp:val=&quot;007E6587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6D5&quot;/&gt;&lt;wsp:rsid wsp:val=&quot;007E7A3F&quot;/&gt;&lt;wsp:rsid wsp:val=&quot;007E7AC3&quot;/&gt;&lt;wsp:rsid wsp:val=&quot;007E7CF2&quot;/&gt;&lt;wsp:rsid wsp:val=&quot;007F0324&quot;/&gt;&lt;wsp:rsid wsp:val=&quot;007F04C6&quot;/&gt;&lt;wsp:rsid wsp:val=&quot;007F086A&quot;/&gt;&lt;wsp:rsid wsp:val=&quot;007F0C49&quot;/&gt;&lt;wsp:rsid wsp:val=&quot;007F1A8D&quot;/&gt;&lt;wsp:rsid wsp:val=&quot;007F1BE1&quot;/&gt;&lt;wsp:rsid wsp:val=&quot;007F1C11&quot;/&gt;&lt;wsp:rsid wsp:val=&quot;007F1D62&quot;/&gt;&lt;wsp:rsid wsp:val=&quot;007F1D7B&quot;/&gt;&lt;wsp:rsid wsp:val=&quot;007F23FB&quot;/&gt;&lt;wsp:rsid wsp:val=&quot;007F24E0&quot;/&gt;&lt;wsp:rsid wsp:val=&quot;007F2544&quot;/&gt;&lt;wsp:rsid wsp:val=&quot;007F25AB&quot;/&gt;&lt;wsp:rsid wsp:val=&quot;007F278C&quot;/&gt;&lt;wsp:rsid wsp:val=&quot;007F2804&quot;/&gt;&lt;wsp:rsid wsp:val=&quot;007F287A&quot;/&gt;&lt;wsp:rsid wsp:val=&quot;007F2D8A&quot;/&gt;&lt;wsp:rsid wsp:val=&quot;007F33B4&quot;/&gt;&lt;wsp:rsid wsp:val=&quot;007F340B&quot;/&gt;&lt;wsp:rsid wsp:val=&quot;007F35F2&quot;/&gt;&lt;wsp:rsid wsp:val=&quot;007F39D0&quot;/&gt;&lt;wsp:rsid wsp:val=&quot;007F3B8D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6C2&quot;/&gt;&lt;wsp:rsid wsp:val=&quot;007F474C&quot;/&gt;&lt;wsp:rsid wsp:val=&quot;007F4862&quot;/&gt;&lt;wsp:rsid wsp:val=&quot;007F4BBD&quot;/&gt;&lt;wsp:rsid wsp:val=&quot;007F4C99&quot;/&gt;&lt;wsp:rsid wsp:val=&quot;007F4FC5&quot;/&gt;&lt;wsp:rsid wsp:val=&quot;007F52CF&quot;/&gt;&lt;wsp:rsid wsp:val=&quot;007F5EC6&quot;/&gt;&lt;wsp:rsid wsp:val=&quot;007F600A&quot;/&gt;&lt;wsp:rsid wsp:val=&quot;007F6266&quot;/&gt;&lt;wsp:rsid wsp:val=&quot;007F65B5&quot;/&gt;&lt;wsp:rsid wsp:val=&quot;007F68A6&quot;/&gt;&lt;wsp:rsid wsp:val=&quot;007F69C0&quot;/&gt;&lt;wsp:rsid wsp:val=&quot;007F6A12&quot;/&gt;&lt;wsp:rsid wsp:val=&quot;007F6DCA&quot;/&gt;&lt;wsp:rsid wsp:val=&quot;007F7307&quot;/&gt;&lt;wsp:rsid wsp:val=&quot;007F7595&quot;/&gt;&lt;wsp:rsid wsp:val=&quot;007F7728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81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F86&quot;/&gt;&lt;wsp:rsid wsp:val=&quot;008021FA&quot;/&gt;&lt;wsp:rsid wsp:val=&quot;008021FB&quot;/&gt;&lt;wsp:rsid wsp:val=&quot;0080226F&quot;/&gt;&lt;wsp:rsid wsp:val=&quot;00802308&quot;/&gt;&lt;wsp:rsid wsp:val=&quot;00802460&quot;/&gt;&lt;wsp:rsid wsp:val=&quot;0080284E&quot;/&gt;&lt;wsp:rsid wsp:val=&quot;00802B2D&quot;/&gt;&lt;wsp:rsid wsp:val=&quot;00802D5A&quot;/&gt;&lt;wsp:rsid wsp:val=&quot;00802D68&quot;/&gt;&lt;wsp:rsid wsp:val=&quot;008034C4&quot;/&gt;&lt;wsp:rsid wsp:val=&quot;0080355B&quot;/&gt;&lt;wsp:rsid wsp:val=&quot;008035C5&quot;/&gt;&lt;wsp:rsid wsp:val=&quot;008039BA&quot;/&gt;&lt;wsp:rsid wsp:val=&quot;00803BBC&quot;/&gt;&lt;wsp:rsid wsp:val=&quot;00803C05&quot;/&gt;&lt;wsp:rsid wsp:val=&quot;00803D34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5308&quot;/&gt;&lt;wsp:rsid wsp:val=&quot;008053FC&quot;/&gt;&lt;wsp:rsid wsp:val=&quot;0080599D&quot;/&gt;&lt;wsp:rsid wsp:val=&quot;00805A31&quot;/&gt;&lt;wsp:rsid wsp:val=&quot;00805BA2&quot;/&gt;&lt;wsp:rsid wsp:val=&quot;00805CC7&quot;/&gt;&lt;wsp:rsid wsp:val=&quot;00805D1D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A67&quot;/&gt;&lt;wsp:rsid wsp:val=&quot;00807AA6&quot;/&gt;&lt;wsp:rsid wsp:val=&quot;00807BBF&quot;/&gt;&lt;wsp:rsid wsp:val=&quot;00807C46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E9C&quot;/&gt;&lt;wsp:rsid wsp:val=&quot;00811F26&quot;/&gt;&lt;wsp:rsid wsp:val=&quot;00811FB7&quot;/&gt;&lt;wsp:rsid wsp:val=&quot;00812006&quot;/&gt;&lt;wsp:rsid wsp:val=&quot;008120B0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159&quot;/&gt;&lt;wsp:rsid wsp:val=&quot;008133D3&quot;/&gt;&lt;wsp:rsid wsp:val=&quot;008138D4&quot;/&gt;&lt;wsp:rsid wsp:val=&quot;00813B5F&quot;/&gt;&lt;wsp:rsid wsp:val=&quot;00813CC1&quot;/&gt;&lt;wsp:rsid wsp:val=&quot;00814203&quot;/&gt;&lt;wsp:rsid wsp:val=&quot;0081442E&quot;/&gt;&lt;wsp:rsid wsp:val=&quot;008144DD&quot;/&gt;&lt;wsp:rsid wsp:val=&quot;00814831&quot;/&gt;&lt;wsp:rsid wsp:val=&quot;008149D9&quot;/&gt;&lt;wsp:rsid wsp:val=&quot;00815074&quot;/&gt;&lt;wsp:rsid wsp:val=&quot;00815097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570&quot;/&gt;&lt;wsp:rsid wsp:val=&quot;00817816&quot;/&gt;&lt;wsp:rsid wsp:val=&quot;00817BE3&quot;/&gt;&lt;wsp:rsid wsp:val=&quot;008200BF&quot;/&gt;&lt;wsp:rsid wsp:val=&quot;008201D6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93&quot;/&gt;&lt;wsp:rsid wsp:val=&quot;008211A8&quot;/&gt;&lt;wsp:rsid wsp:val=&quot;0082126F&quot;/&gt;&lt;wsp:rsid wsp:val=&quot;0082135D&quot;/&gt;&lt;wsp:rsid wsp:val=&quot;00821564&quot;/&gt;&lt;wsp:rsid wsp:val=&quot;008216DE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CA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D&quot;/&gt;&lt;wsp:rsid wsp:val=&quot;00823A91&quot;/&gt;&lt;wsp:rsid wsp:val=&quot;00823BEB&quot;/&gt;&lt;wsp:rsid wsp:val=&quot;00823CED&quot;/&gt;&lt;wsp:rsid wsp:val=&quot;00824054&quot;/&gt;&lt;wsp:rsid wsp:val=&quot;0082427E&quot;/&gt;&lt;wsp:rsid wsp:val=&quot;0082427F&quot;/&gt;&lt;wsp:rsid wsp:val=&quot;00824B94&quot;/&gt;&lt;wsp:rsid wsp:val=&quot;00824CA2&quot;/&gt;&lt;wsp:rsid wsp:val=&quot;0082500D&quot;/&gt;&lt;wsp:rsid wsp:val=&quot;0082511A&quot;/&gt;&lt;wsp:rsid wsp:val=&quot;00825298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848&quot;/&gt;&lt;wsp:rsid wsp:val=&quot;008268A2&quot;/&gt;&lt;wsp:rsid wsp:val=&quot;008268DC&quot;/&gt;&lt;wsp:rsid wsp:val=&quot;00826B01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94A&quot;/&gt;&lt;wsp:rsid wsp:val=&quot;00827A40&quot;/&gt;&lt;wsp:rsid wsp:val=&quot;00827BC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CD&quot;/&gt;&lt;wsp:rsid wsp:val=&quot;008308D5&quot;/&gt;&lt;wsp:rsid wsp:val=&quot;00830FB1&quot;/&gt;&lt;wsp:rsid wsp:val=&quot;00831172&quot;/&gt;&lt;wsp:rsid wsp:val=&quot;008314EB&quot;/&gt;&lt;wsp:rsid wsp:val=&quot;00831588&quot;/&gt;&lt;wsp:rsid wsp:val=&quot;0083159B&quot;/&gt;&lt;wsp:rsid wsp:val=&quot;00831648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306F&quot;/&gt;&lt;wsp:rsid wsp:val=&quot;008335B5&quot;/&gt;&lt;wsp:rsid wsp:val=&quot;008335DF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71A&quot;/&gt;&lt;wsp:rsid wsp:val=&quot;0083578A&quot;/&gt;&lt;wsp:rsid wsp:val=&quot;00835885&quot;/&gt;&lt;wsp:rsid wsp:val=&quot;0083590E&quot;/&gt;&lt;wsp:rsid wsp:val=&quot;00835C63&quot;/&gt;&lt;wsp:rsid wsp:val=&quot;00835E10&quot;/&gt;&lt;wsp:rsid wsp:val=&quot;00835FBE&quot;/&gt;&lt;wsp:rsid wsp:val=&quot;00836477&quot;/&gt;&lt;wsp:rsid wsp:val=&quot;00836482&quot;/&gt;&lt;wsp:rsid wsp:val=&quot;008367F7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852&quot;/&gt;&lt;wsp:rsid wsp:val=&quot;00837BCA&quot;/&gt;&lt;wsp:rsid wsp:val=&quot;00840129&quot;/&gt;&lt;wsp:rsid wsp:val=&quot;00840271&quot;/&gt;&lt;wsp:rsid wsp:val=&quot;00840770&quot;/&gt;&lt;wsp:rsid wsp:val=&quot;00840BDD&quot;/&gt;&lt;wsp:rsid wsp:val=&quot;00840C07&quot;/&gt;&lt;wsp:rsid wsp:val=&quot;00841471&quot;/&gt;&lt;wsp:rsid wsp:val=&quot;00841556&quot;/&gt;&lt;wsp:rsid wsp:val=&quot;00841C55&quot;/&gt;&lt;wsp:rsid wsp:val=&quot;008424A0&quot;/&gt;&lt;wsp:rsid wsp:val=&quot;0084251D&quot;/&gt;&lt;wsp:rsid wsp:val=&quot;00842897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40F&quot;/&gt;&lt;wsp:rsid wsp:val=&quot;008464BD&quot;/&gt;&lt;wsp:rsid wsp:val=&quot;00846977&quot;/&gt;&lt;wsp:rsid wsp:val=&quot;00846DAE&quot;/&gt;&lt;wsp:rsid wsp:val=&quot;00846E1B&quot;/&gt;&lt;wsp:rsid wsp:val=&quot;0084717B&quot;/&gt;&lt;wsp:rsid wsp:val=&quot;008471EB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913&quot;/&gt;&lt;wsp:rsid wsp:val=&quot;008509B3&quot;/&gt;&lt;wsp:rsid wsp:val=&quot;00850C43&quot;/&gt;&lt;wsp:rsid wsp:val=&quot;00850C7F&quot;/&gt;&lt;wsp:rsid wsp:val=&quot;00850E47&quot;/&gt;&lt;wsp:rsid wsp:val=&quot;008512EC&quot;/&gt;&lt;wsp:rsid wsp:val=&quot;00851434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20AA&quot;/&gt;&lt;wsp:rsid wsp:val=&quot;008525EE&quot;/&gt;&lt;wsp:rsid wsp:val=&quot;00852696&quot;/&gt;&lt;wsp:rsid wsp:val=&quot;008527E6&quot;/&gt;&lt;wsp:rsid wsp:val=&quot;0085297C&quot;/&gt;&lt;wsp:rsid wsp:val=&quot;00852A9A&quot;/&gt;&lt;wsp:rsid wsp:val=&quot;00852C1A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9&quot;/&gt;&lt;wsp:rsid wsp:val=&quot;00853C2F&quot;/&gt;&lt;wsp:rsid wsp:val=&quot;00853D2C&quot;/&gt;&lt;wsp:rsid wsp:val=&quot;00853E3C&quot;/&gt;&lt;wsp:rsid wsp:val=&quot;00853FA2&quot;/&gt;&lt;wsp:rsid wsp:val=&quot;0085443E&quot;/&gt;&lt;wsp:rsid wsp:val=&quot;0085449A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529A&quot;/&gt;&lt;wsp:rsid wsp:val=&quot;00855416&quot;/&gt;&lt;wsp:rsid wsp:val=&quot;0085559D&quot;/&gt;&lt;wsp:rsid wsp:val=&quot;00855616&quot;/&gt;&lt;wsp:rsid wsp:val=&quot;008556E4&quot;/&gt;&lt;wsp:rsid wsp:val=&quot;00855833&quot;/&gt;&lt;wsp:rsid wsp:val=&quot;00855BDB&quot;/&gt;&lt;wsp:rsid wsp:val=&quot;00855CA5&quot;/&gt;&lt;wsp:rsid wsp:val=&quot;00855D36&quot;/&gt;&lt;wsp:rsid wsp:val=&quot;00855EB5&quot;/&gt;&lt;wsp:rsid wsp:val=&quot;008560E3&quot;/&gt;&lt;wsp:rsid wsp:val=&quot;00856192&quot;/&gt;&lt;wsp:rsid wsp:val=&quot;00856DF2&quot;/&gt;&lt;wsp:rsid wsp:val=&quot;00857199&quot;/&gt;&lt;wsp:rsid wsp:val=&quot;008573D9&quot;/&gt;&lt;wsp:rsid wsp:val=&quot;00857850&quot;/&gt;&lt;wsp:rsid wsp:val=&quot;008578E1&quot;/&gt;&lt;wsp:rsid wsp:val=&quot;00857BDC&quot;/&gt;&lt;wsp:rsid wsp:val=&quot;0086027A&quot;/&gt;&lt;wsp:rsid wsp:val=&quot;00860562&quot;/&gt;&lt;wsp:rsid wsp:val=&quot;008606F6&quot;/&gt;&lt;wsp:rsid wsp:val=&quot;00860B16&quot;/&gt;&lt;wsp:rsid wsp:val=&quot;008611DE&quot;/&gt;&lt;wsp:rsid wsp:val=&quot;008615B8&quot;/&gt;&lt;wsp:rsid wsp:val=&quot;00861666&quot;/&gt;&lt;wsp:rsid wsp:val=&quot;00861718&quot;/&gt;&lt;wsp:rsid wsp:val=&quot;008617A8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A&quot;/&gt;&lt;wsp:rsid wsp:val=&quot;008622B0&quot;/&gt;&lt;wsp:rsid wsp:val=&quot;00862402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7C5&quot;/&gt;&lt;wsp:rsid wsp:val=&quot;00864FF2&quot;/&gt;&lt;wsp:rsid wsp:val=&quot;008650FE&quot;/&gt;&lt;wsp:rsid wsp:val=&quot;0086544A&quot;/&gt;&lt;wsp:rsid wsp:val=&quot;00865636&quot;/&gt;&lt;wsp:rsid wsp:val=&quot;0086574F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D25&quot;/&gt;&lt;wsp:rsid wsp:val=&quot;00866F25&quot;/&gt;&lt;wsp:rsid wsp:val=&quot;00867037&quot;/&gt;&lt;wsp:rsid wsp:val=&quot;008670AD&quot;/&gt;&lt;wsp:rsid wsp:val=&quot;00867174&quot;/&gt;&lt;wsp:rsid wsp:val=&quot;008673E6&quot;/&gt;&lt;wsp:rsid wsp:val=&quot;0086750F&quot;/&gt;&lt;wsp:rsid wsp:val=&quot;0086759C&quot;/&gt;&lt;wsp:rsid wsp:val=&quot;0086777F&quot;/&gt;&lt;wsp:rsid wsp:val=&quot;0086793E&quot;/&gt;&lt;wsp:rsid wsp:val=&quot;00867984&quot;/&gt;&lt;wsp:rsid wsp:val=&quot;008679D7&quot;/&gt;&lt;wsp:rsid wsp:val=&quot;00867B59&quot;/&gt;&lt;wsp:rsid wsp:val=&quot;00867DF7&quot;/&gt;&lt;wsp:rsid wsp:val=&quot;00867E63&quot;/&gt;&lt;wsp:rsid wsp:val=&quot;00867E71&quot;/&gt;&lt;wsp:rsid wsp:val=&quot;008704B9&quot;/&gt;&lt;wsp:rsid wsp:val=&quot;008707E7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7E9&quot;/&gt;&lt;wsp:rsid wsp:val=&quot;008719C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F17&quot;/&gt;&lt;wsp:rsid wsp:val=&quot;0087532A&quot;/&gt;&lt;wsp:rsid wsp:val=&quot;008754E5&quot;/&gt;&lt;wsp:rsid wsp:val=&quot;00875680&quot;/&gt;&lt;wsp:rsid wsp:val=&quot;0087597D&quot;/&gt;&lt;wsp:rsid wsp:val=&quot;008759D7&quot;/&gt;&lt;wsp:rsid wsp:val=&quot;00875A6D&quot;/&gt;&lt;wsp:rsid wsp:val=&quot;00875AFA&quot;/&gt;&lt;wsp:rsid wsp:val=&quot;00875BBB&quot;/&gt;&lt;wsp:rsid wsp:val=&quot;00875CB3&quot;/&gt;&lt;wsp:rsid wsp:val=&quot;00875DD0&quot;/&gt;&lt;wsp:rsid wsp:val=&quot;00875DFC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F64&quot;/&gt;&lt;wsp:rsid wsp:val=&quot;00877FF3&quot;/&gt;&lt;wsp:rsid wsp:val=&quot;00880075&quot;/&gt;&lt;wsp:rsid wsp:val=&quot;00880311&quot;/&gt;&lt;wsp:rsid wsp:val=&quot;008807C6&quot;/&gt;&lt;wsp:rsid wsp:val=&quot;008808D8&quot;/&gt;&lt;wsp:rsid wsp:val=&quot;00880AA6&quot;/&gt;&lt;wsp:rsid wsp:val=&quot;00880D93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ACD&quot;/&gt;&lt;wsp:rsid wsp:val=&quot;00881C5C&quot;/&gt;&lt;wsp:rsid wsp:val=&quot;00881CCC&quot;/&gt;&lt;wsp:rsid wsp:val=&quot;00881ECE&quot;/&gt;&lt;wsp:rsid wsp:val=&quot;0088232E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F0&quot;/&gt;&lt;wsp:rsid wsp:val=&quot;008839B4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6F2&quot;/&gt;&lt;wsp:rsid wsp:val=&quot;00885B63&quot;/&gt;&lt;wsp:rsid wsp:val=&quot;00885BD1&quot;/&gt;&lt;wsp:rsid wsp:val=&quot;00885F4C&quot;/&gt;&lt;wsp:rsid wsp:val=&quot;0088670B&quot;/&gt;&lt;wsp:rsid wsp:val=&quot;00886AD3&quot;/&gt;&lt;wsp:rsid wsp:val=&quot;00886E55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90196&quot;/&gt;&lt;wsp:rsid wsp:val=&quot;0089058A&quot;/&gt;&lt;wsp:rsid wsp:val=&quot;0089080B&quot;/&gt;&lt;wsp:rsid wsp:val=&quot;00890B01&quot;/&gt;&lt;wsp:rsid wsp:val=&quot;00890B4D&quot;/&gt;&lt;wsp:rsid wsp:val=&quot;00890CED&quot;/&gt;&lt;wsp:rsid wsp:val=&quot;00890D0D&quot;/&gt;&lt;wsp:rsid wsp:val=&quot;00890F3C&quot;/&gt;&lt;wsp:rsid wsp:val=&quot;00890F57&quot;/&gt;&lt;wsp:rsid wsp:val=&quot;0089167A&quot;/&gt;&lt;wsp:rsid wsp:val=&quot;00891740&quot;/&gt;&lt;wsp:rsid wsp:val=&quot;00891755&quot;/&gt;&lt;wsp:rsid wsp:val=&quot;00891833&quot;/&gt;&lt;wsp:rsid wsp:val=&quot;00891C34&quot;/&gt;&lt;wsp:rsid wsp:val=&quot;00891E63&quot;/&gt;&lt;wsp:rsid wsp:val=&quot;00891EF2&quot;/&gt;&lt;wsp:rsid wsp:val=&quot;0089218F&quot;/&gt;&lt;wsp:rsid wsp:val=&quot;008922D9&quot;/&gt;&lt;wsp:rsid wsp:val=&quot;00892719&quot;/&gt;&lt;wsp:rsid wsp:val=&quot;00892758&quot;/&gt;&lt;wsp:rsid wsp:val=&quot;00892847&quot;/&gt;&lt;wsp:rsid wsp:val=&quot;0089289E&quot;/&gt;&lt;wsp:rsid wsp:val=&quot;00892B86&quot;/&gt;&lt;wsp:rsid wsp:val=&quot;00892F5C&quot;/&gt;&lt;wsp:rsid wsp:val=&quot;0089303E&quot;/&gt;&lt;wsp:rsid wsp:val=&quot;0089309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A76&quot;/&gt;&lt;wsp:rsid wsp:val=&quot;00893B94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6F6&quot;/&gt;&lt;wsp:rsid wsp:val=&quot;008948E6&quot;/&gt;&lt;wsp:rsid wsp:val=&quot;00894993&quot;/&gt;&lt;wsp:rsid wsp:val=&quot;00894DD5&quot;/&gt;&lt;wsp:rsid wsp:val=&quot;00895037&quot;/&gt;&lt;wsp:rsid wsp:val=&quot;00895568&quot;/&gt;&lt;wsp:rsid wsp:val=&quot;00895717&quot;/&gt;&lt;wsp:rsid wsp:val=&quot;00895878&quot;/&gt;&lt;wsp:rsid wsp:val=&quot;00895D3F&quot;/&gt;&lt;wsp:rsid wsp:val=&quot;00895DC9&quot;/&gt;&lt;wsp:rsid wsp:val=&quot;00895E7F&quot;/&gt;&lt;wsp:rsid wsp:val=&quot;00896651&quot;/&gt;&lt;wsp:rsid wsp:val=&quot;00896916&quot;/&gt;&lt;wsp:rsid wsp:val=&quot;00896DAE&quot;/&gt;&lt;wsp:rsid wsp:val=&quot;00896EF4&quot;/&gt;&lt;wsp:rsid wsp:val=&quot;0089720D&quot;/&gt;&lt;wsp:rsid wsp:val=&quot;00897269&quot;/&gt;&lt;wsp:rsid wsp:val=&quot;008977B8&quot;/&gt;&lt;wsp:rsid wsp:val=&quot;00897AB7&quot;/&gt;&lt;wsp:rsid wsp:val=&quot;00897AD9&quot;/&gt;&lt;wsp:rsid wsp:val=&quot;00897B8E&quot;/&gt;&lt;wsp:rsid wsp:val=&quot;00897C7F&quot;/&gt;&lt;wsp:rsid wsp:val=&quot;00897E96&quot;/&gt;&lt;wsp:rsid wsp:val=&quot;008A016D&quot;/&gt;&lt;wsp:rsid wsp:val=&quot;008A020E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456&quot;/&gt;&lt;wsp:rsid wsp:val=&quot;008A190C&quot;/&gt;&lt;wsp:rsid wsp:val=&quot;008A1A86&quot;/&gt;&lt;wsp:rsid wsp:val=&quot;008A1E38&quot;/&gt;&lt;wsp:rsid wsp:val=&quot;008A206B&quot;/&gt;&lt;wsp:rsid wsp:val=&quot;008A2086&quot;/&gt;&lt;wsp:rsid wsp:val=&quot;008A20AF&quot;/&gt;&lt;wsp:rsid wsp:val=&quot;008A22D5&quot;/&gt;&lt;wsp:rsid wsp:val=&quot;008A2457&quot;/&gt;&lt;wsp:rsid wsp:val=&quot;008A257F&quot;/&gt;&lt;wsp:rsid wsp:val=&quot;008A25C6&quot;/&gt;&lt;wsp:rsid wsp:val=&quot;008A2A8F&quot;/&gt;&lt;wsp:rsid wsp:val=&quot;008A2D39&quot;/&gt;&lt;wsp:rsid wsp:val=&quot;008A2D98&quot;/&gt;&lt;wsp:rsid wsp:val=&quot;008A2E6C&quot;/&gt;&lt;wsp:rsid wsp:val=&quot;008A2FA3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F21&quot;/&gt;&lt;wsp:rsid wsp:val=&quot;008A3FE2&quot;/&gt;&lt;wsp:rsid wsp:val=&quot;008A46DE&quot;/&gt;&lt;wsp:rsid wsp:val=&quot;008A4A34&quot;/&gt;&lt;wsp:rsid wsp:val=&quot;008A4CDD&quot;/&gt;&lt;wsp:rsid wsp:val=&quot;008A502C&quot;/&gt;&lt;wsp:rsid wsp:val=&quot;008A51C1&quot;/&gt;&lt;wsp:rsid wsp:val=&quot;008A5479&quot;/&gt;&lt;wsp:rsid wsp:val=&quot;008A591E&quot;/&gt;&lt;wsp:rsid wsp:val=&quot;008A5BE6&quot;/&gt;&lt;wsp:rsid wsp:val=&quot;008A5DD1&quot;/&gt;&lt;wsp:rsid wsp:val=&quot;008A5E89&quot;/&gt;&lt;wsp:rsid wsp:val=&quot;008A61C5&quot;/&gt;&lt;wsp:rsid wsp:val=&quot;008A64C7&quot;/&gt;&lt;wsp:rsid wsp:val=&quot;008A6B03&quot;/&gt;&lt;wsp:rsid wsp:val=&quot;008A6B65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1213&quot;/&gt;&lt;wsp:rsid wsp:val=&quot;008B14B2&quot;/&gt;&lt;wsp:rsid wsp:val=&quot;008B159F&quot;/&gt;&lt;wsp:rsid wsp:val=&quot;008B16CE&quot;/&gt;&lt;wsp:rsid wsp:val=&quot;008B199C&quot;/&gt;&lt;wsp:rsid wsp:val=&quot;008B1A9C&quot;/&gt;&lt;wsp:rsid wsp:val=&quot;008B1CE1&quot;/&gt;&lt;wsp:rsid wsp:val=&quot;008B1E8B&quot;/&gt;&lt;wsp:rsid wsp:val=&quot;008B243A&quot;/&gt;&lt;wsp:rsid wsp:val=&quot;008B2445&quot;/&gt;&lt;wsp:rsid wsp:val=&quot;008B25FC&quot;/&gt;&lt;wsp:rsid wsp:val=&quot;008B26CE&quot;/&gt;&lt;wsp:rsid wsp:val=&quot;008B2711&quot;/&gt;&lt;wsp:rsid wsp:val=&quot;008B27D6&quot;/&gt;&lt;wsp:rsid wsp:val=&quot;008B2DB1&quot;/&gt;&lt;wsp:rsid wsp:val=&quot;008B3041&quot;/&gt;&lt;wsp:rsid wsp:val=&quot;008B307D&quot;/&gt;&lt;wsp:rsid wsp:val=&quot;008B3540&quot;/&gt;&lt;wsp:rsid wsp:val=&quot;008B3550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F77&quot;/&gt;&lt;wsp:rsid wsp:val=&quot;008B4FB2&quot;/&gt;&lt;wsp:rsid wsp:val=&quot;008B55D3&quot;/&gt;&lt;wsp:rsid wsp:val=&quot;008B56DB&quot;/&gt;&lt;wsp:rsid wsp:val=&quot;008B5D3B&quot;/&gt;&lt;wsp:rsid wsp:val=&quot;008B5F31&quot;/&gt;&lt;wsp:rsid wsp:val=&quot;008B60A7&quot;/&gt;&lt;wsp:rsid wsp:val=&quot;008B73D2&quot;/&gt;&lt;wsp:rsid wsp:val=&quot;008B7595&quot;/&gt;&lt;wsp:rsid wsp:val=&quot;008B772D&quot;/&gt;&lt;wsp:rsid wsp:val=&quot;008B7D86&quot;/&gt;&lt;wsp:rsid wsp:val=&quot;008B7E27&quot;/&gt;&lt;wsp:rsid wsp:val=&quot;008B7E34&quot;/&gt;&lt;wsp:rsid wsp:val=&quot;008C010C&quot;/&gt;&lt;wsp:rsid wsp:val=&quot;008C0255&quot;/&gt;&lt;wsp:rsid wsp:val=&quot;008C0B4F&quot;/&gt;&lt;wsp:rsid wsp:val=&quot;008C0EE4&quot;/&gt;&lt;wsp:rsid wsp:val=&quot;008C0F7D&quot;/&gt;&lt;wsp:rsid wsp:val=&quot;008C149D&quot;/&gt;&lt;wsp:rsid wsp:val=&quot;008C14A9&quot;/&gt;&lt;wsp:rsid wsp:val=&quot;008C1533&quot;/&gt;&lt;wsp:rsid wsp:val=&quot;008C1724&quot;/&gt;&lt;wsp:rsid wsp:val=&quot;008C188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FBF&quot;/&gt;&lt;wsp:rsid wsp:val=&quot;008C3360&quot;/&gt;&lt;wsp:rsid wsp:val=&quot;008C3E24&quot;/&gt;&lt;wsp:rsid wsp:val=&quot;008C3E4F&quot;/&gt;&lt;wsp:rsid wsp:val=&quot;008C40BB&quot;/&gt;&lt;wsp:rsid wsp:val=&quot;008C45E8&quot;/&gt;&lt;wsp:rsid wsp:val=&quot;008C4757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8CD&quot;/&gt;&lt;wsp:rsid wsp:val=&quot;008C5A00&quot;/&gt;&lt;wsp:rsid wsp:val=&quot;008C5CD0&quot;/&gt;&lt;wsp:rsid wsp:val=&quot;008C5D8F&quot;/&gt;&lt;wsp:rsid wsp:val=&quot;008C5E20&quot;/&gt;&lt;wsp:rsid wsp:val=&quot;008C60E1&quot;/&gt;&lt;wsp:rsid wsp:val=&quot;008C6224&quot;/&gt;&lt;wsp:rsid wsp:val=&quot;008C6612&quot;/&gt;&lt;wsp:rsid wsp:val=&quot;008C6806&quot;/&gt;&lt;wsp:rsid wsp:val=&quot;008C68D7&quot;/&gt;&lt;wsp:rsid wsp:val=&quot;008C6907&quot;/&gt;&lt;wsp:rsid wsp:val=&quot;008C6E5D&quot;/&gt;&lt;wsp:rsid wsp:val=&quot;008C6EC4&quot;/&gt;&lt;wsp:rsid wsp:val=&quot;008C71CE&quot;/&gt;&lt;wsp:rsid wsp:val=&quot;008C74B4&quot;/&gt;&lt;wsp:rsid wsp:val=&quot;008C767E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91F&quot;/&gt;&lt;wsp:rsid wsp:val=&quot;008D29F0&quot;/&gt;&lt;wsp:rsid wsp:val=&quot;008D2A28&quot;/&gt;&lt;wsp:rsid wsp:val=&quot;008D2C15&quot;/&gt;&lt;wsp:rsid wsp:val=&quot;008D2E0B&quot;/&gt;&lt;wsp:rsid wsp:val=&quot;008D2FA4&quot;/&gt;&lt;wsp:rsid wsp:val=&quot;008D32C3&quot;/&gt;&lt;wsp:rsid wsp:val=&quot;008D34CB&quot;/&gt;&lt;wsp:rsid wsp:val=&quot;008D3AE0&quot;/&gt;&lt;wsp:rsid wsp:val=&quot;008D3E2C&quot;/&gt;&lt;wsp:rsid wsp:val=&quot;008D42B4&quot;/&gt;&lt;wsp:rsid wsp:val=&quot;008D4359&quot;/&gt;&lt;wsp:rsid wsp:val=&quot;008D4811&quot;/&gt;&lt;wsp:rsid wsp:val=&quot;008D48CD&quot;/&gt;&lt;wsp:rsid wsp:val=&quot;008D4948&quot;/&gt;&lt;wsp:rsid wsp:val=&quot;008D4D3E&quot;/&gt;&lt;wsp:rsid wsp:val=&quot;008D4ECA&quot;/&gt;&lt;wsp:rsid wsp:val=&quot;008D51C4&quot;/&gt;&lt;wsp:rsid wsp:val=&quot;008D5220&quot;/&gt;&lt;wsp:rsid wsp:val=&quot;008D5348&quot;/&gt;&lt;wsp:rsid wsp:val=&quot;008D53BC&quot;/&gt;&lt;wsp:rsid wsp:val=&quot;008D54C0&quot;/&gt;&lt;wsp:rsid wsp:val=&quot;008D579E&quot;/&gt;&lt;wsp:rsid wsp:val=&quot;008D5849&quot;/&gt;&lt;wsp:rsid wsp:val=&quot;008D59D4&quot;/&gt;&lt;wsp:rsid wsp:val=&quot;008D689F&quot;/&gt;&lt;wsp:rsid wsp:val=&quot;008D6BB8&quot;/&gt;&lt;wsp:rsid wsp:val=&quot;008D6F45&quot;/&gt;&lt;wsp:rsid wsp:val=&quot;008D70A5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F62&quot;/&gt;&lt;wsp:rsid wsp:val=&quot;008E028B&quot;/&gt;&lt;wsp:rsid wsp:val=&quot;008E02D2&quot;/&gt;&lt;wsp:rsid wsp:val=&quot;008E0911&quot;/&gt;&lt;wsp:rsid wsp:val=&quot;008E0A19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D93&quot;/&gt;&lt;wsp:rsid wsp:val=&quot;008E1F12&quot;/&gt;&lt;wsp:rsid wsp:val=&quot;008E1F99&quot;/&gt;&lt;wsp:rsid wsp:val=&quot;008E20BD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9B&quot;/&gt;&lt;wsp:rsid wsp:val=&quot;008E34FA&quot;/&gt;&lt;wsp:rsid wsp:val=&quot;008E35C9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DF1&quot;/&gt;&lt;wsp:rsid wsp:val=&quot;008E547F&quot;/&gt;&lt;wsp:rsid wsp:val=&quot;008E5666&quot;/&gt;&lt;wsp:rsid wsp:val=&quot;008E56FD&quot;/&gt;&lt;wsp:rsid wsp:val=&quot;008E5F30&quot;/&gt;&lt;wsp:rsid wsp:val=&quot;008E623F&quot;/&gt;&lt;wsp:rsid wsp:val=&quot;008E624A&quot;/&gt;&lt;wsp:rsid wsp:val=&quot;008E6317&quot;/&gt;&lt;wsp:rsid wsp:val=&quot;008E6489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BA3&quot;/&gt;&lt;wsp:rsid wsp:val=&quot;008F0F8E&quot;/&gt;&lt;wsp:rsid wsp:val=&quot;008F104B&quot;/&gt;&lt;wsp:rsid wsp:val=&quot;008F10BB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F1&quot;/&gt;&lt;wsp:rsid wsp:val=&quot;008F1554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3BB&quot;/&gt;&lt;wsp:rsid wsp:val=&quot;008F24D2&quot;/&gt;&lt;wsp:rsid wsp:val=&quot;008F26B5&quot;/&gt;&lt;wsp:rsid wsp:val=&quot;008F2763&quot;/&gt;&lt;wsp:rsid wsp:val=&quot;008F27A0&quot;/&gt;&lt;wsp:rsid wsp:val=&quot;008F29C1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4F&quot;/&gt;&lt;wsp:rsid wsp:val=&quot;008F41C8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AD1&quot;/&gt;&lt;wsp:rsid wsp:val=&quot;008F5D42&quot;/&gt;&lt;wsp:rsid wsp:val=&quot;008F5E16&quot;/&gt;&lt;wsp:rsid wsp:val=&quot;008F60BB&quot;/&gt;&lt;wsp:rsid wsp:val=&quot;008F65A0&quot;/&gt;&lt;wsp:rsid wsp:val=&quot;008F6C69&quot;/&gt;&lt;wsp:rsid wsp:val=&quot;008F6EA6&quot;/&gt;&lt;wsp:rsid wsp:val=&quot;008F72BC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6F3&quot;/&gt;&lt;wsp:rsid wsp:val=&quot;009009A1&quot;/&gt;&lt;wsp:rsid wsp:val=&quot;009009B7&quot;/&gt;&lt;wsp:rsid wsp:val=&quot;00900E08&quot;/&gt;&lt;wsp:rsid wsp:val=&quot;00901135&quot;/&gt;&lt;wsp:rsid wsp:val=&quot;009017E0&quot;/&gt;&lt;wsp:rsid wsp:val=&quot;00901823&quot;/&gt;&lt;wsp:rsid wsp:val=&quot;009018C6&quot;/&gt;&lt;wsp:rsid wsp:val=&quot;0090190B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803&quot;/&gt;&lt;wsp:rsid wsp:val=&quot;00902BFD&quot;/&gt;&lt;wsp:rsid wsp:val=&quot;00902EB4&quot;/&gt;&lt;wsp:rsid wsp:val=&quot;00903047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CD6&quot;/&gt;&lt;wsp:rsid wsp:val=&quot;00904E0C&quot;/&gt;&lt;wsp:rsid wsp:val=&quot;00904EA6&quot;/&gt;&lt;wsp:rsid wsp:val=&quot;00904F49&quot;/&gt;&lt;wsp:rsid wsp:val=&quot;00904F74&quot;/&gt;&lt;wsp:rsid wsp:val=&quot;0090516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13B&quot;/&gt;&lt;wsp:rsid wsp:val=&quot;0090643C&quot;/&gt;&lt;wsp:rsid wsp:val=&quot;009066F7&quot;/&gt;&lt;wsp:rsid wsp:val=&quot;009069A3&quot;/&gt;&lt;wsp:rsid wsp:val=&quot;00906A90&quot;/&gt;&lt;wsp:rsid wsp:val=&quot;00906AB3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D1&quot;/&gt;&lt;wsp:rsid wsp:val=&quot;00907C33&quot;/&gt;&lt;wsp:rsid wsp:val=&quot;00907CAB&quot;/&gt;&lt;wsp:rsid wsp:val=&quot;00907D4F&quot;/&gt;&lt;wsp:rsid wsp:val=&quot;009107AC&quot;/&gt;&lt;wsp:rsid wsp:val=&quot;00910810&quot;/&gt;&lt;wsp:rsid wsp:val=&quot;00910DC1&quot;/&gt;&lt;wsp:rsid wsp:val=&quot;00910DE4&quot;/&gt;&lt;wsp:rsid wsp:val=&quot;00910FE7&quot;/&gt;&lt;wsp:rsid wsp:val=&quot;009110E6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F7&quot;/&gt;&lt;wsp:rsid wsp:val=&quot;00912AC3&quot;/&gt;&lt;wsp:rsid wsp:val=&quot;00913049&quot;/&gt;&lt;wsp:rsid wsp:val=&quot;0091306B&quot;/&gt;&lt;wsp:rsid wsp:val=&quot;0091323B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578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2F0&quot;/&gt;&lt;wsp:rsid wsp:val=&quot;00917450&quot;/&gt;&lt;wsp:rsid wsp:val=&quot;00917696&quot;/&gt;&lt;wsp:rsid wsp:val=&quot;009178DC&quot;/&gt;&lt;wsp:rsid wsp:val=&quot;0091796C&quot;/&gt;&lt;wsp:rsid wsp:val=&quot;0091796D&quot;/&gt;&lt;wsp:rsid wsp:val=&quot;00917A66&quot;/&gt;&lt;wsp:rsid wsp:val=&quot;00917D13&quot;/&gt;&lt;wsp:rsid wsp:val=&quot;00917F00&quot;/&gt;&lt;wsp:rsid wsp:val=&quot;009202A5&quot;/&gt;&lt;wsp:rsid wsp:val=&quot;00920AA0&quot;/&gt;&lt;wsp:rsid wsp:val=&quot;00920CC9&quot;/&gt;&lt;wsp:rsid wsp:val=&quot;009213E6&quot;/&gt;&lt;wsp:rsid wsp:val=&quot;00921482&quot;/&gt;&lt;wsp:rsid wsp:val=&quot;00921DB2&quot;/&gt;&lt;wsp:rsid wsp:val=&quot;00921DF4&quot;/&gt;&lt;wsp:rsid wsp:val=&quot;0092215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77F&quot;/&gt;&lt;wsp:rsid wsp:val=&quot;00923827&quot;/&gt;&lt;wsp:rsid wsp:val=&quot;00923CA7&quot;/&gt;&lt;wsp:rsid wsp:val=&quot;00923FBF&quot;/&gt;&lt;wsp:rsid wsp:val=&quot;0092433B&quot;/&gt;&lt;wsp:rsid wsp:val=&quot;00924789&quot;/&gt;&lt;wsp:rsid wsp:val=&quot;00924B9C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78E&quot;/&gt;&lt;wsp:rsid wsp:val=&quot;009259B8&quot;/&gt;&lt;wsp:rsid wsp:val=&quot;00925E44&quot;/&gt;&lt;wsp:rsid wsp:val=&quot;009260F5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185&quot;/&gt;&lt;wsp:rsid wsp:val=&quot;0093124B&quot;/&gt;&lt;wsp:rsid wsp:val=&quot;0093143A&quot;/&gt;&lt;wsp:rsid wsp:val=&quot;00931659&quot;/&gt;&lt;wsp:rsid wsp:val=&quot;00931A7D&quot;/&gt;&lt;wsp:rsid wsp:val=&quot;00931BCA&quot;/&gt;&lt;wsp:rsid wsp:val=&quot;00931C72&quot;/&gt;&lt;wsp:rsid wsp:val=&quot;00931FFF&quot;/&gt;&lt;wsp:rsid wsp:val=&quot;00932136&quot;/&gt;&lt;wsp:rsid wsp:val=&quot;0093232B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215&quot;/&gt;&lt;wsp:rsid wsp:val=&quot;009342B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5F3&quot;/&gt;&lt;wsp:rsid wsp:val=&quot;009359E8&quot;/&gt;&lt;wsp:rsid wsp:val=&quot;00935A33&quot;/&gt;&lt;wsp:rsid wsp:val=&quot;00935AE2&quot;/&gt;&lt;wsp:rsid wsp:val=&quot;00935BDF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F0E&quot;/&gt;&lt;wsp:rsid wsp:val=&quot;00940219&quot;/&gt;&lt;wsp:rsid wsp:val=&quot;009405FC&quot;/&gt;&lt;wsp:rsid wsp:val=&quot;00940CB7&quot;/&gt;&lt;wsp:rsid wsp:val=&quot;00940E1B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E43&quot;/&gt;&lt;wsp:rsid wsp:val=&quot;00942112&quot;/&gt;&lt;wsp:rsid wsp:val=&quot;009421C5&quot;/&gt;&lt;wsp:rsid wsp:val=&quot;009421F7&quot;/&gt;&lt;wsp:rsid wsp:val=&quot;009423F1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B1&quot;/&gt;&lt;wsp:rsid wsp:val=&quot;00942FC7&quot;/&gt;&lt;wsp:rsid wsp:val=&quot;00943170&quot;/&gt;&lt;wsp:rsid wsp:val=&quot;0094317C&quot;/&gt;&lt;wsp:rsid wsp:val=&quot;009437A3&quot;/&gt;&lt;wsp:rsid wsp:val=&quot;009437FD&quot;/&gt;&lt;wsp:rsid wsp:val=&quot;00943BA3&quot;/&gt;&lt;wsp:rsid wsp:val=&quot;00943E04&quot;/&gt;&lt;wsp:rsid wsp:val=&quot;00943E29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FA&quot;/&gt;&lt;wsp:rsid wsp:val=&quot;0094566B&quot;/&gt;&lt;wsp:rsid wsp:val=&quot;0094599D&quot;/&gt;&lt;wsp:rsid wsp:val=&quot;00945A92&quot;/&gt;&lt;wsp:rsid wsp:val=&quot;00945B14&quot;/&gt;&lt;wsp:rsid wsp:val=&quot;00945CA4&quot;/&gt;&lt;wsp:rsid wsp:val=&quot;00945F89&quot;/&gt;&lt;wsp:rsid wsp:val=&quot;009462EA&quot;/&gt;&lt;wsp:rsid wsp:val=&quot;009468D0&quot;/&gt;&lt;wsp:rsid wsp:val=&quot;00947187&quot;/&gt;&lt;wsp:rsid wsp:val=&quot;009477F5&quot;/&gt;&lt;wsp:rsid wsp:val=&quot;009479FB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13&quot;/&gt;&lt;wsp:rsid wsp:val=&quot;00950F47&quot;/&gt;&lt;wsp:rsid wsp:val=&quot;0095197B&quot;/&gt;&lt;wsp:rsid wsp:val=&quot;00951F15&quot;/&gt;&lt;wsp:rsid wsp:val=&quot;00952208&quot;/&gt;&lt;wsp:rsid wsp:val=&quot;009525E0&quot;/&gt;&lt;wsp:rsid wsp:val=&quot;0095265C&quot;/&gt;&lt;wsp:rsid wsp:val=&quot;00952FC3&quot;/&gt;&lt;wsp:rsid wsp:val=&quot;009535A5&quot;/&gt;&lt;wsp:rsid wsp:val=&quot;009538F2&quot;/&gt;&lt;wsp:rsid wsp:val=&quot;00953A1A&quot;/&gt;&lt;wsp:rsid wsp:val=&quot;00953AE7&quot;/&gt;&lt;wsp:rsid wsp:val=&quot;00953BF8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7F7&quot;/&gt;&lt;wsp:rsid wsp:val=&quot;00957950&quot;/&gt;&lt;wsp:rsid wsp:val=&quot;0095796F&quot;/&gt;&lt;wsp:rsid wsp:val=&quot;00957AB3&quot;/&gt;&lt;wsp:rsid wsp:val=&quot;00957CF5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14&quot;/&gt;&lt;wsp:rsid wsp:val=&quot;00961B8F&quot;/&gt;&lt;wsp:rsid wsp:val=&quot;00961C7D&quot;/&gt;&lt;wsp:rsid wsp:val=&quot;00961D9C&quot;/&gt;&lt;wsp:rsid wsp:val=&quot;009620D8&quot;/&gt;&lt;wsp:rsid wsp:val=&quot;009624F8&quot;/&gt;&lt;wsp:rsid wsp:val=&quot;0096259D&quot;/&gt;&lt;wsp:rsid wsp:val=&quot;009625A8&quot;/&gt;&lt;wsp:rsid wsp:val=&quot;009625E7&quot;/&gt;&lt;wsp:rsid wsp:val=&quot;009629D7&quot;/&gt;&lt;wsp:rsid wsp:val=&quot;00962A9E&quot;/&gt;&lt;wsp:rsid wsp:val=&quot;00962ABE&quot;/&gt;&lt;wsp:rsid wsp:val=&quot;00962AFC&quot;/&gt;&lt;wsp:rsid wsp:val=&quot;00962B8A&quot;/&gt;&lt;wsp:rsid wsp:val=&quot;00962CD5&quot;/&gt;&lt;wsp:rsid wsp:val=&quot;00963529&quot;/&gt;&lt;wsp:rsid wsp:val=&quot;00963716&quot;/&gt;&lt;wsp:rsid wsp:val=&quot;00963769&quot;/&gt;&lt;wsp:rsid wsp:val=&quot;0096382D&quot;/&gt;&lt;wsp:rsid wsp:val=&quot;00963C52&quot;/&gt;&lt;wsp:rsid wsp:val=&quot;00963E07&quot;/&gt;&lt;wsp:rsid wsp:val=&quot;00963FF2&quot;/&gt;&lt;wsp:rsid wsp:val=&quot;0096401E&quot;/&gt;&lt;wsp:rsid wsp:val=&quot;00964097&quot;/&gt;&lt;wsp:rsid wsp:val=&quot;009640E7&quot;/&gt;&lt;wsp:rsid wsp:val=&quot;0096435C&quot;/&gt;&lt;wsp:rsid wsp:val=&quot;009643DA&quot;/&gt;&lt;wsp:rsid wsp:val=&quot;009644A0&quot;/&gt;&lt;wsp:rsid wsp:val=&quot;00964801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C50&quot;/&gt;&lt;wsp:rsid wsp:val=&quot;00965DB4&quot;/&gt;&lt;wsp:rsid wsp:val=&quot;00965E34&quot;/&gt;&lt;wsp:rsid wsp:val=&quot;009662D5&quot;/&gt;&lt;wsp:rsid wsp:val=&quot;00966346&quot;/&gt;&lt;wsp:rsid wsp:val=&quot;00966944&quot;/&gt;&lt;wsp:rsid wsp:val=&quot;00966D31&quot;/&gt;&lt;wsp:rsid wsp:val=&quot;00966E61&quot;/&gt;&lt;wsp:rsid wsp:val=&quot;00966F25&quot;/&gt;&lt;wsp:rsid wsp:val=&quot;009674F2&quot;/&gt;&lt;wsp:rsid wsp:val=&quot;00967981&quot;/&gt;&lt;wsp:rsid wsp:val=&quot;009679EF&quot;/&gt;&lt;wsp:rsid wsp:val=&quot;00967BB9&quot;/&gt;&lt;wsp:rsid wsp:val=&quot;00967DA1&quot;/&gt;&lt;wsp:rsid wsp:val=&quot;009700A3&quot;/&gt;&lt;wsp:rsid wsp:val=&quot;00970166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F3E&quot;/&gt;&lt;wsp:rsid wsp:val=&quot;0097252C&quot;/&gt;&lt;wsp:rsid wsp:val=&quot;00972A9C&quot;/&gt;&lt;wsp:rsid wsp:val=&quot;00972CA3&quot;/&gt;&lt;wsp:rsid wsp:val=&quot;00972CB6&quot;/&gt;&lt;wsp:rsid wsp:val=&quot;00972E8E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CDD&quot;/&gt;&lt;wsp:rsid wsp:val=&quot;00973D5F&quot;/&gt;&lt;wsp:rsid wsp:val=&quot;00973EBA&quot;/&gt;&lt;wsp:rsid wsp:val=&quot;00973F34&quot;/&gt;&lt;wsp:rsid wsp:val=&quot;00973F60&quot;/&gt;&lt;wsp:rsid wsp:val=&quot;0097450F&quot;/&gt;&lt;wsp:rsid wsp:val=&quot;00974667&quot;/&gt;&lt;wsp:rsid wsp:val=&quot;009746D4&quot;/&gt;&lt;wsp:rsid wsp:val=&quot;00974A48&quot;/&gt;&lt;wsp:rsid wsp:val=&quot;00974E23&quot;/&gt;&lt;wsp:rsid wsp:val=&quot;00974FC8&quot;/&gt;&lt;wsp:rsid wsp:val=&quot;00974FEB&quot;/&gt;&lt;wsp:rsid wsp:val=&quot;00975357&quot;/&gt;&lt;wsp:rsid wsp:val=&quot;0097553D&quot;/&gt;&lt;wsp:rsid wsp:val=&quot;00975855&quot;/&gt;&lt;wsp:rsid wsp:val=&quot;009758E6&quot;/&gt;&lt;wsp:rsid wsp:val=&quot;00975E5C&quot;/&gt;&lt;wsp:rsid wsp:val=&quot;00976175&quot;/&gt;&lt;wsp:rsid wsp:val=&quot;00976244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5ED&quot;/&gt;&lt;wsp:rsid wsp:val=&quot;00977775&quot;/&gt;&lt;wsp:rsid wsp:val=&quot;00977848&quot;/&gt;&lt;wsp:rsid wsp:val=&quot;009779EE&quot;/&gt;&lt;wsp:rsid wsp:val=&quot;00977A42&quot;/&gt;&lt;wsp:rsid wsp:val=&quot;00977AD6&quot;/&gt;&lt;wsp:rsid wsp:val=&quot;00977BC2&quot;/&gt;&lt;wsp:rsid wsp:val=&quot;00977BED&quot;/&gt;&lt;wsp:rsid wsp:val=&quot;009804B9&quot;/&gt;&lt;wsp:rsid wsp:val=&quot;00980521&quot;/&gt;&lt;wsp:rsid wsp:val=&quot;00980523&quot;/&gt;&lt;wsp:rsid wsp:val=&quot;009807D5&quot;/&gt;&lt;wsp:rsid wsp:val=&quot;00980805&quot;/&gt;&lt;wsp:rsid wsp:val=&quot;009808F2&quot;/&gt;&lt;wsp:rsid wsp:val=&quot;00980B41&quot;/&gt;&lt;wsp:rsid wsp:val=&quot;00980BB9&quot;/&gt;&lt;wsp:rsid wsp:val=&quot;00980CA8&quot;/&gt;&lt;wsp:rsid wsp:val=&quot;00980E4B&quot;/&gt;&lt;wsp:rsid wsp:val=&quot;00980FC1&quot;/&gt;&lt;wsp:rsid wsp:val=&quot;00981645&quot;/&gt;&lt;wsp:rsid wsp:val=&quot;009816BA&quot;/&gt;&lt;wsp:rsid wsp:val=&quot;009817F2&quot;/&gt;&lt;wsp:rsid wsp:val=&quot;00981A06&quot;/&gt;&lt;wsp:rsid wsp:val=&quot;00981BCF&quot;/&gt;&lt;wsp:rsid wsp:val=&quot;00981D0B&quot;/&gt;&lt;wsp:rsid wsp:val=&quot;00982167&quot;/&gt;&lt;wsp:rsid wsp:val=&quot;009822CF&quot;/&gt;&lt;wsp:rsid wsp:val=&quot;0098254A&quot;/&gt;&lt;wsp:rsid wsp:val=&quot;00982A75&quot;/&gt;&lt;wsp:rsid wsp:val=&quot;00982B28&quot;/&gt;&lt;wsp:rsid wsp:val=&quot;00983439&quot;/&gt;&lt;wsp:rsid wsp:val=&quot;00983632&quot;/&gt;&lt;wsp:rsid wsp:val=&quot;00983842&quot;/&gt;&lt;wsp:rsid wsp:val=&quot;0098391B&quot;/&gt;&lt;wsp:rsid wsp:val=&quot;00983B79&quot;/&gt;&lt;wsp:rsid wsp:val=&quot;00983B81&quot;/&gt;&lt;wsp:rsid wsp:val=&quot;00983DBA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915&quot;/&gt;&lt;wsp:rsid wsp:val=&quot;00985AEA&quot;/&gt;&lt;wsp:rsid wsp:val=&quot;00985D5E&quot;/&gt;&lt;wsp:rsid wsp:val=&quot;00985E0A&quot;/&gt;&lt;wsp:rsid wsp:val=&quot;00985EB2&quot;/&gt;&lt;wsp:rsid wsp:val=&quot;00986064&quot;/&gt;&lt;wsp:rsid wsp:val=&quot;00986519&quot;/&gt;&lt;wsp:rsid wsp:val=&quot;0098662E&quot;/&gt;&lt;wsp:rsid wsp:val=&quot;00986727&quot;/&gt;&lt;wsp:rsid wsp:val=&quot;009868BE&quot;/&gt;&lt;wsp:rsid wsp:val=&quot;009869EB&quot;/&gt;&lt;wsp:rsid wsp:val=&quot;00986A3F&quot;/&gt;&lt;wsp:rsid wsp:val=&quot;00986B24&quot;/&gt;&lt;wsp:rsid wsp:val=&quot;00986C69&quot;/&gt;&lt;wsp:rsid wsp:val=&quot;00986E79&quot;/&gt;&lt;wsp:rsid wsp:val=&quot;00986E95&quot;/&gt;&lt;wsp:rsid wsp:val=&quot;00986FF7&quot;/&gt;&lt;wsp:rsid wsp:val=&quot;00987500&quot;/&gt;&lt;wsp:rsid wsp:val=&quot;009877D2&quot;/&gt;&lt;wsp:rsid wsp:val=&quot;009879C3&quot;/&gt;&lt;wsp:rsid wsp:val=&quot;00987D41&quot;/&gt;&lt;wsp:rsid wsp:val=&quot;00990033&quot;/&gt;&lt;wsp:rsid wsp:val=&quot;009900A4&quot;/&gt;&lt;wsp:rsid wsp:val=&quot;0099039B&quot;/&gt;&lt;wsp:rsid wsp:val=&quot;009904C6&quot;/&gt;&lt;wsp:rsid wsp:val=&quot;00990659&quot;/&gt;&lt;wsp:rsid wsp:val=&quot;009908EA&quot;/&gt;&lt;wsp:rsid wsp:val=&quot;00990C1A&quot;/&gt;&lt;wsp:rsid wsp:val=&quot;00991050&quot;/&gt;&lt;wsp:rsid wsp:val=&quot;00991196&quot;/&gt;&lt;wsp:rsid wsp:val=&quot;0099128C&quot;/&gt;&lt;wsp:rsid wsp:val=&quot;00991503&quot;/&gt;&lt;wsp:rsid wsp:val=&quot;0099157F&quot;/&gt;&lt;wsp:rsid wsp:val=&quot;0099160E&quot;/&gt;&lt;wsp:rsid wsp:val=&quot;009918D8&quot;/&gt;&lt;wsp:rsid wsp:val=&quot;00992335&quot;/&gt;&lt;wsp:rsid wsp:val=&quot;009923F0&quot;/&gt;&lt;wsp:rsid wsp:val=&quot;00992755&quot;/&gt;&lt;wsp:rsid wsp:val=&quot;00992906&quot;/&gt;&lt;wsp:rsid wsp:val=&quot;0099292B&quot;/&gt;&lt;wsp:rsid wsp:val=&quot;009929F4&quot;/&gt;&lt;wsp:rsid wsp:val=&quot;00992AE6&quot;/&gt;&lt;wsp:rsid wsp:val=&quot;00992C55&quot;/&gt;&lt;wsp:rsid wsp:val=&quot;00992CD5&quot;/&gt;&lt;wsp:rsid wsp:val=&quot;00992FE5&quot;/&gt;&lt;wsp:rsid wsp:val=&quot;00993249&quot;/&gt;&lt;wsp:rsid wsp:val=&quot;00993874&quot;/&gt;&lt;wsp:rsid wsp:val=&quot;009938B3&quot;/&gt;&lt;wsp:rsid wsp:val=&quot;00993AE8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545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1F3&quot;/&gt;&lt;wsp:rsid wsp:val=&quot;0099627C&quot;/&gt;&lt;wsp:rsid wsp:val=&quot;0099654D&quot;/&gt;&lt;wsp:rsid wsp:val=&quot;00996C31&quot;/&gt;&lt;wsp:rsid wsp:val=&quot;00996E0A&quot;/&gt;&lt;wsp:rsid wsp:val=&quot;00996FB1&quot;/&gt;&lt;wsp:rsid wsp:val=&quot;00997304&quot;/&gt;&lt;wsp:rsid wsp:val=&quot;009973C9&quot;/&gt;&lt;wsp:rsid wsp:val=&quot;009974D8&quot;/&gt;&lt;wsp:rsid wsp:val=&quot;0099751D&quot;/&gt;&lt;wsp:rsid wsp:val=&quot;00997674&quot;/&gt;&lt;wsp:rsid wsp:val=&quot;00997699&quot;/&gt;&lt;wsp:rsid wsp:val=&quot;0099792A&quot;/&gt;&lt;wsp:rsid wsp:val=&quot;00997A6C&quot;/&gt;&lt;wsp:rsid wsp:val=&quot;00997AC8&quot;/&gt;&lt;wsp:rsid wsp:val=&quot;00997BA6&quot;/&gt;&lt;wsp:rsid wsp:val=&quot;00997DA8&quot;/&gt;&lt;wsp:rsid wsp:val=&quot;00997E56&quot;/&gt;&lt;wsp:rsid wsp:val=&quot;009A0259&quot;/&gt;&lt;wsp:rsid wsp:val=&quot;009A0292&quot;/&gt;&lt;wsp:rsid wsp:val=&quot;009A0635&quot;/&gt;&lt;wsp:rsid wsp:val=&quot;009A0652&quot;/&gt;&lt;wsp:rsid wsp:val=&quot;009A0653&quot;/&gt;&lt;wsp:rsid wsp:val=&quot;009A0B90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A21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A40&quot;/&gt;&lt;wsp:rsid wsp:val=&quot;009A3BAD&quot;/&gt;&lt;wsp:rsid wsp:val=&quot;009A3C31&quot;/&gt;&lt;wsp:rsid wsp:val=&quot;009A3C38&quot;/&gt;&lt;wsp:rsid wsp:val=&quot;009A3E37&quot;/&gt;&lt;wsp:rsid wsp:val=&quot;009A3E7B&quot;/&gt;&lt;wsp:rsid wsp:val=&quot;009A41EB&quot;/&gt;&lt;wsp:rsid wsp:val=&quot;009A4243&quot;/&gt;&lt;wsp:rsid wsp:val=&quot;009A42B0&quot;/&gt;&lt;wsp:rsid wsp:val=&quot;009A42D5&quot;/&gt;&lt;wsp:rsid wsp:val=&quot;009A43C4&quot;/&gt;&lt;wsp:rsid wsp:val=&quot;009A45E8&quot;/&gt;&lt;wsp:rsid wsp:val=&quot;009A48E3&quot;/&gt;&lt;wsp:rsid wsp:val=&quot;009A4AAB&quot;/&gt;&lt;wsp:rsid wsp:val=&quot;009A4AF7&quot;/&gt;&lt;wsp:rsid wsp:val=&quot;009A4E01&quot;/&gt;&lt;wsp:rsid wsp:val=&quot;009A4F2A&quot;/&gt;&lt;wsp:rsid wsp:val=&quot;009A4F2E&quot;/&gt;&lt;wsp:rsid wsp:val=&quot;009A500B&quot;/&gt;&lt;wsp:rsid wsp:val=&quot;009A5176&quot;/&gt;&lt;wsp:rsid wsp:val=&quot;009A518E&quot;/&gt;&lt;wsp:rsid wsp:val=&quot;009A5526&quot;/&gt;&lt;wsp:rsid wsp:val=&quot;009A557F&quot;/&gt;&lt;wsp:rsid wsp:val=&quot;009A55D1&quot;/&gt;&lt;wsp:rsid wsp:val=&quot;009A57C3&quot;/&gt;&lt;wsp:rsid wsp:val=&quot;009A5A96&quot;/&gt;&lt;wsp:rsid wsp:val=&quot;009A5C3F&quot;/&gt;&lt;wsp:rsid wsp:val=&quot;009A5D36&quot;/&gt;&lt;wsp:rsid wsp:val=&quot;009A5DD1&quot;/&gt;&lt;wsp:rsid wsp:val=&quot;009A5EBB&quot;/&gt;&lt;wsp:rsid wsp:val=&quot;009A6008&quot;/&gt;&lt;wsp:rsid wsp:val=&quot;009A6017&quot;/&gt;&lt;wsp:rsid wsp:val=&quot;009A610C&quot;/&gt;&lt;wsp:rsid wsp:val=&quot;009A6542&quot;/&gt;&lt;wsp:rsid wsp:val=&quot;009A6C1C&quot;/&gt;&lt;wsp:rsid wsp:val=&quot;009A6E38&quot;/&gt;&lt;wsp:rsid wsp:val=&quot;009A6E6F&quot;/&gt;&lt;wsp:rsid wsp:val=&quot;009A6EA5&quot;/&gt;&lt;wsp:rsid wsp:val=&quot;009A70BE&quot;/&gt;&lt;wsp:rsid wsp:val=&quot;009A70EB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84&quot;/&gt;&lt;wsp:rsid wsp:val=&quot;009B1307&quot;/&gt;&lt;wsp:rsid wsp:val=&quot;009B1373&quot;/&gt;&lt;wsp:rsid wsp:val=&quot;009B142E&quot;/&gt;&lt;wsp:rsid wsp:val=&quot;009B162F&quot;/&gt;&lt;wsp:rsid wsp:val=&quot;009B16B1&quot;/&gt;&lt;wsp:rsid wsp:val=&quot;009B1883&quot;/&gt;&lt;wsp:rsid wsp:val=&quot;009B1FB9&quot;/&gt;&lt;wsp:rsid wsp:val=&quot;009B1FDE&quot;/&gt;&lt;wsp:rsid wsp:val=&quot;009B20EF&quot;/&gt;&lt;wsp:rsid wsp:val=&quot;009B2106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F8&quot;/&gt;&lt;wsp:rsid wsp:val=&quot;009B39CE&quot;/&gt;&lt;wsp:rsid wsp:val=&quot;009B3ABB&quot;/&gt;&lt;wsp:rsid wsp:val=&quot;009B3D6E&quot;/&gt;&lt;wsp:rsid wsp:val=&quot;009B4183&quot;/&gt;&lt;wsp:rsid wsp:val=&quot;009B44B2&quot;/&gt;&lt;wsp:rsid wsp:val=&quot;009B472C&quot;/&gt;&lt;wsp:rsid wsp:val=&quot;009B4B7A&quot;/&gt;&lt;wsp:rsid wsp:val=&quot;009B50FB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6ED&quot;/&gt;&lt;wsp:rsid wsp:val=&quot;009B6C6D&quot;/&gt;&lt;wsp:rsid wsp:val=&quot;009B6E32&quot;/&gt;&lt;wsp:rsid wsp:val=&quot;009B71AF&quot;/&gt;&lt;wsp:rsid wsp:val=&quot;009B7201&quot;/&gt;&lt;wsp:rsid wsp:val=&quot;009B7436&quot;/&gt;&lt;wsp:rsid wsp:val=&quot;009B74FD&quot;/&gt;&lt;wsp:rsid wsp:val=&quot;009B7648&quot;/&gt;&lt;wsp:rsid wsp:val=&quot;009C00E6&quot;/&gt;&lt;wsp:rsid wsp:val=&quot;009C031C&quot;/&gt;&lt;wsp:rsid wsp:val=&quot;009C0428&quot;/&gt;&lt;wsp:rsid wsp:val=&quot;009C0530&quot;/&gt;&lt;wsp:rsid wsp:val=&quot;009C0EF7&quot;/&gt;&lt;wsp:rsid wsp:val=&quot;009C1326&quot;/&gt;&lt;wsp:rsid wsp:val=&quot;009C1417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73B&quot;/&gt;&lt;wsp:rsid wsp:val=&quot;009C32B7&quot;/&gt;&lt;wsp:rsid wsp:val=&quot;009C32E4&quot;/&gt;&lt;wsp:rsid wsp:val=&quot;009C39D6&quot;/&gt;&lt;wsp:rsid wsp:val=&quot;009C3E92&quot;/&gt;&lt;wsp:rsid wsp:val=&quot;009C4138&quot;/&gt;&lt;wsp:rsid wsp:val=&quot;009C4418&quot;/&gt;&lt;wsp:rsid wsp:val=&quot;009C4500&quot;/&gt;&lt;wsp:rsid wsp:val=&quot;009C4627&quot;/&gt;&lt;wsp:rsid wsp:val=&quot;009C47EE&quot;/&gt;&lt;wsp:rsid wsp:val=&quot;009C4830&quot;/&gt;&lt;wsp:rsid wsp:val=&quot;009C484D&quot;/&gt;&lt;wsp:rsid wsp:val=&quot;009C4D3E&quot;/&gt;&lt;wsp:rsid wsp:val=&quot;009C4F13&quot;/&gt;&lt;wsp:rsid wsp:val=&quot;009C4FC8&quot;/&gt;&lt;wsp:rsid wsp:val=&quot;009C505E&quot;/&gt;&lt;wsp:rsid wsp:val=&quot;009C5198&quot;/&gt;&lt;wsp:rsid wsp:val=&quot;009C5359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39C&quot;/&gt;&lt;wsp:rsid wsp:val=&quot;009C6437&quot;/&gt;&lt;wsp:rsid wsp:val=&quot;009C64C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475&quot;/&gt;&lt;wsp:rsid wsp:val=&quot;009C7770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5D&quot;/&gt;&lt;wsp:rsid wsp:val=&quot;009D0386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8EC&quot;/&gt;&lt;wsp:rsid wsp:val=&quot;009D19AB&quot;/&gt;&lt;wsp:rsid wsp:val=&quot;009D1A33&quot;/&gt;&lt;wsp:rsid wsp:val=&quot;009D1B99&quot;/&gt;&lt;wsp:rsid wsp:val=&quot;009D1BAC&quot;/&gt;&lt;wsp:rsid wsp:val=&quot;009D1D68&quot;/&gt;&lt;wsp:rsid wsp:val=&quot;009D1E49&quot;/&gt;&lt;wsp:rsid wsp:val=&quot;009D205F&quot;/&gt;&lt;wsp:rsid wsp:val=&quot;009D2550&quot;/&gt;&lt;wsp:rsid wsp:val=&quot;009D2712&quot;/&gt;&lt;wsp:rsid wsp:val=&quot;009D2834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A12&quot;/&gt;&lt;wsp:rsid wsp:val=&quot;009D3A44&quot;/&gt;&lt;wsp:rsid wsp:val=&quot;009D3A78&quot;/&gt;&lt;wsp:rsid wsp:val=&quot;009D3BC6&quot;/&gt;&lt;wsp:rsid wsp:val=&quot;009D3C07&quot;/&gt;&lt;wsp:rsid wsp:val=&quot;009D3E29&quot;/&gt;&lt;wsp:rsid wsp:val=&quot;009D42D4&quot;/&gt;&lt;wsp:rsid wsp:val=&quot;009D44B0&quot;/&gt;&lt;wsp:rsid wsp:val=&quot;009D47BA&quot;/&gt;&lt;wsp:rsid wsp:val=&quot;009D4808&quot;/&gt;&lt;wsp:rsid wsp:val=&quot;009D49BC&quot;/&gt;&lt;wsp:rsid wsp:val=&quot;009D4F8A&quot;/&gt;&lt;wsp:rsid wsp:val=&quot;009D50D9&quot;/&gt;&lt;wsp:rsid wsp:val=&quot;009D5570&quot;/&gt;&lt;wsp:rsid wsp:val=&quot;009D5C87&quot;/&gt;&lt;wsp:rsid wsp:val=&quot;009D5CB6&quot;/&gt;&lt;wsp:rsid wsp:val=&quot;009D5EAE&quot;/&gt;&lt;wsp:rsid wsp:val=&quot;009D5EEC&quot;/&gt;&lt;wsp:rsid wsp:val=&quot;009D617B&quot;/&gt;&lt;wsp:rsid wsp:val=&quot;009D6424&quot;/&gt;&lt;wsp:rsid wsp:val=&quot;009D6893&quot;/&gt;&lt;wsp:rsid wsp:val=&quot;009D6BE4&quot;/&gt;&lt;wsp:rsid wsp:val=&quot;009D6D3F&quot;/&gt;&lt;wsp:rsid wsp:val=&quot;009D6D59&quot;/&gt;&lt;wsp:rsid wsp:val=&quot;009D6F9A&quot;/&gt;&lt;wsp:rsid wsp:val=&quot;009D6FCD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AC8&quot;/&gt;&lt;wsp:rsid wsp:val=&quot;009D7BF9&quot;/&gt;&lt;wsp:rsid wsp:val=&quot;009D7D7D&quot;/&gt;&lt;wsp:rsid wsp:val=&quot;009D7F2C&quot;/&gt;&lt;wsp:rsid wsp:val=&quot;009D7F52&quot;/&gt;&lt;wsp:rsid wsp:val=&quot;009D7FDB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10D1&quot;/&gt;&lt;wsp:rsid wsp:val=&quot;009E16E9&quot;/&gt;&lt;wsp:rsid wsp:val=&quot;009E1781&quot;/&gt;&lt;wsp:rsid wsp:val=&quot;009E1A32&quot;/&gt;&lt;wsp:rsid wsp:val=&quot;009E1A41&quot;/&gt;&lt;wsp:rsid wsp:val=&quot;009E1BB6&quot;/&gt;&lt;wsp:rsid wsp:val=&quot;009E1D86&quot;/&gt;&lt;wsp:rsid wsp:val=&quot;009E1F23&quot;/&gt;&lt;wsp:rsid wsp:val=&quot;009E1F6F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F&quot;/&gt;&lt;wsp:rsid wsp:val=&quot;009E7AA8&quot;/&gt;&lt;wsp:rsid wsp:val=&quot;009E7ADE&quot;/&gt;&lt;wsp:rsid wsp:val=&quot;009E7D07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3D0&quot;/&gt;&lt;wsp:rsid wsp:val=&quot;009F15E7&quot;/&gt;&lt;wsp:rsid wsp:val=&quot;009F1889&quot;/&gt;&lt;wsp:rsid wsp:val=&quot;009F1992&quot;/&gt;&lt;wsp:rsid wsp:val=&quot;009F1B6A&quot;/&gt;&lt;wsp:rsid wsp:val=&quot;009F1DF0&quot;/&gt;&lt;wsp:rsid wsp:val=&quot;009F1F72&quot;/&gt;&lt;wsp:rsid wsp:val=&quot;009F22D8&quot;/&gt;&lt;wsp:rsid wsp:val=&quot;009F233E&quot;/&gt;&lt;wsp:rsid wsp:val=&quot;009F2430&quot;/&gt;&lt;wsp:rsid wsp:val=&quot;009F253B&quot;/&gt;&lt;wsp:rsid wsp:val=&quot;009F2937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B8&quot;/&gt;&lt;wsp:rsid wsp:val=&quot;009F302D&quot;/&gt;&lt;wsp:rsid wsp:val=&quot;009F324B&quot;/&gt;&lt;wsp:rsid wsp:val=&quot;009F355E&quot;/&gt;&lt;wsp:rsid wsp:val=&quot;009F3979&quot;/&gt;&lt;wsp:rsid wsp:val=&quot;009F3AA4&quot;/&gt;&lt;wsp:rsid wsp:val=&quot;009F3CB1&quot;/&gt;&lt;wsp:rsid wsp:val=&quot;009F3D69&quot;/&gt;&lt;wsp:rsid wsp:val=&quot;009F3E47&quot;/&gt;&lt;wsp:rsid wsp:val=&quot;009F40E6&quot;/&gt;&lt;wsp:rsid wsp:val=&quot;009F421D&quot;/&gt;&lt;wsp:rsid wsp:val=&quot;009F4244&quot;/&gt;&lt;wsp:rsid wsp:val=&quot;009F433D&quot;/&gt;&lt;wsp:rsid wsp:val=&quot;009F47DB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896&quot;/&gt;&lt;wsp:rsid wsp:val=&quot;009F6898&quot;/&gt;&lt;wsp:rsid wsp:val=&quot;009F68C7&quot;/&gt;&lt;wsp:rsid wsp:val=&quot;009F6B3F&quot;/&gt;&lt;wsp:rsid wsp:val=&quot;009F6DAA&quot;/&gt;&lt;wsp:rsid wsp:val=&quot;009F7094&quot;/&gt;&lt;wsp:rsid wsp:val=&quot;009F72B4&quot;/&gt;&lt;wsp:rsid wsp:val=&quot;009F7834&quot;/&gt;&lt;wsp:rsid wsp:val=&quot;009F7AFA&quot;/&gt;&lt;wsp:rsid wsp:val=&quot;00A000D2&quot;/&gt;&lt;wsp:rsid wsp:val=&quot;00A00239&quot;/&gt;&lt;wsp:rsid wsp:val=&quot;00A00253&quot;/&gt;&lt;wsp:rsid wsp:val=&quot;00A004B4&quot;/&gt;&lt;wsp:rsid wsp:val=&quot;00A005AE&quot;/&gt;&lt;wsp:rsid wsp:val=&quot;00A00BC0&quot;/&gt;&lt;wsp:rsid wsp:val=&quot;00A00C08&quot;/&gt;&lt;wsp:rsid wsp:val=&quot;00A00ECC&quot;/&gt;&lt;wsp:rsid wsp:val=&quot;00A012E9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719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C03&quot;/&gt;&lt;wsp:rsid wsp:val=&quot;00A04C15&quot;/&gt;&lt;wsp:rsid wsp:val=&quot;00A04F24&quot;/&gt;&lt;wsp:rsid wsp:val=&quot;00A0505A&quot;/&gt;&lt;wsp:rsid wsp:val=&quot;00A052E8&quot;/&gt;&lt;wsp:rsid wsp:val=&quot;00A053A3&quot;/&gt;&lt;wsp:rsid wsp:val=&quot;00A059A2&quot;/&gt;&lt;wsp:rsid wsp:val=&quot;00A05D49&quot;/&gt;&lt;wsp:rsid wsp:val=&quot;00A061BD&quot;/&gt;&lt;wsp:rsid wsp:val=&quot;00A06324&quot;/&gt;&lt;wsp:rsid wsp:val=&quot;00A063A0&quot;/&gt;&lt;wsp:rsid wsp:val=&quot;00A06890&quot;/&gt;&lt;wsp:rsid wsp:val=&quot;00A06938&quot;/&gt;&lt;wsp:rsid wsp:val=&quot;00A06C7F&quot;/&gt;&lt;wsp:rsid wsp:val=&quot;00A06DCC&quot;/&gt;&lt;wsp:rsid wsp:val=&quot;00A07177&quot;/&gt;&lt;wsp:rsid wsp:val=&quot;00A07236&quot;/&gt;&lt;wsp:rsid wsp:val=&quot;00A0743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734&quot;/&gt;&lt;wsp:rsid wsp:val=&quot;00A11BD7&quot;/&gt;&lt;wsp:rsid wsp:val=&quot;00A11C03&quot;/&gt;&lt;wsp:rsid wsp:val=&quot;00A11E3B&quot;/&gt;&lt;wsp:rsid wsp:val=&quot;00A122C2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C&quot;/&gt;&lt;wsp:rsid wsp:val=&quot;00A14194&quot;/&gt;&lt;wsp:rsid wsp:val=&quot;00A141FF&quot;/&gt;&lt;wsp:rsid wsp:val=&quot;00A144CE&quot;/&gt;&lt;wsp:rsid wsp:val=&quot;00A14777&quot;/&gt;&lt;wsp:rsid wsp:val=&quot;00A14A30&quot;/&gt;&lt;wsp:rsid wsp:val=&quot;00A14A3C&quot;/&gt;&lt;wsp:rsid wsp:val=&quot;00A15010&quot;/&gt;&lt;wsp:rsid wsp:val=&quot;00A15042&quot;/&gt;&lt;wsp:rsid wsp:val=&quot;00A157EF&quot;/&gt;&lt;wsp:rsid wsp:val=&quot;00A15874&quot;/&gt;&lt;wsp:rsid wsp:val=&quot;00A158EE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40D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357&quot;/&gt;&lt;wsp:rsid wsp:val=&quot;00A174D2&quot;/&gt;&lt;wsp:rsid wsp:val=&quot;00A177D5&quot;/&gt;&lt;wsp:rsid wsp:val=&quot;00A1789D&quot;/&gt;&lt;wsp:rsid wsp:val=&quot;00A17A8F&quot;/&gt;&lt;wsp:rsid wsp:val=&quot;00A17C09&quot;/&gt;&lt;wsp:rsid wsp:val=&quot;00A17CFC&quot;/&gt;&lt;wsp:rsid wsp:val=&quot;00A17E79&quot;/&gt;&lt;wsp:rsid wsp:val=&quot;00A17FC2&quot;/&gt;&lt;wsp:rsid wsp:val=&quot;00A17FD3&quot;/&gt;&lt;wsp:rsid wsp:val=&quot;00A201DB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D9&quot;/&gt;&lt;wsp:rsid wsp:val=&quot;00A2142C&quot;/&gt;&lt;wsp:rsid wsp:val=&quot;00A21533&quot;/&gt;&lt;wsp:rsid wsp:val=&quot;00A217F2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906&quot;/&gt;&lt;wsp:rsid wsp:val=&quot;00A22BB4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CAC&quot;/&gt;&lt;wsp:rsid wsp:val=&quot;00A23FD5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628&quot;/&gt;&lt;wsp:rsid wsp:val=&quot;00A247E5&quot;/&gt;&lt;wsp:rsid wsp:val=&quot;00A24838&quot;/&gt;&lt;wsp:rsid wsp:val=&quot;00A24AAE&quot;/&gt;&lt;wsp:rsid wsp:val=&quot;00A24CBD&quot;/&gt;&lt;wsp:rsid wsp:val=&quot;00A25078&quot;/&gt;&lt;wsp:rsid wsp:val=&quot;00A2535A&quot;/&gt;&lt;wsp:rsid wsp:val=&quot;00A2537D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768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301AA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961&quot;/&gt;&lt;wsp:rsid wsp:val=&quot;00A30D46&quot;/&gt;&lt;wsp:rsid wsp:val=&quot;00A30E08&quot;/&gt;&lt;wsp:rsid wsp:val=&quot;00A312DE&quot;/&gt;&lt;wsp:rsid wsp:val=&quot;00A31544&quot;/&gt;&lt;wsp:rsid wsp:val=&quot;00A31D86&quot;/&gt;&lt;wsp:rsid wsp:val=&quot;00A31EA1&quot;/&gt;&lt;wsp:rsid wsp:val=&quot;00A3224E&quot;/&gt;&lt;wsp:rsid wsp:val=&quot;00A32620&quot;/&gt;&lt;wsp:rsid wsp:val=&quot;00A329A5&quot;/&gt;&lt;wsp:rsid wsp:val=&quot;00A32A8B&quot;/&gt;&lt;wsp:rsid wsp:val=&quot;00A32AB3&quot;/&gt;&lt;wsp:rsid wsp:val=&quot;00A32D51&quot;/&gt;&lt;wsp:rsid wsp:val=&quot;00A33593&quot;/&gt;&lt;wsp:rsid wsp:val=&quot;00A33BEB&quot;/&gt;&lt;wsp:rsid wsp:val=&quot;00A34131&quot;/&gt;&lt;wsp:rsid wsp:val=&quot;00A34212&quot;/&gt;&lt;wsp:rsid wsp:val=&quot;00A3424F&quot;/&gt;&lt;wsp:rsid wsp:val=&quot;00A342AF&quot;/&gt;&lt;wsp:rsid wsp:val=&quot;00A342DE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D1&quot;/&gt;&lt;wsp:rsid wsp:val=&quot;00A35928&quot;/&gt;&lt;wsp:rsid wsp:val=&quot;00A359F6&quot;/&gt;&lt;wsp:rsid wsp:val=&quot;00A35C45&quot;/&gt;&lt;wsp:rsid wsp:val=&quot;00A35E8F&quot;/&gt;&lt;wsp:rsid wsp:val=&quot;00A363A7&quot;/&gt;&lt;wsp:rsid wsp:val=&quot;00A3681E&quot;/&gt;&lt;wsp:rsid wsp:val=&quot;00A3688D&quot;/&gt;&lt;wsp:rsid wsp:val=&quot;00A36A52&quot;/&gt;&lt;wsp:rsid wsp:val=&quot;00A36D0B&quot;/&gt;&lt;wsp:rsid wsp:val=&quot;00A37028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92&quot;/&gt;&lt;wsp:rsid wsp:val=&quot;00A37FB2&quot;/&gt;&lt;wsp:rsid wsp:val=&quot;00A40335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1130&quot;/&gt;&lt;wsp:rsid wsp:val=&quot;00A412DA&quot;/&gt;&lt;wsp:rsid wsp:val=&quot;00A41453&quot;/&gt;&lt;wsp:rsid wsp:val=&quot;00A416DE&quot;/&gt;&lt;wsp:rsid wsp:val=&quot;00A4193C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87F&quot;/&gt;&lt;wsp:rsid wsp:val=&quot;00A429BA&quot;/&gt;&lt;wsp:rsid wsp:val=&quot;00A42A9E&quot;/&gt;&lt;wsp:rsid wsp:val=&quot;00A42BBF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9D1&quot;/&gt;&lt;wsp:rsid wsp:val=&quot;00A44E28&quot;/&gt;&lt;wsp:rsid wsp:val=&quot;00A45437&quot;/&gt;&lt;wsp:rsid wsp:val=&quot;00A4579C&quot;/&gt;&lt;wsp:rsid wsp:val=&quot;00A45A92&quot;/&gt;&lt;wsp:rsid wsp:val=&quot;00A45D56&quot;/&gt;&lt;wsp:rsid wsp:val=&quot;00A45F24&quot;/&gt;&lt;wsp:rsid wsp:val=&quot;00A4660F&quot;/&gt;&lt;wsp:rsid wsp:val=&quot;00A46838&quot;/&gt;&lt;wsp:rsid wsp:val=&quot;00A46B9E&quot;/&gt;&lt;wsp:rsid wsp:val=&quot;00A46C7B&quot;/&gt;&lt;wsp:rsid wsp:val=&quot;00A46E31&quot;/&gt;&lt;wsp:rsid wsp:val=&quot;00A46ED6&quot;/&gt;&lt;wsp:rsid wsp:val=&quot;00A4720A&quot;/&gt;&lt;wsp:rsid wsp:val=&quot;00A47391&quot;/&gt;&lt;wsp:rsid wsp:val=&quot;00A4753B&quot;/&gt;&lt;wsp:rsid wsp:val=&quot;00A4756B&quot;/&gt;&lt;wsp:rsid wsp:val=&quot;00A477F1&quot;/&gt;&lt;wsp:rsid wsp:val=&quot;00A478AC&quot;/&gt;&lt;wsp:rsid wsp:val=&quot;00A47ADD&quot;/&gt;&lt;wsp:rsid wsp:val=&quot;00A50033&quot;/&gt;&lt;wsp:rsid wsp:val=&quot;00A50175&quot;/&gt;&lt;wsp:rsid wsp:val=&quot;00A504D3&quot;/&gt;&lt;wsp:rsid wsp:val=&quot;00A505B0&quot;/&gt;&lt;wsp:rsid wsp:val=&quot;00A508FB&quot;/&gt;&lt;wsp:rsid wsp:val=&quot;00A50C5A&quot;/&gt;&lt;wsp:rsid wsp:val=&quot;00A50D63&quot;/&gt;&lt;wsp:rsid wsp:val=&quot;00A511C5&quot;/&gt;&lt;wsp:rsid wsp:val=&quot;00A511FD&quot;/&gt;&lt;wsp:rsid wsp:val=&quot;00A51510&quot;/&gt;&lt;wsp:rsid wsp:val=&quot;00A51592&quot;/&gt;&lt;wsp:rsid wsp:val=&quot;00A517E8&quot;/&gt;&lt;wsp:rsid wsp:val=&quot;00A5196B&quot;/&gt;&lt;wsp:rsid wsp:val=&quot;00A519CA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929&quot;/&gt;&lt;wsp:rsid wsp:val=&quot;00A52CE2&quot;/&gt;&lt;wsp:rsid wsp:val=&quot;00A52D5F&quot;/&gt;&lt;wsp:rsid wsp:val=&quot;00A52E03&quot;/&gt;&lt;wsp:rsid wsp:val=&quot;00A52FDC&quot;/&gt;&lt;wsp:rsid wsp:val=&quot;00A536E3&quot;/&gt;&lt;wsp:rsid wsp:val=&quot;00A5373C&quot;/&gt;&lt;wsp:rsid wsp:val=&quot;00A53797&quot;/&gt;&lt;wsp:rsid wsp:val=&quot;00A5388E&quot;/&gt;&lt;wsp:rsid wsp:val=&quot;00A538D4&quot;/&gt;&lt;wsp:rsid wsp:val=&quot;00A53BC6&quot;/&gt;&lt;wsp:rsid wsp:val=&quot;00A53F79&quot;/&gt;&lt;wsp:rsid wsp:val=&quot;00A542F3&quot;/&gt;&lt;wsp:rsid wsp:val=&quot;00A5446C&quot;/&gt;&lt;wsp:rsid wsp:val=&quot;00A54717&quot;/&gt;&lt;wsp:rsid wsp:val=&quot;00A54AC2&quot;/&gt;&lt;wsp:rsid wsp:val=&quot;00A54C5E&quot;/&gt;&lt;wsp:rsid wsp:val=&quot;00A54FC1&quot;/&gt;&lt;wsp:rsid wsp:val=&quot;00A55163&quot;/&gt;&lt;wsp:rsid wsp:val=&quot;00A55169&quot;/&gt;&lt;wsp:rsid wsp:val=&quot;00A553DB&quot;/&gt;&lt;wsp:rsid wsp:val=&quot;00A5553A&quot;/&gt;&lt;wsp:rsid wsp:val=&quot;00A5559C&quot;/&gt;&lt;wsp:rsid wsp:val=&quot;00A555F6&quot;/&gt;&lt;wsp:rsid wsp:val=&quot;00A55926&quot;/&gt;&lt;wsp:rsid wsp:val=&quot;00A559C9&quot;/&gt;&lt;wsp:rsid wsp:val=&quot;00A55A4D&quot;/&gt;&lt;wsp:rsid wsp:val=&quot;00A55B6D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71A&quot;/&gt;&lt;wsp:rsid wsp:val=&quot;00A60749&quot;/&gt;&lt;wsp:rsid wsp:val=&quot;00A60C30&quot;/&gt;&lt;wsp:rsid wsp:val=&quot;00A60E02&quot;/&gt;&lt;wsp:rsid wsp:val=&quot;00A61246&quot;/&gt;&lt;wsp:rsid wsp:val=&quot;00A61622&quot;/&gt;&lt;wsp:rsid wsp:val=&quot;00A617D3&quot;/&gt;&lt;wsp:rsid wsp:val=&quot;00A61A95&quot;/&gt;&lt;wsp:rsid wsp:val=&quot;00A61B0D&quot;/&gt;&lt;wsp:rsid wsp:val=&quot;00A61B7A&quot;/&gt;&lt;wsp:rsid wsp:val=&quot;00A61D50&quot;/&gt;&lt;wsp:rsid wsp:val=&quot;00A61DC2&quot;/&gt;&lt;wsp:rsid wsp:val=&quot;00A62466&quot;/&gt;&lt;wsp:rsid wsp:val=&quot;00A6247D&quot;/&gt;&lt;wsp:rsid wsp:val=&quot;00A627C6&quot;/&gt;&lt;wsp:rsid wsp:val=&quot;00A629AA&quot;/&gt;&lt;wsp:rsid wsp:val=&quot;00A62A13&quot;/&gt;&lt;wsp:rsid wsp:val=&quot;00A6308C&quot;/&gt;&lt;wsp:rsid wsp:val=&quot;00A633F5&quot;/&gt;&lt;wsp:rsid wsp:val=&quot;00A634A0&quot;/&gt;&lt;wsp:rsid wsp:val=&quot;00A6358A&quot;/&gt;&lt;wsp:rsid wsp:val=&quot;00A63AFC&quot;/&gt;&lt;wsp:rsid wsp:val=&quot;00A63CC4&quot;/&gt;&lt;wsp:rsid wsp:val=&quot;00A63D54&quot;/&gt;&lt;wsp:rsid wsp:val=&quot;00A643F6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5145&quot;/&gt;&lt;wsp:rsid wsp:val=&quot;00A6519E&quot;/&gt;&lt;wsp:rsid wsp:val=&quot;00A65347&quot;/&gt;&lt;wsp:rsid wsp:val=&quot;00A6536E&quot;/&gt;&lt;wsp:rsid wsp:val=&quot;00A655C6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D71&quot;/&gt;&lt;wsp:rsid wsp:val=&quot;00A67112&quot;/&gt;&lt;wsp:rsid wsp:val=&quot;00A671DA&quot;/&gt;&lt;wsp:rsid wsp:val=&quot;00A67326&quot;/&gt;&lt;wsp:rsid wsp:val=&quot;00A6752C&quot;/&gt;&lt;wsp:rsid wsp:val=&quot;00A678EC&quot;/&gt;&lt;wsp:rsid wsp:val=&quot;00A679FF&quot;/&gt;&lt;wsp:rsid wsp:val=&quot;00A67A63&quot;/&gt;&lt;wsp:rsid wsp:val=&quot;00A67D8D&quot;/&gt;&lt;wsp:rsid wsp:val=&quot;00A70248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27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363&quot;/&gt;&lt;wsp:rsid wsp:val=&quot;00A72784&quot;/&gt;&lt;wsp:rsid wsp:val=&quot;00A72A3C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A3&quot;/&gt;&lt;wsp:rsid wsp:val=&quot;00A73BF9&quot;/&gt;&lt;wsp:rsid wsp:val=&quot;00A7409F&quot;/&gt;&lt;wsp:rsid wsp:val=&quot;00A74160&quot;/&gt;&lt;wsp:rsid wsp:val=&quot;00A741A3&quot;/&gt;&lt;wsp:rsid wsp:val=&quot;00A741A8&quot;/&gt;&lt;wsp:rsid wsp:val=&quot;00A741D1&quot;/&gt;&lt;wsp:rsid wsp:val=&quot;00A7425A&quot;/&gt;&lt;wsp:rsid wsp:val=&quot;00A742AE&quot;/&gt;&lt;wsp:rsid wsp:val=&quot;00A7445B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D5&quot;/&gt;&lt;wsp:rsid wsp:val=&quot;00A74E78&quot;/&gt;&lt;wsp:rsid wsp:val=&quot;00A74FC3&quot;/&gt;&lt;wsp:rsid wsp:val=&quot;00A7509B&quot;/&gt;&lt;wsp:rsid wsp:val=&quot;00A75903&quot;/&gt;&lt;wsp:rsid wsp:val=&quot;00A75AA0&quot;/&gt;&lt;wsp:rsid wsp:val=&quot;00A75B87&quot;/&gt;&lt;wsp:rsid wsp:val=&quot;00A769F6&quot;/&gt;&lt;wsp:rsid wsp:val=&quot;00A76EF7&quot;/&gt;&lt;wsp:rsid wsp:val=&quot;00A77020&quot;/&gt;&lt;wsp:rsid wsp:val=&quot;00A77402&quot;/&gt;&lt;wsp:rsid wsp:val=&quot;00A77752&quot;/&gt;&lt;wsp:rsid wsp:val=&quot;00A77BAB&quot;/&gt;&lt;wsp:rsid wsp:val=&quot;00A8001E&quot;/&gt;&lt;wsp:rsid wsp:val=&quot;00A8022B&quot;/&gt;&lt;wsp:rsid wsp:val=&quot;00A80334&quot;/&gt;&lt;wsp:rsid wsp:val=&quot;00A8065C&quot;/&gt;&lt;wsp:rsid wsp:val=&quot;00A808EF&quot;/&gt;&lt;wsp:rsid wsp:val=&quot;00A80928&quot;/&gt;&lt;wsp:rsid wsp:val=&quot;00A80C18&quot;/&gt;&lt;wsp:rsid wsp:val=&quot;00A80E68&quot;/&gt;&lt;wsp:rsid wsp:val=&quot;00A80F9C&quot;/&gt;&lt;wsp:rsid wsp:val=&quot;00A81285&quot;/&gt;&lt;wsp:rsid wsp:val=&quot;00A81AC4&quot;/&gt;&lt;wsp:rsid wsp:val=&quot;00A81CB9&quot;/&gt;&lt;wsp:rsid wsp:val=&quot;00A81D59&quot;/&gt;&lt;wsp:rsid wsp:val=&quot;00A81E3F&quot;/&gt;&lt;wsp:rsid wsp:val=&quot;00A820F9&quot;/&gt;&lt;wsp:rsid wsp:val=&quot;00A823B9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73&quot;/&gt;&lt;wsp:rsid wsp:val=&quot;00A82F46&quot;/&gt;&lt;wsp:rsid wsp:val=&quot;00A83107&quot;/&gt;&lt;wsp:rsid wsp:val=&quot;00A831FF&quot;/&gt;&lt;wsp:rsid wsp:val=&quot;00A832EA&quot;/&gt;&lt;wsp:rsid wsp:val=&quot;00A8378A&quot;/&gt;&lt;wsp:rsid wsp:val=&quot;00A8386B&quot;/&gt;&lt;wsp:rsid wsp:val=&quot;00A83E09&quot;/&gt;&lt;wsp:rsid wsp:val=&quot;00A84252&quot;/&gt;&lt;wsp:rsid wsp:val=&quot;00A842BE&quot;/&gt;&lt;wsp:rsid wsp:val=&quot;00A84512&quot;/&gt;&lt;wsp:rsid wsp:val=&quot;00A84668&quot;/&gt;&lt;wsp:rsid wsp:val=&quot;00A846FA&quot;/&gt;&lt;wsp:rsid wsp:val=&quot;00A84708&quot;/&gt;&lt;wsp:rsid wsp:val=&quot;00A84978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70F&quot;/&gt;&lt;wsp:rsid wsp:val=&quot;00A878FE&quot;/&gt;&lt;wsp:rsid wsp:val=&quot;00A87A56&quot;/&gt;&lt;wsp:rsid wsp:val=&quot;00A87A6B&quot;/&gt;&lt;wsp:rsid wsp:val=&quot;00A87CAA&quot;/&gt;&lt;wsp:rsid wsp:val=&quot;00A901F0&quot;/&gt;&lt;wsp:rsid wsp:val=&quot;00A9032C&quot;/&gt;&lt;wsp:rsid wsp:val=&quot;00A904FB&quot;/&gt;&lt;wsp:rsid wsp:val=&quot;00A908C6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AF4&quot;/&gt;&lt;wsp:rsid wsp:val=&quot;00A91D7F&quot;/&gt;&lt;wsp:rsid wsp:val=&quot;00A92003&quot;/&gt;&lt;wsp:rsid wsp:val=&quot;00A92122&quot;/&gt;&lt;wsp:rsid wsp:val=&quot;00A925EE&quot;/&gt;&lt;wsp:rsid wsp:val=&quot;00A92795&quot;/&gt;&lt;wsp:rsid wsp:val=&quot;00A92A17&quot;/&gt;&lt;wsp:rsid wsp:val=&quot;00A92F4A&quot;/&gt;&lt;wsp:rsid wsp:val=&quot;00A9329D&quot;/&gt;&lt;wsp:rsid wsp:val=&quot;00A93561&quot;/&gt;&lt;wsp:rsid wsp:val=&quot;00A935D8&quot;/&gt;&lt;wsp:rsid wsp:val=&quot;00A93AD4&quot;/&gt;&lt;wsp:rsid wsp:val=&quot;00A93B37&quot;/&gt;&lt;wsp:rsid wsp:val=&quot;00A93CDC&quot;/&gt;&lt;wsp:rsid wsp:val=&quot;00A941CE&quot;/&gt;&lt;wsp:rsid wsp:val=&quot;00A94389&quot;/&gt;&lt;wsp:rsid wsp:val=&quot;00A94996&quot;/&gt;&lt;wsp:rsid wsp:val=&quot;00A94B47&quot;/&gt;&lt;wsp:rsid wsp:val=&quot;00A94CC8&quot;/&gt;&lt;wsp:rsid wsp:val=&quot;00A94FD4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62B&quot;/&gt;&lt;wsp:rsid wsp:val=&quot;00A96B7F&quot;/&gt;&lt;wsp:rsid wsp:val=&quot;00A96C9D&quot;/&gt;&lt;wsp:rsid wsp:val=&quot;00A97040&quot;/&gt;&lt;wsp:rsid wsp:val=&quot;00A9709A&quot;/&gt;&lt;wsp:rsid wsp:val=&quot;00A972B6&quot;/&gt;&lt;wsp:rsid wsp:val=&quot;00A97803&quot;/&gt;&lt;wsp:rsid wsp:val=&quot;00A9790E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E&quot;/&gt;&lt;wsp:rsid wsp:val=&quot;00AA297D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BDD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ACC&quot;/&gt;&lt;wsp:rsid wsp:val=&quot;00AA61FA&quot;/&gt;&lt;wsp:rsid wsp:val=&quot;00AA641D&quot;/&gt;&lt;wsp:rsid wsp:val=&quot;00AA6618&quot;/&gt;&lt;wsp:rsid wsp:val=&quot;00AA675A&quot;/&gt;&lt;wsp:rsid wsp:val=&quot;00AA6A18&quot;/&gt;&lt;wsp:rsid wsp:val=&quot;00AA6BBD&quot;/&gt;&lt;wsp:rsid wsp:val=&quot;00AA6C6C&quot;/&gt;&lt;wsp:rsid wsp:val=&quot;00AA6D50&quot;/&gt;&lt;wsp:rsid wsp:val=&quot;00AA7041&quot;/&gt;&lt;wsp:rsid wsp:val=&quot;00AA7315&quot;/&gt;&lt;wsp:rsid wsp:val=&quot;00AA7333&quot;/&gt;&lt;wsp:rsid wsp:val=&quot;00AA73BB&quot;/&gt;&lt;wsp:rsid wsp:val=&quot;00AA7503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4E4&quot;/&gt;&lt;wsp:rsid wsp:val=&quot;00AB0764&quot;/&gt;&lt;wsp:rsid wsp:val=&quot;00AB09F1&quot;/&gt;&lt;wsp:rsid wsp:val=&quot;00AB0A0F&quot;/&gt;&lt;wsp:rsid wsp:val=&quot;00AB0A36&quot;/&gt;&lt;wsp:rsid wsp:val=&quot;00AB0C83&quot;/&gt;&lt;wsp:rsid wsp:val=&quot;00AB14CA&quot;/&gt;&lt;wsp:rsid wsp:val=&quot;00AB1664&quot;/&gt;&lt;wsp:rsid wsp:val=&quot;00AB1850&quot;/&gt;&lt;wsp:rsid wsp:val=&quot;00AB1899&quot;/&gt;&lt;wsp:rsid wsp:val=&quot;00AB1B7C&quot;/&gt;&lt;wsp:rsid wsp:val=&quot;00AB2077&quot;/&gt;&lt;wsp:rsid wsp:val=&quot;00AB20E7&quot;/&gt;&lt;wsp:rsid wsp:val=&quot;00AB27F5&quot;/&gt;&lt;wsp:rsid wsp:val=&quot;00AB289F&quot;/&gt;&lt;wsp:rsid wsp:val=&quot;00AB30F6&quot;/&gt;&lt;wsp:rsid wsp:val=&quot;00AB33DA&quot;/&gt;&lt;wsp:rsid wsp:val=&quot;00AB340E&quot;/&gt;&lt;wsp:rsid wsp:val=&quot;00AB344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C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88B&quot;/&gt;&lt;wsp:rsid wsp:val=&quot;00AB5CA9&quot;/&gt;&lt;wsp:rsid wsp:val=&quot;00AB624C&quot;/&gt;&lt;wsp:rsid wsp:val=&quot;00AB68A5&quot;/&gt;&lt;wsp:rsid wsp:val=&quot;00AB6CF8&quot;/&gt;&lt;wsp:rsid wsp:val=&quot;00AB6E07&quot;/&gt;&lt;wsp:rsid wsp:val=&quot;00AB6E7D&quot;/&gt;&lt;wsp:rsid wsp:val=&quot;00AB715F&quot;/&gt;&lt;wsp:rsid wsp:val=&quot;00AB7633&quot;/&gt;&lt;wsp:rsid wsp:val=&quot;00AB76B1&quot;/&gt;&lt;wsp:rsid wsp:val=&quot;00AB7B33&quot;/&gt;&lt;wsp:rsid wsp:val=&quot;00AB7B53&quot;/&gt;&lt;wsp:rsid wsp:val=&quot;00AB7D25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C75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2DB&quot;/&gt;&lt;wsp:rsid wsp:val=&quot;00AC237E&quot;/&gt;&lt;wsp:rsid wsp:val=&quot;00AC262B&quot;/&gt;&lt;wsp:rsid wsp:val=&quot;00AC2C32&quot;/&gt;&lt;wsp:rsid wsp:val=&quot;00AC2D59&quot;/&gt;&lt;wsp:rsid wsp:val=&quot;00AC2F56&quot;/&gt;&lt;wsp:rsid wsp:val=&quot;00AC2FD3&quot;/&gt;&lt;wsp:rsid wsp:val=&quot;00AC306E&quot;/&gt;&lt;wsp:rsid wsp:val=&quot;00AC3544&quot;/&gt;&lt;wsp:rsid wsp:val=&quot;00AC3547&quot;/&gt;&lt;wsp:rsid wsp:val=&quot;00AC3693&quot;/&gt;&lt;wsp:rsid wsp:val=&quot;00AC37CC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71F&quot;/&gt;&lt;wsp:rsid wsp:val=&quot;00AC4903&quot;/&gt;&lt;wsp:rsid wsp:val=&quot;00AC4A10&quot;/&gt;&lt;wsp:rsid wsp:val=&quot;00AC4B64&quot;/&gt;&lt;wsp:rsid wsp:val=&quot;00AC4DB9&quot;/&gt;&lt;wsp:rsid wsp:val=&quot;00AC545D&quot;/&gt;&lt;wsp:rsid wsp:val=&quot;00AC55DD&quot;/&gt;&lt;wsp:rsid wsp:val=&quot;00AC568B&quot;/&gt;&lt;wsp:rsid wsp:val=&quot;00AC5A11&quot;/&gt;&lt;wsp:rsid wsp:val=&quot;00AC5DB4&quot;/&gt;&lt;wsp:rsid wsp:val=&quot;00AC62E7&quot;/&gt;&lt;wsp:rsid wsp:val=&quot;00AC63AC&quot;/&gt;&lt;wsp:rsid wsp:val=&quot;00AC64F6&quot;/&gt;&lt;wsp:rsid wsp:val=&quot;00AC6679&quot;/&gt;&lt;wsp:rsid wsp:val=&quot;00AC674E&quot;/&gt;&lt;wsp:rsid wsp:val=&quot;00AC6856&quot;/&gt;&lt;wsp:rsid wsp:val=&quot;00AC6A15&quot;/&gt;&lt;wsp:rsid wsp:val=&quot;00AC6A70&quot;/&gt;&lt;wsp:rsid wsp:val=&quot;00AC6B75&quot;/&gt;&lt;wsp:rsid wsp:val=&quot;00AC6E2D&quot;/&gt;&lt;wsp:rsid wsp:val=&quot;00AC7145&quot;/&gt;&lt;wsp:rsid wsp:val=&quot;00AC716C&quot;/&gt;&lt;wsp:rsid wsp:val=&quot;00AC7341&quot;/&gt;&lt;wsp:rsid wsp:val=&quot;00AC7370&quot;/&gt;&lt;wsp:rsid wsp:val=&quot;00AC7C5F&quot;/&gt;&lt;wsp:rsid wsp:val=&quot;00AC7FF2&quot;/&gt;&lt;wsp:rsid wsp:val=&quot;00AD002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1032&quot;/&gt;&lt;wsp:rsid wsp:val=&quot;00AD1063&quot;/&gt;&lt;wsp:rsid wsp:val=&quot;00AD1185&quot;/&gt;&lt;wsp:rsid wsp:val=&quot;00AD120B&quot;/&gt;&lt;wsp:rsid wsp:val=&quot;00AD166D&quot;/&gt;&lt;wsp:rsid wsp:val=&quot;00AD2090&quot;/&gt;&lt;wsp:rsid wsp:val=&quot;00AD20C2&quot;/&gt;&lt;wsp:rsid wsp:val=&quot;00AD224F&quot;/&gt;&lt;wsp:rsid wsp:val=&quot;00AD2293&quot;/&gt;&lt;wsp:rsid wsp:val=&quot;00AD241E&quot;/&gt;&lt;wsp:rsid wsp:val=&quot;00AD2889&quot;/&gt;&lt;wsp:rsid wsp:val=&quot;00AD2A48&quot;/&gt;&lt;wsp:rsid wsp:val=&quot;00AD2D4B&quot;/&gt;&lt;wsp:rsid wsp:val=&quot;00AD2F6C&quot;/&gt;&lt;wsp:rsid wsp:val=&quot;00AD35CD&quot;/&gt;&lt;wsp:rsid wsp:val=&quot;00AD385D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E13&quot;/&gt;&lt;wsp:rsid wsp:val=&quot;00AD512D&quot;/&gt;&lt;wsp:rsid wsp:val=&quot;00AD51D8&quot;/&gt;&lt;wsp:rsid wsp:val=&quot;00AD554D&quot;/&gt;&lt;wsp:rsid wsp:val=&quot;00AD5B68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6B2&quot;/&gt;&lt;wsp:rsid wsp:val=&quot;00AD6AC5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EA&quot;/&gt;&lt;wsp:rsid wsp:val=&quot;00AD7ACE&quot;/&gt;&lt;wsp:rsid wsp:val=&quot;00AD7DAF&quot;/&gt;&lt;wsp:rsid wsp:val=&quot;00AD7FD3&quot;/&gt;&lt;wsp:rsid wsp:val=&quot;00AE005A&quot;/&gt;&lt;wsp:rsid wsp:val=&quot;00AE0212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7A&quot;/&gt;&lt;wsp:rsid wsp:val=&quot;00AE23FD&quot;/&gt;&lt;wsp:rsid wsp:val=&quot;00AE244C&quot;/&gt;&lt;wsp:rsid wsp:val=&quot;00AE2501&quot;/&gt;&lt;wsp:rsid wsp:val=&quot;00AE2816&quot;/&gt;&lt;wsp:rsid wsp:val=&quot;00AE285B&quot;/&gt;&lt;wsp:rsid wsp:val=&quot;00AE29F4&quot;/&gt;&lt;wsp:rsid wsp:val=&quot;00AE2EF7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B41&quot;/&gt;&lt;wsp:rsid wsp:val=&quot;00AE5B82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8B&quot;/&gt;&lt;wsp:rsid wsp:val=&quot;00AE777A&quot;/&gt;&lt;wsp:rsid wsp:val=&quot;00AE7800&quot;/&gt;&lt;wsp:rsid wsp:val=&quot;00AE7A07&quot;/&gt;&lt;wsp:rsid wsp:val=&quot;00AE7A36&quot;/&gt;&lt;wsp:rsid wsp:val=&quot;00AE7BE4&quot;/&gt;&lt;wsp:rsid wsp:val=&quot;00AF00AC&quot;/&gt;&lt;wsp:rsid wsp:val=&quot;00AF00D4&quot;/&gt;&lt;wsp:rsid wsp:val=&quot;00AF0114&quot;/&gt;&lt;wsp:rsid wsp:val=&quot;00AF0130&quot;/&gt;&lt;wsp:rsid wsp:val=&quot;00AF02B1&quot;/&gt;&lt;wsp:rsid wsp:val=&quot;00AF036F&quot;/&gt;&lt;wsp:rsid wsp:val=&quot;00AF0550&quot;/&gt;&lt;wsp:rsid wsp:val=&quot;00AF0C2F&quot;/&gt;&lt;wsp:rsid wsp:val=&quot;00AF0C32&quot;/&gt;&lt;wsp:rsid wsp:val=&quot;00AF0F62&quot;/&gt;&lt;wsp:rsid wsp:val=&quot;00AF1614&quot;/&gt;&lt;wsp:rsid wsp:val=&quot;00AF1681&quot;/&gt;&lt;wsp:rsid wsp:val=&quot;00AF1859&quot;/&gt;&lt;wsp:rsid wsp:val=&quot;00AF1905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BED&quot;/&gt;&lt;wsp:rsid wsp:val=&quot;00AF3D7C&quot;/&gt;&lt;wsp:rsid wsp:val=&quot;00AF3E3F&quot;/&gt;&lt;wsp:rsid wsp:val=&quot;00AF3FD0&quot;/&gt;&lt;wsp:rsid wsp:val=&quot;00AF4680&quot;/&gt;&lt;wsp:rsid wsp:val=&quot;00AF4951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72F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254&quot;/&gt;&lt;wsp:rsid wsp:val=&quot;00AF732F&quot;/&gt;&lt;wsp:rsid wsp:val=&quot;00AF751A&quot;/&gt;&lt;wsp:rsid wsp:val=&quot;00AF773A&quot;/&gt;&lt;wsp:rsid wsp:val=&quot;00AF79F6&quot;/&gt;&lt;wsp:rsid wsp:val=&quot;00AF7AF7&quot;/&gt;&lt;wsp:rsid wsp:val=&quot;00AF7EAA&quot;/&gt;&lt;wsp:rsid wsp:val=&quot;00B0005E&quot;/&gt;&lt;wsp:rsid wsp:val=&quot;00B00180&quot;/&gt;&lt;wsp:rsid wsp:val=&quot;00B001A2&quot;/&gt;&lt;wsp:rsid wsp:val=&quot;00B004C7&quot;/&gt;&lt;wsp:rsid wsp:val=&quot;00B004D6&quot;/&gt;&lt;wsp:rsid wsp:val=&quot;00B00888&quot;/&gt;&lt;wsp:rsid wsp:val=&quot;00B00C86&quot;/&gt;&lt;wsp:rsid wsp:val=&quot;00B00D47&quot;/&gt;&lt;wsp:rsid wsp:val=&quot;00B00DA5&quot;/&gt;&lt;wsp:rsid wsp:val=&quot;00B01164&quot;/&gt;&lt;wsp:rsid wsp:val=&quot;00B012A8&quot;/&gt;&lt;wsp:rsid wsp:val=&quot;00B0160B&quot;/&gt;&lt;wsp:rsid wsp:val=&quot;00B01A02&quot;/&gt;&lt;wsp:rsid wsp:val=&quot;00B01B76&quot;/&gt;&lt;wsp:rsid wsp:val=&quot;00B0205D&quot;/&gt;&lt;wsp:rsid wsp:val=&quot;00B020DC&quot;/&gt;&lt;wsp:rsid wsp:val=&quot;00B023EC&quot;/&gt;&lt;wsp:rsid wsp:val=&quot;00B0255F&quot;/&gt;&lt;wsp:rsid wsp:val=&quot;00B025A4&quot;/&gt;&lt;wsp:rsid wsp:val=&quot;00B02964&quot;/&gt;&lt;wsp:rsid wsp:val=&quot;00B02BFF&quot;/&gt;&lt;wsp:rsid wsp:val=&quot;00B02DEF&quot;/&gt;&lt;wsp:rsid wsp:val=&quot;00B031ED&quot;/&gt;&lt;wsp:rsid wsp:val=&quot;00B034E4&quot;/&gt;&lt;wsp:rsid wsp:val=&quot;00B03551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8F5&quot;/&gt;&lt;wsp:rsid wsp:val=&quot;00B04E00&quot;/&gt;&lt;wsp:rsid wsp:val=&quot;00B04F24&quot;/&gt;&lt;wsp:rsid wsp:val=&quot;00B051D3&quot;/&gt;&lt;wsp:rsid wsp:val=&quot;00B0535A&quot;/&gt;&lt;wsp:rsid wsp:val=&quot;00B055EF&quot;/&gt;&lt;wsp:rsid wsp:val=&quot;00B05A4B&quot;/&gt;&lt;wsp:rsid wsp:val=&quot;00B05DBE&quot;/&gt;&lt;wsp:rsid wsp:val=&quot;00B06354&quot;/&gt;&lt;wsp:rsid wsp:val=&quot;00B06495&quot;/&gt;&lt;wsp:rsid wsp:val=&quot;00B06612&quot;/&gt;&lt;wsp:rsid wsp:val=&quot;00B06D92&quot;/&gt;&lt;wsp:rsid wsp:val=&quot;00B072BC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603&quot;/&gt;&lt;wsp:rsid wsp:val=&quot;00B107A2&quot;/&gt;&lt;wsp:rsid wsp:val=&quot;00B107B0&quot;/&gt;&lt;wsp:rsid wsp:val=&quot;00B10926&quot;/&gt;&lt;wsp:rsid wsp:val=&quot;00B10D56&quot;/&gt;&lt;wsp:rsid wsp:val=&quot;00B10E9D&quot;/&gt;&lt;wsp:rsid wsp:val=&quot;00B10FA2&quot;/&gt;&lt;wsp:rsid wsp:val=&quot;00B114FF&quot;/&gt;&lt;wsp:rsid wsp:val=&quot;00B1154D&quot;/&gt;&lt;wsp:rsid wsp:val=&quot;00B11A2B&quot;/&gt;&lt;wsp:rsid wsp:val=&quot;00B11D0C&quot;/&gt;&lt;wsp:rsid wsp:val=&quot;00B12640&quot;/&gt;&lt;wsp:rsid wsp:val=&quot;00B12B56&quot;/&gt;&lt;wsp:rsid wsp:val=&quot;00B131E8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42F&quot;/&gt;&lt;wsp:rsid wsp:val=&quot;00B144B2&quot;/&gt;&lt;wsp:rsid wsp:val=&quot;00B146C2&quot;/&gt;&lt;wsp:rsid wsp:val=&quot;00B149C3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A1&quot;/&gt;&lt;wsp:rsid wsp:val=&quot;00B15BC4&quot;/&gt;&lt;wsp:rsid wsp:val=&quot;00B15BF5&quot;/&gt;&lt;wsp:rsid wsp:val=&quot;00B15D02&quot;/&gt;&lt;wsp:rsid wsp:val=&quot;00B1615E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45F&quot;/&gt;&lt;wsp:rsid wsp:val=&quot;00B175DD&quot;/&gt;&lt;wsp:rsid wsp:val=&quot;00B17746&quot;/&gt;&lt;wsp:rsid wsp:val=&quot;00B17978&quot;/&gt;&lt;wsp:rsid wsp:val=&quot;00B17B19&quot;/&gt;&lt;wsp:rsid wsp:val=&quot;00B17B21&quot;/&gt;&lt;wsp:rsid wsp:val=&quot;00B17D33&quot;/&gt;&lt;wsp:rsid wsp:val=&quot;00B17F4C&quot;/&gt;&lt;wsp:rsid wsp:val=&quot;00B2095F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504&quot;/&gt;&lt;wsp:rsid wsp:val=&quot;00B21665&quot;/&gt;&lt;wsp:rsid wsp:val=&quot;00B217F3&quot;/&gt;&lt;wsp:rsid wsp:val=&quot;00B21979&quot;/&gt;&lt;wsp:rsid wsp:val=&quot;00B21B68&quot;/&gt;&lt;wsp:rsid wsp:val=&quot;00B21C3C&quot;/&gt;&lt;wsp:rsid wsp:val=&quot;00B21FE6&quot;/&gt;&lt;wsp:rsid wsp:val=&quot;00B2249D&quot;/&gt;&lt;wsp:rsid wsp:val=&quot;00B22568&quot;/&gt;&lt;wsp:rsid wsp:val=&quot;00B22A21&quot;/&gt;&lt;wsp:rsid wsp:val=&quot;00B22B32&quot;/&gt;&lt;wsp:rsid wsp:val=&quot;00B22BD2&quot;/&gt;&lt;wsp:rsid wsp:val=&quot;00B22C7C&quot;/&gt;&lt;wsp:rsid wsp:val=&quot;00B22D2F&quot;/&gt;&lt;wsp:rsid wsp:val=&quot;00B22F8B&quot;/&gt;&lt;wsp:rsid wsp:val=&quot;00B22FE4&quot;/&gt;&lt;wsp:rsid wsp:val=&quot;00B2322B&quot;/&gt;&lt;wsp:rsid wsp:val=&quot;00B23511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3D0&quot;/&gt;&lt;wsp:rsid wsp:val=&quot;00B24798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9F6&quot;/&gt;&lt;wsp:rsid wsp:val=&quot;00B25B8B&quot;/&gt;&lt;wsp:rsid wsp:val=&quot;00B25DAA&quot;/&gt;&lt;wsp:rsid wsp:val=&quot;00B25FC2&quot;/&gt;&lt;wsp:rsid wsp:val=&quot;00B2606D&quot;/&gt;&lt;wsp:rsid wsp:val=&quot;00B26225&quot;/&gt;&lt;wsp:rsid wsp:val=&quot;00B2641A&quot;/&gt;&lt;wsp:rsid wsp:val=&quot;00B2658E&quot;/&gt;&lt;wsp:rsid wsp:val=&quot;00B268B4&quot;/&gt;&lt;wsp:rsid wsp:val=&quot;00B26906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EA&quot;/&gt;&lt;wsp:rsid wsp:val=&quot;00B30DF2&quot;/&gt;&lt;wsp:rsid wsp:val=&quot;00B30F14&quot;/&gt;&lt;wsp:rsid wsp:val=&quot;00B311A0&quot;/&gt;&lt;wsp:rsid wsp:val=&quot;00B31271&quot;/&gt;&lt;wsp:rsid wsp:val=&quot;00B31544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2442&quot;/&gt;&lt;wsp:rsid wsp:val=&quot;00B32514&quot;/&gt;&lt;wsp:rsid wsp:val=&quot;00B3299C&quot;/&gt;&lt;wsp:rsid wsp:val=&quot;00B32E56&quot;/&gt;&lt;wsp:rsid wsp:val=&quot;00B32FC3&quot;/&gt;&lt;wsp:rsid wsp:val=&quot;00B3317C&quot;/&gt;&lt;wsp:rsid wsp:val=&quot;00B3369B&quot;/&gt;&lt;wsp:rsid wsp:val=&quot;00B336A6&quot;/&gt;&lt;wsp:rsid wsp:val=&quot;00B33725&quot;/&gt;&lt;wsp:rsid wsp:val=&quot;00B338C8&quot;/&gt;&lt;wsp:rsid wsp:val=&quot;00B33932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40031&quot;/&gt;&lt;wsp:rsid wsp:val=&quot;00B4024A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74&quot;/&gt;&lt;wsp:rsid wsp:val=&quot;00B42469&quot;/&gt;&lt;wsp:rsid wsp:val=&quot;00B425FA&quot;/&gt;&lt;wsp:rsid wsp:val=&quot;00B42686&quot;/&gt;&lt;wsp:rsid wsp:val=&quot;00B42871&quot;/&gt;&lt;wsp:rsid wsp:val=&quot;00B4291A&quot;/&gt;&lt;wsp:rsid wsp:val=&quot;00B42948&quot;/&gt;&lt;wsp:rsid wsp:val=&quot;00B42A09&quot;/&gt;&lt;wsp:rsid wsp:val=&quot;00B42B26&quot;/&gt;&lt;wsp:rsid wsp:val=&quot;00B42CC2&quot;/&gt;&lt;wsp:rsid wsp:val=&quot;00B42E54&quot;/&gt;&lt;wsp:rsid wsp:val=&quot;00B43086&quot;/&gt;&lt;wsp:rsid wsp:val=&quot;00B43203&quot;/&gt;&lt;wsp:rsid wsp:val=&quot;00B4344E&quot;/&gt;&lt;wsp:rsid wsp:val=&quot;00B4349D&quot;/&gt;&lt;wsp:rsid wsp:val=&quot;00B434E8&quot;/&gt;&lt;wsp:rsid wsp:val=&quot;00B43715&quot;/&gt;&lt;wsp:rsid wsp:val=&quot;00B43818&quot;/&gt;&lt;wsp:rsid wsp:val=&quot;00B43851&quot;/&gt;&lt;wsp:rsid wsp:val=&quot;00B43898&quot;/&gt;&lt;wsp:rsid wsp:val=&quot;00B439A4&quot;/&gt;&lt;wsp:rsid wsp:val=&quot;00B43C01&quot;/&gt;&lt;wsp:rsid wsp:val=&quot;00B440BE&quot;/&gt;&lt;wsp:rsid wsp:val=&quot;00B44174&quot;/&gt;&lt;wsp:rsid wsp:val=&quot;00B4440D&quot;/&gt;&lt;wsp:rsid wsp:val=&quot;00B4441D&quot;/&gt;&lt;wsp:rsid wsp:val=&quot;00B4456E&quot;/&gt;&lt;wsp:rsid wsp:val=&quot;00B44D86&quot;/&gt;&lt;wsp:rsid wsp:val=&quot;00B44DB9&quot;/&gt;&lt;wsp:rsid wsp:val=&quot;00B44E4C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7132&quot;/&gt;&lt;wsp:rsid wsp:val=&quot;00B4790F&quot;/&gt;&lt;wsp:rsid wsp:val=&quot;00B47958&quot;/&gt;&lt;wsp:rsid wsp:val=&quot;00B47A41&quot;/&gt;&lt;wsp:rsid wsp:val=&quot;00B47AB7&quot;/&gt;&lt;wsp:rsid wsp:val=&quot;00B47CD0&quot;/&gt;&lt;wsp:rsid wsp:val=&quot;00B501DD&quot;/&gt;&lt;wsp:rsid wsp:val=&quot;00B50562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5A&quot;/&gt;&lt;wsp:rsid wsp:val=&quot;00B543B6&quot;/&gt;&lt;wsp:rsid wsp:val=&quot;00B545FB&quot;/&gt;&lt;wsp:rsid wsp:val=&quot;00B54C2D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9D8&quot;/&gt;&lt;wsp:rsid wsp:val=&quot;00B55A1B&quot;/&gt;&lt;wsp:rsid wsp:val=&quot;00B55C90&quot;/&gt;&lt;wsp:rsid wsp:val=&quot;00B55FDB&quot;/&gt;&lt;wsp:rsid wsp:val=&quot;00B56070&quot;/&gt;&lt;wsp:rsid wsp:val=&quot;00B560EF&quot;/&gt;&lt;wsp:rsid wsp:val=&quot;00B565C8&quot;/&gt;&lt;wsp:rsid wsp:val=&quot;00B56754&quot;/&gt;&lt;wsp:rsid wsp:val=&quot;00B567A5&quot;/&gt;&lt;wsp:rsid wsp:val=&quot;00B56E9F&quot;/&gt;&lt;wsp:rsid wsp:val=&quot;00B572C0&quot;/&gt;&lt;wsp:rsid wsp:val=&quot;00B572E6&quot;/&gt;&lt;wsp:rsid wsp:val=&quot;00B57318&quot;/&gt;&lt;wsp:rsid wsp:val=&quot;00B57898&quot;/&gt;&lt;wsp:rsid wsp:val=&quot;00B57C3D&quot;/&gt;&lt;wsp:rsid wsp:val=&quot;00B6026D&quot;/&gt;&lt;wsp:rsid wsp:val=&quot;00B60432&quot;/&gt;&lt;wsp:rsid wsp:val=&quot;00B60E22&quot;/&gt;&lt;wsp:rsid wsp:val=&quot;00B6107C&quot;/&gt;&lt;wsp:rsid wsp:val=&quot;00B610C8&quot;/&gt;&lt;wsp:rsid wsp:val=&quot;00B61929&quot;/&gt;&lt;wsp:rsid wsp:val=&quot;00B61CEF&quot;/&gt;&lt;wsp:rsid wsp:val=&quot;00B61D60&quot;/&gt;&lt;wsp:rsid wsp:val=&quot;00B61D68&quot;/&gt;&lt;wsp:rsid wsp:val=&quot;00B61D9F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31DE&quot;/&gt;&lt;wsp:rsid wsp:val=&quot;00B63496&quot;/&gt;&lt;wsp:rsid wsp:val=&quot;00B63572&quot;/&gt;&lt;wsp:rsid wsp:val=&quot;00B636A6&quot;/&gt;&lt;wsp:rsid wsp:val=&quot;00B63BFA&quot;/&gt;&lt;wsp:rsid wsp:val=&quot;00B63DEA&quot;/&gt;&lt;wsp:rsid wsp:val=&quot;00B63F5F&quot;/&gt;&lt;wsp:rsid wsp:val=&quot;00B6437D&quot;/&gt;&lt;wsp:rsid wsp:val=&quot;00B643E2&quot;/&gt;&lt;wsp:rsid wsp:val=&quot;00B64781&quot;/&gt;&lt;wsp:rsid wsp:val=&quot;00B64B34&quot;/&gt;&lt;wsp:rsid wsp:val=&quot;00B64B88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D21&quot;/&gt;&lt;wsp:rsid wsp:val=&quot;00B66DAD&quot;/&gt;&lt;wsp:rsid wsp:val=&quot;00B66DE0&quot;/&gt;&lt;wsp:rsid wsp:val=&quot;00B66E82&quot;/&gt;&lt;wsp:rsid wsp:val=&quot;00B671ED&quot;/&gt;&lt;wsp:rsid wsp:val=&quot;00B674FD&quot;/&gt;&lt;wsp:rsid wsp:val=&quot;00B67792&quot;/&gt;&lt;wsp:rsid wsp:val=&quot;00B6785C&quot;/&gt;&lt;wsp:rsid wsp:val=&quot;00B67C3C&quot;/&gt;&lt;wsp:rsid wsp:val=&quot;00B67D6D&quot;/&gt;&lt;wsp:rsid wsp:val=&quot;00B7011B&quot;/&gt;&lt;wsp:rsid wsp:val=&quot;00B70292&quot;/&gt;&lt;wsp:rsid wsp:val=&quot;00B70485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A2&quot;/&gt;&lt;wsp:rsid wsp:val=&quot;00B71833&quot;/&gt;&lt;wsp:rsid wsp:val=&quot;00B71C92&quot;/&gt;&lt;wsp:rsid wsp:val=&quot;00B71D8E&quot;/&gt;&lt;wsp:rsid wsp:val=&quot;00B72373&quot;/&gt;&lt;wsp:rsid wsp:val=&quot;00B72392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507&quot;/&gt;&lt;wsp:rsid wsp:val=&quot;00B73608&quot;/&gt;&lt;wsp:rsid wsp:val=&quot;00B7377E&quot;/&gt;&lt;wsp:rsid wsp:val=&quot;00B73A2E&quot;/&gt;&lt;wsp:rsid wsp:val=&quot;00B74178&quot;/&gt;&lt;wsp:rsid wsp:val=&quot;00B741AD&quot;/&gt;&lt;wsp:rsid wsp:val=&quot;00B74380&quot;/&gt;&lt;wsp:rsid wsp:val=&quot;00B745BD&quot;/&gt;&lt;wsp:rsid wsp:val=&quot;00B74722&quot;/&gt;&lt;wsp:rsid wsp:val=&quot;00B74723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9C&quot;/&gt;&lt;wsp:rsid wsp:val=&quot;00B75113&quot;/&gt;&lt;wsp:rsid wsp:val=&quot;00B751E0&quot;/&gt;&lt;wsp:rsid wsp:val=&quot;00B75446&quot;/&gt;&lt;wsp:rsid wsp:val=&quot;00B756C0&quot;/&gt;&lt;wsp:rsid wsp:val=&quot;00B7587B&quot;/&gt;&lt;wsp:rsid wsp:val=&quot;00B7593D&quot;/&gt;&lt;wsp:rsid wsp:val=&quot;00B75FF5&quot;/&gt;&lt;wsp:rsid wsp:val=&quot;00B764CF&quot;/&gt;&lt;wsp:rsid wsp:val=&quot;00B76671&quot;/&gt;&lt;wsp:rsid wsp:val=&quot;00B7681F&quot;/&gt;&lt;wsp:rsid wsp:val=&quot;00B76887&quot;/&gt;&lt;wsp:rsid wsp:val=&quot;00B76908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C&quot;/&gt;&lt;wsp:rsid wsp:val=&quot;00B7792D&quot;/&gt;&lt;wsp:rsid wsp:val=&quot;00B77973&quot;/&gt;&lt;wsp:rsid wsp:val=&quot;00B77D77&quot;/&gt;&lt;wsp:rsid wsp:val=&quot;00B77DC4&quot;/&gt;&lt;wsp:rsid wsp:val=&quot;00B80185&quot;/&gt;&lt;wsp:rsid wsp:val=&quot;00B806B3&quot;/&gt;&lt;wsp:rsid wsp:val=&quot;00B807F0&quot;/&gt;&lt;wsp:rsid wsp:val=&quot;00B80C66&quot;/&gt;&lt;wsp:rsid wsp:val=&quot;00B81202&quot;/&gt;&lt;wsp:rsid wsp:val=&quot;00B81425&quot;/&gt;&lt;wsp:rsid wsp:val=&quot;00B8146A&quot;/&gt;&lt;wsp:rsid wsp:val=&quot;00B816C9&quot;/&gt;&lt;wsp:rsid wsp:val=&quot;00B81702&quot;/&gt;&lt;wsp:rsid wsp:val=&quot;00B81746&quot;/&gt;&lt;wsp:rsid wsp:val=&quot;00B817E2&quot;/&gt;&lt;wsp:rsid wsp:val=&quot;00B81FFC&quot;/&gt;&lt;wsp:rsid wsp:val=&quot;00B8248E&quot;/&gt;&lt;wsp:rsid wsp:val=&quot;00B82557&quot;/&gt;&lt;wsp:rsid wsp:val=&quot;00B82790&quot;/&gt;&lt;wsp:rsid wsp:val=&quot;00B836BE&quot;/&gt;&lt;wsp:rsid wsp:val=&quot;00B83BB3&quot;/&gt;&lt;wsp:rsid wsp:val=&quot;00B83DCF&quot;/&gt;&lt;wsp:rsid wsp:val=&quot;00B8408C&quot;/&gt;&lt;wsp:rsid wsp:val=&quot;00B842AB&quot;/&gt;&lt;wsp:rsid wsp:val=&quot;00B8436C&quot;/&gt;&lt;wsp:rsid wsp:val=&quot;00B845AA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601D&quot;/&gt;&lt;wsp:rsid wsp:val=&quot;00B86077&quot;/&gt;&lt;wsp:rsid wsp:val=&quot;00B86507&quot;/&gt;&lt;wsp:rsid wsp:val=&quot;00B8673A&quot;/&gt;&lt;wsp:rsid wsp:val=&quot;00B86960&quot;/&gt;&lt;wsp:rsid wsp:val=&quot;00B869C0&quot;/&gt;&lt;wsp:rsid wsp:val=&quot;00B86ABA&quot;/&gt;&lt;wsp:rsid wsp:val=&quot;00B86AD4&quot;/&gt;&lt;wsp:rsid wsp:val=&quot;00B86AE4&quot;/&gt;&lt;wsp:rsid wsp:val=&quot;00B86C71&quot;/&gt;&lt;wsp:rsid wsp:val=&quot;00B86CD3&quot;/&gt;&lt;wsp:rsid wsp:val=&quot;00B86E92&quot;/&gt;&lt;wsp:rsid wsp:val=&quot;00B870CD&quot;/&gt;&lt;wsp:rsid wsp:val=&quot;00B87125&quot;/&gt;&lt;wsp:rsid wsp:val=&quot;00B8745B&quot;/&gt;&lt;wsp:rsid wsp:val=&quot;00B9039B&quot;/&gt;&lt;wsp:rsid wsp:val=&quot;00B90460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1084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7A1&quot;/&gt;&lt;wsp:rsid wsp:val=&quot;00B93184&quot;/&gt;&lt;wsp:rsid wsp:val=&quot;00B93582&quot;/&gt;&lt;wsp:rsid wsp:val=&quot;00B935F3&quot;/&gt;&lt;wsp:rsid wsp:val=&quot;00B93809&quot;/&gt;&lt;wsp:rsid wsp:val=&quot;00B93A41&quot;/&gt;&lt;wsp:rsid wsp:val=&quot;00B93D00&quot;/&gt;&lt;wsp:rsid wsp:val=&quot;00B93D7E&quot;/&gt;&lt;wsp:rsid wsp:val=&quot;00B93ECF&quot;/&gt;&lt;wsp:rsid wsp:val=&quot;00B93F09&quot;/&gt;&lt;wsp:rsid wsp:val=&quot;00B9416A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1A8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E8&quot;/&gt;&lt;wsp:rsid wsp:val=&quot;00B96445&quot;/&gt;&lt;wsp:rsid wsp:val=&quot;00B9647B&quot;/&gt;&lt;wsp:rsid wsp:val=&quot;00B9658D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89A&quot;/&gt;&lt;wsp:rsid wsp:val=&quot;00BA2B78&quot;/&gt;&lt;wsp:rsid wsp:val=&quot;00BA30B7&quot;/&gt;&lt;wsp:rsid wsp:val=&quot;00BA335B&quot;/&gt;&lt;wsp:rsid wsp:val=&quot;00BA347A&quot;/&gt;&lt;wsp:rsid wsp:val=&quot;00BA370C&quot;/&gt;&lt;wsp:rsid wsp:val=&quot;00BA37EC&quot;/&gt;&lt;wsp:rsid wsp:val=&quot;00BA3ADD&quot;/&gt;&lt;wsp:rsid wsp:val=&quot;00BA3AEC&quot;/&gt;&lt;wsp:rsid wsp:val=&quot;00BA3D71&quot;/&gt;&lt;wsp:rsid wsp:val=&quot;00BA3DE1&quot;/&gt;&lt;wsp:rsid wsp:val=&quot;00BA3E55&quot;/&gt;&lt;wsp:rsid wsp:val=&quot;00BA4248&quot;/&gt;&lt;wsp:rsid wsp:val=&quot;00BA44BB&quot;/&gt;&lt;wsp:rsid wsp:val=&quot;00BA4664&quot;/&gt;&lt;wsp:rsid wsp:val=&quot;00BA48A3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B8&quot;/&gt;&lt;wsp:rsid wsp:val=&quot;00BA58CC&quot;/&gt;&lt;wsp:rsid wsp:val=&quot;00BA59D0&quot;/&gt;&lt;wsp:rsid wsp:val=&quot;00BA5ABF&quot;/&gt;&lt;wsp:rsid wsp:val=&quot;00BA5B3D&quot;/&gt;&lt;wsp:rsid wsp:val=&quot;00BA5BF6&quot;/&gt;&lt;wsp:rsid wsp:val=&quot;00BA5DD4&quot;/&gt;&lt;wsp:rsid wsp:val=&quot;00BA614B&quot;/&gt;&lt;wsp:rsid wsp:val=&quot;00BA6317&quot;/&gt;&lt;wsp:rsid wsp:val=&quot;00BA693C&quot;/&gt;&lt;wsp:rsid wsp:val=&quot;00BA6C50&quot;/&gt;&lt;wsp:rsid wsp:val=&quot;00BA6C5D&quot;/&gt;&lt;wsp:rsid wsp:val=&quot;00BA7024&quot;/&gt;&lt;wsp:rsid wsp:val=&quot;00BA7326&quot;/&gt;&lt;wsp:rsid wsp:val=&quot;00BA75A1&quot;/&gt;&lt;wsp:rsid wsp:val=&quot;00BA7623&quot;/&gt;&lt;wsp:rsid wsp:val=&quot;00BA76D1&quot;/&gt;&lt;wsp:rsid wsp:val=&quot;00BA7A4B&quot;/&gt;&lt;wsp:rsid wsp:val=&quot;00BA7B57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BB&quot;/&gt;&lt;wsp:rsid wsp:val=&quot;00BB0F01&quot;/&gt;&lt;wsp:rsid wsp:val=&quot;00BB0F70&quot;/&gt;&lt;wsp:rsid wsp:val=&quot;00BB1317&quot;/&gt;&lt;wsp:rsid wsp:val=&quot;00BB1400&quot;/&gt;&lt;wsp:rsid wsp:val=&quot;00BB1792&quot;/&gt;&lt;wsp:rsid wsp:val=&quot;00BB18C8&quot;/&gt;&lt;wsp:rsid wsp:val=&quot;00BB1901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477&quot;/&gt;&lt;wsp:rsid wsp:val=&quot;00BB393D&quot;/&gt;&lt;wsp:rsid wsp:val=&quot;00BB3AE6&quot;/&gt;&lt;wsp:rsid wsp:val=&quot;00BB3D5B&quot;/&gt;&lt;wsp:rsid wsp:val=&quot;00BB3DAC&quot;/&gt;&lt;wsp:rsid wsp:val=&quot;00BB3EA2&quot;/&gt;&lt;wsp:rsid wsp:val=&quot;00BB3FF5&quot;/&gt;&lt;wsp:rsid wsp:val=&quot;00BB42B6&quot;/&gt;&lt;wsp:rsid wsp:val=&quot;00BB444D&quot;/&gt;&lt;wsp:rsid wsp:val=&quot;00BB47D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A8D&quot;/&gt;&lt;wsp:rsid wsp:val=&quot;00BB5B03&quot;/&gt;&lt;wsp:rsid wsp:val=&quot;00BB5D00&quot;/&gt;&lt;wsp:rsid wsp:val=&quot;00BB6276&quot;/&gt;&lt;wsp:rsid wsp:val=&quot;00BB6869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C00BB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252&quot;/&gt;&lt;wsp:rsid wsp:val=&quot;00BC1274&quot;/&gt;&lt;wsp:rsid wsp:val=&quot;00BC135C&quot;/&gt;&lt;wsp:rsid wsp:val=&quot;00BC1410&quot;/&gt;&lt;wsp:rsid wsp:val=&quot;00BC14AC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D26&quot;/&gt;&lt;wsp:rsid wsp:val=&quot;00BC2D88&quot;/&gt;&lt;wsp:rsid wsp:val=&quot;00BC2DCC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46E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E60&quot;/&gt;&lt;wsp:rsid wsp:val=&quot;00BC60DC&quot;/&gt;&lt;wsp:rsid wsp:val=&quot;00BC61B5&quot;/&gt;&lt;wsp:rsid wsp:val=&quot;00BC6280&quot;/&gt;&lt;wsp:rsid wsp:val=&quot;00BC6282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6D7&quot;/&gt;&lt;wsp:rsid wsp:val=&quot;00BC77F9&quot;/&gt;&lt;wsp:rsid wsp:val=&quot;00BC7980&quot;/&gt;&lt;wsp:rsid wsp:val=&quot;00BC7A0B&quot;/&gt;&lt;wsp:rsid wsp:val=&quot;00BC7AD0&quot;/&gt;&lt;wsp:rsid wsp:val=&quot;00BC7DE0&quot;/&gt;&lt;wsp:rsid wsp:val=&quot;00BC7EE3&quot;/&gt;&lt;wsp:rsid wsp:val=&quot;00BD0183&quot;/&gt;&lt;wsp:rsid wsp:val=&quot;00BD04CA&quot;/&gt;&lt;wsp:rsid wsp:val=&quot;00BD05A8&quot;/&gt;&lt;wsp:rsid wsp:val=&quot;00BD0839&quot;/&gt;&lt;wsp:rsid wsp:val=&quot;00BD0CDF&quot;/&gt;&lt;wsp:rsid wsp:val=&quot;00BD10B9&quot;/&gt;&lt;wsp:rsid wsp:val=&quot;00BD114A&quot;/&gt;&lt;wsp:rsid wsp:val=&quot;00BD1158&quot;/&gt;&lt;wsp:rsid wsp:val=&quot;00BD11FD&quot;/&gt;&lt;wsp:rsid wsp:val=&quot;00BD13EA&quot;/&gt;&lt;wsp:rsid wsp:val=&quot;00BD1717&quot;/&gt;&lt;wsp:rsid wsp:val=&quot;00BD1CC7&quot;/&gt;&lt;wsp:rsid wsp:val=&quot;00BD1F44&quot;/&gt;&lt;wsp:rsid wsp:val=&quot;00BD2907&quot;/&gt;&lt;wsp:rsid wsp:val=&quot;00BD2FA6&quot;/&gt;&lt;wsp:rsid wsp:val=&quot;00BD3430&quot;/&gt;&lt;wsp:rsid wsp:val=&quot;00BD3523&quot;/&gt;&lt;wsp:rsid wsp:val=&quot;00BD373F&quot;/&gt;&lt;wsp:rsid wsp:val=&quot;00BD37CC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8A1&quot;/&gt;&lt;wsp:rsid wsp:val=&quot;00BD4BEE&quot;/&gt;&lt;wsp:rsid wsp:val=&quot;00BD4C28&quot;/&gt;&lt;wsp:rsid wsp:val=&quot;00BD4E26&quot;/&gt;&lt;wsp:rsid wsp:val=&quot;00BD53D3&quot;/&gt;&lt;wsp:rsid wsp:val=&quot;00BD5956&quot;/&gt;&lt;wsp:rsid wsp:val=&quot;00BD5A44&quot;/&gt;&lt;wsp:rsid wsp:val=&quot;00BD5B53&quot;/&gt;&lt;wsp:rsid wsp:val=&quot;00BD5D59&quot;/&gt;&lt;wsp:rsid wsp:val=&quot;00BD62B5&quot;/&gt;&lt;wsp:rsid wsp:val=&quot;00BD63F9&quot;/&gt;&lt;wsp:rsid wsp:val=&quot;00BD6B72&quot;/&gt;&lt;wsp:rsid wsp:val=&quot;00BD6D9D&quot;/&gt;&lt;wsp:rsid wsp:val=&quot;00BD70DB&quot;/&gt;&lt;wsp:rsid wsp:val=&quot;00BD725E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EC&quot;/&gt;&lt;wsp:rsid wsp:val=&quot;00BE0EDB&quot;/&gt;&lt;wsp:rsid wsp:val=&quot;00BE12FE&quot;/&gt;&lt;wsp:rsid wsp:val=&quot;00BE12FF&quot;/&gt;&lt;wsp:rsid wsp:val=&quot;00BE1338&quot;/&gt;&lt;wsp:rsid wsp:val=&quot;00BE14A1&quot;/&gt;&lt;wsp:rsid wsp:val=&quot;00BE1803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97&quot;/&gt;&lt;wsp:rsid wsp:val=&quot;00BE6868&quot;/&gt;&lt;wsp:rsid wsp:val=&quot;00BE68E2&quot;/&gt;&lt;wsp:rsid wsp:val=&quot;00BE68F4&quot;/&gt;&lt;wsp:rsid wsp:val=&quot;00BE6EC3&quot;/&gt;&lt;wsp:rsid wsp:val=&quot;00BE72AB&quot;/&gt;&lt;wsp:rsid wsp:val=&quot;00BE7518&quot;/&gt;&lt;wsp:rsid wsp:val=&quot;00BE7838&quot;/&gt;&lt;wsp:rsid wsp:val=&quot;00BE7D49&quot;/&gt;&lt;wsp:rsid wsp:val=&quot;00BE7F4C&quot;/&gt;&lt;wsp:rsid wsp:val=&quot;00BE7FA7&quot;/&gt;&lt;wsp:rsid wsp:val=&quot;00BF00F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5E5&quot;/&gt;&lt;wsp:rsid wsp:val=&quot;00BF2628&quot;/&gt;&lt;wsp:rsid wsp:val=&quot;00BF2707&quot;/&gt;&lt;wsp:rsid wsp:val=&quot;00BF2783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DF0&quot;/&gt;&lt;wsp:rsid wsp:val=&quot;00BF5140&quot;/&gt;&lt;wsp:rsid wsp:val=&quot;00BF5463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793&quot;/&gt;&lt;wsp:rsid wsp:val=&quot;00BF7810&quot;/&gt;&lt;wsp:rsid wsp:val=&quot;00BF7BF9&quot;/&gt;&lt;wsp:rsid wsp:val=&quot;00BF7C69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E17&quot;/&gt;&lt;wsp:rsid wsp:val=&quot;00C011A7&quot;/&gt;&lt;wsp:rsid wsp:val=&quot;00C013E0&quot;/&gt;&lt;wsp:rsid wsp:val=&quot;00C0145E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E16&quot;/&gt;&lt;wsp:rsid wsp:val=&quot;00C01E71&quot;/&gt;&lt;wsp:rsid wsp:val=&quot;00C01F9D&quot;/&gt;&lt;wsp:rsid wsp:val=&quot;00C01FCD&quot;/&gt;&lt;wsp:rsid wsp:val=&quot;00C02514&quot;/&gt;&lt;wsp:rsid wsp:val=&quot;00C02BE4&quot;/&gt;&lt;wsp:rsid wsp:val=&quot;00C02DB6&quot;/&gt;&lt;wsp:rsid wsp:val=&quot;00C031E0&quot;/&gt;&lt;wsp:rsid wsp:val=&quot;00C03370&quot;/&gt;&lt;wsp:rsid wsp:val=&quot;00C036E7&quot;/&gt;&lt;wsp:rsid wsp:val=&quot;00C03AF0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FA&quot;/&gt;&lt;wsp:rsid wsp:val=&quot;00C0792F&quot;/&gt;&lt;wsp:rsid wsp:val=&quot;00C07AA1&quot;/&gt;&lt;wsp:rsid wsp:val=&quot;00C07C19&quot;/&gt;&lt;wsp:rsid wsp:val=&quot;00C105D2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F01&quot;/&gt;&lt;wsp:rsid wsp:val=&quot;00C1235C&quot;/&gt;&lt;wsp:rsid wsp:val=&quot;00C12597&quot;/&gt;&lt;wsp:rsid wsp:val=&quot;00C12781&quot;/&gt;&lt;wsp:rsid wsp:val=&quot;00C12986&quot;/&gt;&lt;wsp:rsid wsp:val=&quot;00C12BF7&quot;/&gt;&lt;wsp:rsid wsp:val=&quot;00C131D8&quot;/&gt;&lt;wsp:rsid wsp:val=&quot;00C13889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5219&quot;/&gt;&lt;wsp:rsid wsp:val=&quot;00C15653&quot;/&gt;&lt;wsp:rsid wsp:val=&quot;00C15654&quot;/&gt;&lt;wsp:rsid wsp:val=&quot;00C15BAD&quot;/&gt;&lt;wsp:rsid wsp:val=&quot;00C15F4D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75&quot;/&gt;&lt;wsp:rsid wsp:val=&quot;00C16E76&quot;/&gt;&lt;wsp:rsid wsp:val=&quot;00C16ECA&quot;/&gt;&lt;wsp:rsid wsp:val=&quot;00C17029&quot;/&gt;&lt;wsp:rsid wsp:val=&quot;00C1719B&quot;/&gt;&lt;wsp:rsid wsp:val=&quot;00C1764E&quot;/&gt;&lt;wsp:rsid wsp:val=&quot;00C176FC&quot;/&gt;&lt;wsp:rsid wsp:val=&quot;00C177F3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1325&quot;/&gt;&lt;wsp:rsid wsp:val=&quot;00C213C4&quot;/&gt;&lt;wsp:rsid wsp:val=&quot;00C219B1&quot;/&gt;&lt;wsp:rsid wsp:val=&quot;00C21AE6&quot;/&gt;&lt;wsp:rsid wsp:val=&quot;00C21B3D&quot;/&gt;&lt;wsp:rsid wsp:val=&quot;00C21D63&quot;/&gt;&lt;wsp:rsid wsp:val=&quot;00C21EAA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357&quot;/&gt;&lt;wsp:rsid wsp:val=&quot;00C23618&quot;/&gt;&lt;wsp:rsid wsp:val=&quot;00C23711&quot;/&gt;&lt;wsp:rsid wsp:val=&quot;00C23981&quot;/&gt;&lt;wsp:rsid wsp:val=&quot;00C239F7&quot;/&gt;&lt;wsp:rsid wsp:val=&quot;00C23C83&quot;/&gt;&lt;wsp:rsid wsp:val=&quot;00C23E13&quot;/&gt;&lt;wsp:rsid wsp:val=&quot;00C244A2&quot;/&gt;&lt;wsp:rsid wsp:val=&quot;00C24688&quot;/&gt;&lt;wsp:rsid wsp:val=&quot;00C24A69&quot;/&gt;&lt;wsp:rsid wsp:val=&quot;00C24A7B&quot;/&gt;&lt;wsp:rsid wsp:val=&quot;00C24AD4&quot;/&gt;&lt;wsp:rsid wsp:val=&quot;00C24C52&quot;/&gt;&lt;wsp:rsid wsp:val=&quot;00C24FA9&quot;/&gt;&lt;wsp:rsid wsp:val=&quot;00C25234&quot;/&gt;&lt;wsp:rsid wsp:val=&quot;00C25441&quot;/&gt;&lt;wsp:rsid wsp:val=&quot;00C255BE&quot;/&gt;&lt;wsp:rsid wsp:val=&quot;00C255E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570&quot;/&gt;&lt;wsp:rsid wsp:val=&quot;00C266E1&quot;/&gt;&lt;wsp:rsid wsp:val=&quot;00C267F6&quot;/&gt;&lt;wsp:rsid wsp:val=&quot;00C26A61&quot;/&gt;&lt;wsp:rsid wsp:val=&quot;00C26B59&quot;/&gt;&lt;wsp:rsid wsp:val=&quot;00C26CF1&quot;/&gt;&lt;wsp:rsid wsp:val=&quot;00C270D4&quot;/&gt;&lt;wsp:rsid wsp:val=&quot;00C273C1&quot;/&gt;&lt;wsp:rsid wsp:val=&quot;00C27535&quot;/&gt;&lt;wsp:rsid wsp:val=&quot;00C2791E&quot;/&gt;&lt;wsp:rsid wsp:val=&quot;00C27D1A&quot;/&gt;&lt;wsp:rsid wsp:val=&quot;00C27D59&quot;/&gt;&lt;wsp:rsid wsp:val=&quot;00C27F95&quot;/&gt;&lt;wsp:rsid wsp:val=&quot;00C30064&quot;/&gt;&lt;wsp:rsid wsp:val=&quot;00C30080&quot;/&gt;&lt;wsp:rsid wsp:val=&quot;00C3073C&quot;/&gt;&lt;wsp:rsid wsp:val=&quot;00C3085F&quot;/&gt;&lt;wsp:rsid wsp:val=&quot;00C30C42&quot;/&gt;&lt;wsp:rsid wsp:val=&quot;00C30DC6&quot;/&gt;&lt;wsp:rsid wsp:val=&quot;00C30F59&quot;/&gt;&lt;wsp:rsid wsp:val=&quot;00C30F82&quot;/&gt;&lt;wsp:rsid wsp:val=&quot;00C30FB6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554&quot;/&gt;&lt;wsp:rsid wsp:val=&quot;00C33A9C&quot;/&gt;&lt;wsp:rsid wsp:val=&quot;00C33E75&quot;/&gt;&lt;wsp:rsid wsp:val=&quot;00C34006&quot;/&gt;&lt;wsp:rsid wsp:val=&quot;00C34268&quot;/&gt;&lt;wsp:rsid wsp:val=&quot;00C3433A&quot;/&gt;&lt;wsp:rsid wsp:val=&quot;00C345C7&quot;/&gt;&lt;wsp:rsid wsp:val=&quot;00C34642&quot;/&gt;&lt;wsp:rsid wsp:val=&quot;00C34923&quot;/&gt;&lt;wsp:rsid wsp:val=&quot;00C34938&quot;/&gt;&lt;wsp:rsid wsp:val=&quot;00C34B47&quot;/&gt;&lt;wsp:rsid wsp:val=&quot;00C34C1F&quot;/&gt;&lt;wsp:rsid wsp:val=&quot;00C34E3E&quot;/&gt;&lt;wsp:rsid wsp:val=&quot;00C34E42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9B7&quot;/&gt;&lt;wsp:rsid wsp:val=&quot;00C368A4&quot;/&gt;&lt;wsp:rsid wsp:val=&quot;00C368DA&quot;/&gt;&lt;wsp:rsid wsp:val=&quot;00C36979&quot;/&gt;&lt;wsp:rsid wsp:val=&quot;00C369D3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BCC&quot;/&gt;&lt;wsp:rsid wsp:val=&quot;00C403EC&quot;/&gt;&lt;wsp:rsid wsp:val=&quot;00C4074F&quot;/&gt;&lt;wsp:rsid wsp:val=&quot;00C40945&quot;/&gt;&lt;wsp:rsid wsp:val=&quot;00C40BB6&quot;/&gt;&lt;wsp:rsid wsp:val=&quot;00C40C60&quot;/&gt;&lt;wsp:rsid wsp:val=&quot;00C4132E&quot;/&gt;&lt;wsp:rsid wsp:val=&quot;00C41755&quot;/&gt;&lt;wsp:rsid wsp:val=&quot;00C41D00&quot;/&gt;&lt;wsp:rsid wsp:val=&quot;00C41EBA&quot;/&gt;&lt;wsp:rsid wsp:val=&quot;00C420FC&quot;/&gt;&lt;wsp:rsid wsp:val=&quot;00C4227A&quot;/&gt;&lt;wsp:rsid wsp:val=&quot;00C42284&quot;/&gt;&lt;wsp:rsid wsp:val=&quot;00C42CDA&quot;/&gt;&lt;wsp:rsid wsp:val=&quot;00C4320A&quot;/&gt;&lt;wsp:rsid wsp:val=&quot;00C4355F&quot;/&gt;&lt;wsp:rsid wsp:val=&quot;00C4358E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45&quot;/&gt;&lt;wsp:rsid wsp:val=&quot;00C46390&quot;/&gt;&lt;wsp:rsid wsp:val=&quot;00C4641B&quot;/&gt;&lt;wsp:rsid wsp:val=&quot;00C4648D&quot;/&gt;&lt;wsp:rsid wsp:val=&quot;00C46534&quot;/&gt;&lt;wsp:rsid wsp:val=&quot;00C468F2&quot;/&gt;&lt;wsp:rsid wsp:val=&quot;00C46968&quot;/&gt;&lt;wsp:rsid wsp:val=&quot;00C46CAC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50478&quot;/&gt;&lt;wsp:rsid wsp:val=&quot;00C50820&quot;/&gt;&lt;wsp:rsid wsp:val=&quot;00C509F8&quot;/&gt;&lt;wsp:rsid wsp:val=&quot;00C50BD7&quot;/&gt;&lt;wsp:rsid wsp:val=&quot;00C511CC&quot;/&gt;&lt;wsp:rsid wsp:val=&quot;00C51746&quot;/&gt;&lt;wsp:rsid wsp:val=&quot;00C51975&quot;/&gt;&lt;wsp:rsid wsp:val=&quot;00C51BA7&quot;/&gt;&lt;wsp:rsid wsp:val=&quot;00C51C29&quot;/&gt;&lt;wsp:rsid wsp:val=&quot;00C51C96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8A&quot;/&gt;&lt;wsp:rsid wsp:val=&quot;00C52CB4&quot;/&gt;&lt;wsp:rsid wsp:val=&quot;00C52D94&quot;/&gt;&lt;wsp:rsid wsp:val=&quot;00C52EA7&quot;/&gt;&lt;wsp:rsid wsp:val=&quot;00C53314&quot;/&gt;&lt;wsp:rsid wsp:val=&quot;00C5339A&quot;/&gt;&lt;wsp:rsid wsp:val=&quot;00C5365A&quot;/&gt;&lt;wsp:rsid wsp:val=&quot;00C53814&quot;/&gt;&lt;wsp:rsid wsp:val=&quot;00C539F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CA&quot;/&gt;&lt;wsp:rsid wsp:val=&quot;00C54C05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77F&quot;/&gt;&lt;wsp:rsid wsp:val=&quot;00C55B6C&quot;/&gt;&lt;wsp:rsid wsp:val=&quot;00C55BC9&quot;/&gt;&lt;wsp:rsid wsp:val=&quot;00C55BFC&quot;/&gt;&lt;wsp:rsid wsp:val=&quot;00C56061&quot;/&gt;&lt;wsp:rsid wsp:val=&quot;00C5630D&quot;/&gt;&lt;wsp:rsid wsp:val=&quot;00C564FD&quot;/&gt;&lt;wsp:rsid wsp:val=&quot;00C56532&quot;/&gt;&lt;wsp:rsid wsp:val=&quot;00C56BC2&quot;/&gt;&lt;wsp:rsid wsp:val=&quot;00C56BC4&quot;/&gt;&lt;wsp:rsid wsp:val=&quot;00C56C3A&quot;/&gt;&lt;wsp:rsid wsp:val=&quot;00C57084&quot;/&gt;&lt;wsp:rsid wsp:val=&quot;00C5729A&quot;/&gt;&lt;wsp:rsid wsp:val=&quot;00C578C9&quot;/&gt;&lt;wsp:rsid wsp:val=&quot;00C579A0&quot;/&gt;&lt;wsp:rsid wsp:val=&quot;00C57A3C&quot;/&gt;&lt;wsp:rsid wsp:val=&quot;00C57B7B&quot;/&gt;&lt;wsp:rsid wsp:val=&quot;00C57C2A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1147&quot;/&gt;&lt;wsp:rsid wsp:val=&quot;00C614CC&quot;/&gt;&lt;wsp:rsid wsp:val=&quot;00C614CD&quot;/&gt;&lt;wsp:rsid wsp:val=&quot;00C616FA&quot;/&gt;&lt;wsp:rsid wsp:val=&quot;00C61DAA&quot;/&gt;&lt;wsp:rsid wsp:val=&quot;00C61EB7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F21&quot;/&gt;&lt;wsp:rsid wsp:val=&quot;00C64007&quot;/&gt;&lt;wsp:rsid wsp:val=&quot;00C640D0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A0D&quot;/&gt;&lt;wsp:rsid wsp:val=&quot;00C65E5A&quot;/&gt;&lt;wsp:rsid wsp:val=&quot;00C65EAF&quot;/&gt;&lt;wsp:rsid wsp:val=&quot;00C65FD2&quot;/&gt;&lt;wsp:rsid wsp:val=&quot;00C666C7&quot;/&gt;&lt;wsp:rsid wsp:val=&quot;00C668A2&quot;/&gt;&lt;wsp:rsid wsp:val=&quot;00C66A89&quot;/&gt;&lt;wsp:rsid wsp:val=&quot;00C66DFD&quot;/&gt;&lt;wsp:rsid wsp:val=&quot;00C6736E&quot;/&gt;&lt;wsp:rsid wsp:val=&quot;00C674B4&quot;/&gt;&lt;wsp:rsid wsp:val=&quot;00C67509&quot;/&gt;&lt;wsp:rsid wsp:val=&quot;00C70013&quot;/&gt;&lt;wsp:rsid wsp:val=&quot;00C7039D&quot;/&gt;&lt;wsp:rsid wsp:val=&quot;00C70597&quot;/&gt;&lt;wsp:rsid wsp:val=&quot;00C709A7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D2&quot;/&gt;&lt;wsp:rsid wsp:val=&quot;00C723F2&quot;/&gt;&lt;wsp:rsid wsp:val=&quot;00C723F4&quot;/&gt;&lt;wsp:rsid wsp:val=&quot;00C7246D&quot;/&gt;&lt;wsp:rsid wsp:val=&quot;00C7249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B12&quot;/&gt;&lt;wsp:rsid wsp:val=&quot;00C740E7&quot;/&gt;&lt;wsp:rsid wsp:val=&quot;00C74441&quot;/&gt;&lt;wsp:rsid wsp:val=&quot;00C7460B&quot;/&gt;&lt;wsp:rsid wsp:val=&quot;00C746B4&quot;/&gt;&lt;wsp:rsid wsp:val=&quot;00C74A4E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BE&quot;/&gt;&lt;wsp:rsid wsp:val=&quot;00C75C4E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70D9&quot;/&gt;&lt;wsp:rsid wsp:val=&quot;00C77315&quot;/&gt;&lt;wsp:rsid wsp:val=&quot;00C7755D&quot;/&gt;&lt;wsp:rsid wsp:val=&quot;00C777BD&quot;/&gt;&lt;wsp:rsid wsp:val=&quot;00C77B24&quot;/&gt;&lt;wsp:rsid wsp:val=&quot;00C77D97&quot;/&gt;&lt;wsp:rsid wsp:val=&quot;00C808F8&quot;/&gt;&lt;wsp:rsid wsp:val=&quot;00C80ADB&quot;/&gt;&lt;wsp:rsid wsp:val=&quot;00C80B50&quot;/&gt;&lt;wsp:rsid wsp:val=&quot;00C80BA9&quot;/&gt;&lt;wsp:rsid wsp:val=&quot;00C80C89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F30&quot;/&gt;&lt;wsp:rsid wsp:val=&quot;00C8330A&quot;/&gt;&lt;wsp:rsid wsp:val=&quot;00C834EC&quot;/&gt;&lt;wsp:rsid wsp:val=&quot;00C836CA&quot;/&gt;&lt;wsp:rsid wsp:val=&quot;00C837C4&quot;/&gt;&lt;wsp:rsid wsp:val=&quot;00C839BF&quot;/&gt;&lt;wsp:rsid wsp:val=&quot;00C839E8&quot;/&gt;&lt;wsp:rsid wsp:val=&quot;00C83AD3&quot;/&gt;&lt;wsp:rsid wsp:val=&quot;00C83B3D&quot;/&gt;&lt;wsp:rsid wsp:val=&quot;00C83C9A&quot;/&gt;&lt;wsp:rsid wsp:val=&quot;00C83EB0&quot;/&gt;&lt;wsp:rsid wsp:val=&quot;00C83FF1&quot;/&gt;&lt;wsp:rsid wsp:val=&quot;00C84193&quot;/&gt;&lt;wsp:rsid wsp:val=&quot;00C84757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E3B&quot;/&gt;&lt;wsp:rsid wsp:val=&quot;00C85F66&quot;/&gt;&lt;wsp:rsid wsp:val=&quot;00C86075&quot;/&gt;&lt;wsp:rsid wsp:val=&quot;00C8621E&quot;/&gt;&lt;wsp:rsid wsp:val=&quot;00C86417&quot;/&gt;&lt;wsp:rsid wsp:val=&quot;00C86A54&quot;/&gt;&lt;wsp:rsid wsp:val=&quot;00C86A6F&quot;/&gt;&lt;wsp:rsid wsp:val=&quot;00C86B70&quot;/&gt;&lt;wsp:rsid wsp:val=&quot;00C86CC6&quot;/&gt;&lt;wsp:rsid wsp:val=&quot;00C86D2F&quot;/&gt;&lt;wsp:rsid wsp:val=&quot;00C87298&quot;/&gt;&lt;wsp:rsid wsp:val=&quot;00C87463&quot;/&gt;&lt;wsp:rsid wsp:val=&quot;00C87658&quot;/&gt;&lt;wsp:rsid wsp:val=&quot;00C876CC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9E1&quot;/&gt;&lt;wsp:rsid wsp:val=&quot;00C90BF2&quot;/&gt;&lt;wsp:rsid wsp:val=&quot;00C90D50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B1&quot;/&gt;&lt;wsp:rsid wsp:val=&quot;00C92007&quot;/&gt;&lt;wsp:rsid wsp:val=&quot;00C926AF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848&quot;/&gt;&lt;wsp:rsid wsp:val=&quot;00C93BA3&quot;/&gt;&lt;wsp:rsid wsp:val=&quot;00C93E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DB4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D33&quot;/&gt;&lt;wsp:rsid wsp:val=&quot;00CA0ED0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B27&quot;/&gt;&lt;wsp:rsid wsp:val=&quot;00CA1E33&quot;/&gt;&lt;wsp:rsid wsp:val=&quot;00CA1E93&quot;/&gt;&lt;wsp:rsid wsp:val=&quot;00CA212B&quot;/&gt;&lt;wsp:rsid wsp:val=&quot;00CA2479&quot;/&gt;&lt;wsp:rsid wsp:val=&quot;00CA24E9&quot;/&gt;&lt;wsp:rsid wsp:val=&quot;00CA26B6&quot;/&gt;&lt;wsp:rsid wsp:val=&quot;00CA26D2&quot;/&gt;&lt;wsp:rsid wsp:val=&quot;00CA2734&quot;/&gt;&lt;wsp:rsid wsp:val=&quot;00CA2CDC&quot;/&gt;&lt;wsp:rsid wsp:val=&quot;00CA321D&quot;/&gt;&lt;wsp:rsid wsp:val=&quot;00CA3382&quot;/&gt;&lt;wsp:rsid wsp:val=&quot;00CA348C&quot;/&gt;&lt;wsp:rsid wsp:val=&quot;00CA34E3&quot;/&gt;&lt;wsp:rsid wsp:val=&quot;00CA3646&quot;/&gt;&lt;wsp:rsid wsp:val=&quot;00CA388B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F7F&quot;/&gt;&lt;wsp:rsid wsp:val=&quot;00CA51E0&quot;/&gt;&lt;wsp:rsid wsp:val=&quot;00CA523D&quot;/&gt;&lt;wsp:rsid wsp:val=&quot;00CA5770&quot;/&gt;&lt;wsp:rsid wsp:val=&quot;00CA5937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BFB&quot;/&gt;&lt;wsp:rsid wsp:val=&quot;00CA7211&quot;/&gt;&lt;wsp:rsid wsp:val=&quot;00CA7386&quot;/&gt;&lt;wsp:rsid wsp:val=&quot;00CA7552&quot;/&gt;&lt;wsp:rsid wsp:val=&quot;00CA79C0&quot;/&gt;&lt;wsp:rsid wsp:val=&quot;00CA7B8D&quot;/&gt;&lt;wsp:rsid wsp:val=&quot;00CA7BAA&quot;/&gt;&lt;wsp:rsid wsp:val=&quot;00CA7ED0&quot;/&gt;&lt;wsp:rsid wsp:val=&quot;00CA7F10&quot;/&gt;&lt;wsp:rsid wsp:val=&quot;00CA7F9E&quot;/&gt;&lt;wsp:rsid wsp:val=&quot;00CB01F8&quot;/&gt;&lt;wsp:rsid wsp:val=&quot;00CB0901&quot;/&gt;&lt;wsp:rsid wsp:val=&quot;00CB102B&quot;/&gt;&lt;wsp:rsid wsp:val=&quot;00CB131F&quot;/&gt;&lt;wsp:rsid wsp:val=&quot;00CB13CE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6D3&quot;/&gt;&lt;wsp:rsid wsp:val=&quot;00CB476E&quot;/&gt;&lt;wsp:rsid wsp:val=&quot;00CB483E&quot;/&gt;&lt;wsp:rsid wsp:val=&quot;00CB49C9&quot;/&gt;&lt;wsp:rsid wsp:val=&quot;00CB51A6&quot;/&gt;&lt;wsp:rsid wsp:val=&quot;00CB5405&quot;/&gt;&lt;wsp:rsid wsp:val=&quot;00CB5519&quot;/&gt;&lt;wsp:rsid wsp:val=&quot;00CB56AB&quot;/&gt;&lt;wsp:rsid wsp:val=&quot;00CB59ED&quot;/&gt;&lt;wsp:rsid wsp:val=&quot;00CB5A78&quot;/&gt;&lt;wsp:rsid wsp:val=&quot;00CB5B58&quot;/&gt;&lt;wsp:rsid wsp:val=&quot;00CB5EF6&quot;/&gt;&lt;wsp:rsid wsp:val=&quot;00CB5F05&quot;/&gt;&lt;wsp:rsid wsp:val=&quot;00CB6013&quot;/&gt;&lt;wsp:rsid wsp:val=&quot;00CB6233&quot;/&gt;&lt;wsp:rsid wsp:val=&quot;00CB62A0&quot;/&gt;&lt;wsp:rsid wsp:val=&quot;00CB6BB2&quot;/&gt;&lt;wsp:rsid wsp:val=&quot;00CB6F81&quot;/&gt;&lt;wsp:rsid wsp:val=&quot;00CB6FDB&quot;/&gt;&lt;wsp:rsid wsp:val=&quot;00CB702E&quot;/&gt;&lt;wsp:rsid wsp:val=&quot;00CB7072&quot;/&gt;&lt;wsp:rsid wsp:val=&quot;00CB727F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A7&quot;/&gt;&lt;wsp:rsid wsp:val=&quot;00CC08BC&quot;/&gt;&lt;wsp:rsid wsp:val=&quot;00CC093A&quot;/&gt;&lt;wsp:rsid wsp:val=&quot;00CC09AD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D7&quot;/&gt;&lt;wsp:rsid wsp:val=&quot;00CC1DB6&quot;/&gt;&lt;wsp:rsid wsp:val=&quot;00CC1DF9&quot;/&gt;&lt;wsp:rsid wsp:val=&quot;00CC1DFF&quot;/&gt;&lt;wsp:rsid wsp:val=&quot;00CC2198&quot;/&gt;&lt;wsp:rsid wsp:val=&quot;00CC23AA&quot;/&gt;&lt;wsp:rsid wsp:val=&quot;00CC2A6E&quot;/&gt;&lt;wsp:rsid wsp:val=&quot;00CC2BE9&quot;/&gt;&lt;wsp:rsid wsp:val=&quot;00CC32CD&quot;/&gt;&lt;wsp:rsid wsp:val=&quot;00CC345C&quot;/&gt;&lt;wsp:rsid wsp:val=&quot;00CC39C2&quot;/&gt;&lt;wsp:rsid wsp:val=&quot;00CC3A96&quot;/&gt;&lt;wsp:rsid wsp:val=&quot;00CC3BBD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921&quot;/&gt;&lt;wsp:rsid wsp:val=&quot;00CC7F8F&quot;/&gt;&lt;wsp:rsid wsp:val=&quot;00CC7FD9&quot;/&gt;&lt;wsp:rsid wsp:val=&quot;00CD01B9&quot;/&gt;&lt;wsp:rsid wsp:val=&quot;00CD032A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A2&quot;/&gt;&lt;wsp:rsid wsp:val=&quot;00CD0BB9&quot;/&gt;&lt;wsp:rsid wsp:val=&quot;00CD100E&quot;/&gt;&lt;wsp:rsid wsp:val=&quot;00CD114D&quot;/&gt;&lt;wsp:rsid wsp:val=&quot;00CD11FE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75D&quot;/&gt;&lt;wsp:rsid wsp:val=&quot;00CD2A87&quot;/&gt;&lt;wsp:rsid wsp:val=&quot;00CD2A8F&quot;/&gt;&lt;wsp:rsid wsp:val=&quot;00CD2DBF&quot;/&gt;&lt;wsp:rsid wsp:val=&quot;00CD30D4&quot;/&gt;&lt;wsp:rsid wsp:val=&quot;00CD3319&quot;/&gt;&lt;wsp:rsid wsp:val=&quot;00CD39B5&quot;/&gt;&lt;wsp:rsid wsp:val=&quot;00CD3B3D&quot;/&gt;&lt;wsp:rsid wsp:val=&quot;00CD3D12&quot;/&gt;&lt;wsp:rsid wsp:val=&quot;00CD3D7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6D5&quot;/&gt;&lt;wsp:rsid wsp:val=&quot;00CD572C&quot;/&gt;&lt;wsp:rsid wsp:val=&quot;00CD5AB3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62A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5E0&quot;/&gt;&lt;wsp:rsid wsp:val=&quot;00CE1B2C&quot;/&gt;&lt;wsp:rsid wsp:val=&quot;00CE1EB0&quot;/&gt;&lt;wsp:rsid wsp:val=&quot;00CE2113&quot;/&gt;&lt;wsp:rsid wsp:val=&quot;00CE2662&quot;/&gt;&lt;wsp:rsid wsp:val=&quot;00CE2886&quot;/&gt;&lt;wsp:rsid wsp:val=&quot;00CE28AD&quot;/&gt;&lt;wsp:rsid wsp:val=&quot;00CE29A3&quot;/&gt;&lt;wsp:rsid wsp:val=&quot;00CE2F5F&quot;/&gt;&lt;wsp:rsid wsp:val=&quot;00CE308E&quot;/&gt;&lt;wsp:rsid wsp:val=&quot;00CE33B3&quot;/&gt;&lt;wsp:rsid wsp:val=&quot;00CE3967&quot;/&gt;&lt;wsp:rsid wsp:val=&quot;00CE39F4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FF&quot;/&gt;&lt;wsp:rsid wsp:val=&quot;00CE4D6A&quot;/&gt;&lt;wsp:rsid wsp:val=&quot;00CE4F95&quot;/&gt;&lt;wsp:rsid wsp:val=&quot;00CE50AC&quot;/&gt;&lt;wsp:rsid wsp:val=&quot;00CE5D0F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711F&quot;/&gt;&lt;wsp:rsid wsp:val=&quot;00CE7493&quot;/&gt;&lt;wsp:rsid wsp:val=&quot;00CE756A&quot;/&gt;&lt;wsp:rsid wsp:val=&quot;00CE75AF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E1C&quot;/&gt;&lt;wsp:rsid wsp:val=&quot;00CF1159&quot;/&gt;&lt;wsp:rsid wsp:val=&quot;00CF1417&quot;/&gt;&lt;wsp:rsid wsp:val=&quot;00CF1623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BF&quot;/&gt;&lt;wsp:rsid wsp:val=&quot;00CF2BB8&quot;/&gt;&lt;wsp:rsid wsp:val=&quot;00CF2C99&quot;/&gt;&lt;wsp:rsid wsp:val=&quot;00CF32EB&quot;/&gt;&lt;wsp:rsid wsp:val=&quot;00CF360F&quot;/&gt;&lt;wsp:rsid wsp:val=&quot;00CF3891&quot;/&gt;&lt;wsp:rsid wsp:val=&quot;00CF39AC&quot;/&gt;&lt;wsp:rsid wsp:val=&quot;00CF3CE7&quot;/&gt;&lt;wsp:rsid wsp:val=&quot;00CF3DDA&quot;/&gt;&lt;wsp:rsid wsp:val=&quot;00CF3E7D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C6C&quot;/&gt;&lt;wsp:rsid wsp:val=&quot;00CF4F36&quot;/&gt;&lt;wsp:rsid wsp:val=&quot;00CF51B3&quot;/&gt;&lt;wsp:rsid wsp:val=&quot;00CF5206&quot;/&gt;&lt;wsp:rsid wsp:val=&quot;00CF5215&quot;/&gt;&lt;wsp:rsid wsp:val=&quot;00CF5375&quot;/&gt;&lt;wsp:rsid wsp:val=&quot;00CF57FD&quot;/&gt;&lt;wsp:rsid wsp:val=&quot;00CF5845&quot;/&gt;&lt;wsp:rsid wsp:val=&quot;00CF5D21&quot;/&gt;&lt;wsp:rsid wsp:val=&quot;00CF5D66&quot;/&gt;&lt;wsp:rsid wsp:val=&quot;00CF5F60&quot;/&gt;&lt;wsp:rsid wsp:val=&quot;00CF637D&quot;/&gt;&lt;wsp:rsid wsp:val=&quot;00CF64E2&quot;/&gt;&lt;wsp:rsid wsp:val=&quot;00CF6589&quot;/&gt;&lt;wsp:rsid wsp:val=&quot;00CF683E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621&quot;/&gt;&lt;wsp:rsid wsp:val=&quot;00CF791E&quot;/&gt;&lt;wsp:rsid wsp:val=&quot;00CF7C19&quot;/&gt;&lt;wsp:rsid wsp:val=&quot;00CF7C3B&quot;/&gt;&lt;wsp:rsid wsp:val=&quot;00CF7FAF&quot;/&gt;&lt;wsp:rsid wsp:val=&quot;00D0004C&quot;/&gt;&lt;wsp:rsid wsp:val=&quot;00D0018B&quot;/&gt;&lt;wsp:rsid wsp:val=&quot;00D002F5&quot;/&gt;&lt;wsp:rsid wsp:val=&quot;00D007D4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660&quot;/&gt;&lt;wsp:rsid wsp:val=&quot;00D019D7&quot;/&gt;&lt;wsp:rsid wsp:val=&quot;00D01B07&quot;/&gt;&lt;wsp:rsid wsp:val=&quot;00D021AB&quot;/&gt;&lt;wsp:rsid wsp:val=&quot;00D02283&quot;/&gt;&lt;wsp:rsid wsp:val=&quot;00D02338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C46&quot;/&gt;&lt;wsp:rsid wsp:val=&quot;00D043A0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DE4&quot;/&gt;&lt;wsp:rsid wsp:val=&quot;00D04DEE&quot;/&gt;&lt;wsp:rsid wsp:val=&quot;00D04EBC&quot;/&gt;&lt;wsp:rsid wsp:val=&quot;00D0580E&quot;/&gt;&lt;wsp:rsid wsp:val=&quot;00D05BD3&quot;/&gt;&lt;wsp:rsid wsp:val=&quot;00D05CD1&quot;/&gt;&lt;wsp:rsid wsp:val=&quot;00D05F4B&quot;/&gt;&lt;wsp:rsid wsp:val=&quot;00D064AC&quot;/&gt;&lt;wsp:rsid wsp:val=&quot;00D0651F&quot;/&gt;&lt;wsp:rsid wsp:val=&quot;00D06695&quot;/&gt;&lt;wsp:rsid wsp:val=&quot;00D066CB&quot;/&gt;&lt;wsp:rsid wsp:val=&quot;00D06848&quot;/&gt;&lt;wsp:rsid wsp:val=&quot;00D06AC2&quot;/&gt;&lt;wsp:rsid wsp:val=&quot;00D06C5E&quot;/&gt;&lt;wsp:rsid wsp:val=&quot;00D06DEF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C64&quot;/&gt;&lt;wsp:rsid wsp:val=&quot;00D07F86&quot;/&gt;&lt;wsp:rsid wsp:val=&quot;00D10000&quot;/&gt;&lt;wsp:rsid wsp:val=&quot;00D1025B&quot;/&gt;&lt;wsp:rsid wsp:val=&quot;00D1061F&quot;/&gt;&lt;wsp:rsid wsp:val=&quot;00D106DD&quot;/&gt;&lt;wsp:rsid wsp:val=&quot;00D1089B&quot;/&gt;&lt;wsp:rsid wsp:val=&quot;00D10AE5&quot;/&gt;&lt;wsp:rsid wsp:val=&quot;00D11190&quot;/&gt;&lt;wsp:rsid wsp:val=&quot;00D115C0&quot;/&gt;&lt;wsp:rsid wsp:val=&quot;00D11833&quot;/&gt;&lt;wsp:rsid wsp:val=&quot;00D11BF6&quot;/&gt;&lt;wsp:rsid wsp:val=&quot;00D11C6A&quot;/&gt;&lt;wsp:rsid wsp:val=&quot;00D11D38&quot;/&gt;&lt;wsp:rsid wsp:val=&quot;00D1213C&quot;/&gt;&lt;wsp:rsid wsp:val=&quot;00D12507&quot;/&gt;&lt;wsp:rsid wsp:val=&quot;00D125D4&quot;/&gt;&lt;wsp:rsid wsp:val=&quot;00D127AD&quot;/&gt;&lt;wsp:rsid wsp:val=&quot;00D129BC&quot;/&gt;&lt;wsp:rsid wsp:val=&quot;00D12DAC&quot;/&gt;&lt;wsp:rsid wsp:val=&quot;00D12F34&quot;/&gt;&lt;wsp:rsid wsp:val=&quot;00D12F3C&quot;/&gt;&lt;wsp:rsid wsp:val=&quot;00D1328E&quot;/&gt;&lt;wsp:rsid wsp:val=&quot;00D13499&quot;/&gt;&lt;wsp:rsid wsp:val=&quot;00D13A46&quot;/&gt;&lt;wsp:rsid wsp:val=&quot;00D13A4E&quot;/&gt;&lt;wsp:rsid wsp:val=&quot;00D13B31&quot;/&gt;&lt;wsp:rsid wsp:val=&quot;00D142B2&quot;/&gt;&lt;wsp:rsid wsp:val=&quot;00D1437B&quot;/&gt;&lt;wsp:rsid wsp:val=&quot;00D1451B&quot;/&gt;&lt;wsp:rsid wsp:val=&quot;00D14521&quot;/&gt;&lt;wsp:rsid wsp:val=&quot;00D14875&quot;/&gt;&lt;wsp:rsid wsp:val=&quot;00D149AF&quot;/&gt;&lt;wsp:rsid wsp:val=&quot;00D14A21&quot;/&gt;&lt;wsp:rsid wsp:val=&quot;00D14B88&quot;/&gt;&lt;wsp:rsid wsp:val=&quot;00D15069&quot;/&gt;&lt;wsp:rsid wsp:val=&quot;00D151C8&quot;/&gt;&lt;wsp:rsid wsp:val=&quot;00D15249&quot;/&gt;&lt;wsp:rsid wsp:val=&quot;00D15834&quot;/&gt;&lt;wsp:rsid wsp:val=&quot;00D1598D&quot;/&gt;&lt;wsp:rsid wsp:val=&quot;00D15E0A&quot;/&gt;&lt;wsp:rsid wsp:val=&quot;00D15F3B&quot;/&gt;&lt;wsp:rsid wsp:val=&quot;00D16062&quot;/&gt;&lt;wsp:rsid wsp:val=&quot;00D164A4&quot;/&gt;&lt;wsp:rsid wsp:val=&quot;00D16548&quot;/&gt;&lt;wsp:rsid wsp:val=&quot;00D1661F&quot;/&gt;&lt;wsp:rsid wsp:val=&quot;00D16668&quot;/&gt;&lt;wsp:rsid wsp:val=&quot;00D16BA3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F54&quot;/&gt;&lt;wsp:rsid wsp:val=&quot;00D2029F&quot;/&gt;&lt;wsp:rsid wsp:val=&quot;00D2055A&quot;/&gt;&lt;wsp:rsid wsp:val=&quot;00D2062F&quot;/&gt;&lt;wsp:rsid wsp:val=&quot;00D20B5B&quot;/&gt;&lt;wsp:rsid wsp:val=&quot;00D20C45&quot;/&gt;&lt;wsp:rsid wsp:val=&quot;00D20E30&quot;/&gt;&lt;wsp:rsid wsp:val=&quot;00D20E68&quot;/&gt;&lt;wsp:rsid wsp:val=&quot;00D212CB&quot;/&gt;&lt;wsp:rsid wsp:val=&quot;00D2146F&quot;/&gt;&lt;wsp:rsid wsp:val=&quot;00D2150F&quot;/&gt;&lt;wsp:rsid wsp:val=&quot;00D21543&quot;/&gt;&lt;wsp:rsid wsp:val=&quot;00D215EF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5D&quot;/&gt;&lt;wsp:rsid wsp:val=&quot;00D248A0&quot;/&gt;&lt;wsp:rsid wsp:val=&quot;00D248D2&quot;/&gt;&lt;wsp:rsid wsp:val=&quot;00D24999&quot;/&gt;&lt;wsp:rsid wsp:val=&quot;00D255DF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DE6&quot;/&gt;&lt;wsp:rsid wsp:val=&quot;00D26DE8&quot;/&gt;&lt;wsp:rsid wsp:val=&quot;00D26EC7&quot;/&gt;&lt;wsp:rsid wsp:val=&quot;00D27594&quot;/&gt;&lt;wsp:rsid wsp:val=&quot;00D2780E&quot;/&gt;&lt;wsp:rsid wsp:val=&quot;00D27B08&quot;/&gt;&lt;wsp:rsid wsp:val=&quot;00D27BF5&quot;/&gt;&lt;wsp:rsid wsp:val=&quot;00D27DA8&quot;/&gt;&lt;wsp:rsid wsp:val=&quot;00D303B1&quot;/&gt;&lt;wsp:rsid wsp:val=&quot;00D30455&quot;/&gt;&lt;wsp:rsid wsp:val=&quot;00D30A81&quot;/&gt;&lt;wsp:rsid wsp:val=&quot;00D31027&quot;/&gt;&lt;wsp:rsid wsp:val=&quot;00D3103D&quot;/&gt;&lt;wsp:rsid wsp:val=&quot;00D31090&quot;/&gt;&lt;wsp:rsid wsp:val=&quot;00D311A4&quot;/&gt;&lt;wsp:rsid wsp:val=&quot;00D313D0&quot;/&gt;&lt;wsp:rsid wsp:val=&quot;00D315E3&quot;/&gt;&lt;wsp:rsid wsp:val=&quot;00D31731&quot;/&gt;&lt;wsp:rsid wsp:val=&quot;00D31B48&quot;/&gt;&lt;wsp:rsid wsp:val=&quot;00D31BB8&quot;/&gt;&lt;wsp:rsid wsp:val=&quot;00D31C9B&quot;/&gt;&lt;wsp:rsid wsp:val=&quot;00D31DEA&quot;/&gt;&lt;wsp:rsid wsp:val=&quot;00D3203A&quot;/&gt;&lt;wsp:rsid wsp:val=&quot;00D320B4&quot;/&gt;&lt;wsp:rsid wsp:val=&quot;00D324B0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4048&quot;/&gt;&lt;wsp:rsid wsp:val=&quot;00D344AA&quot;/&gt;&lt;wsp:rsid wsp:val=&quot;00D34645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D4A&quot;/&gt;&lt;wsp:rsid wsp:val=&quot;00D35E37&quot;/&gt;&lt;wsp:rsid wsp:val=&quot;00D35EEB&quot;/&gt;&lt;wsp:rsid wsp:val=&quot;00D35F2D&quot;/&gt;&lt;wsp:rsid wsp:val=&quot;00D36465&quot;/&gt;&lt;wsp:rsid wsp:val=&quot;00D369D6&quot;/&gt;&lt;wsp:rsid wsp:val=&quot;00D36B5C&quot;/&gt;&lt;wsp:rsid wsp:val=&quot;00D36C7F&quot;/&gt;&lt;wsp:rsid wsp:val=&quot;00D36D67&quot;/&gt;&lt;wsp:rsid wsp:val=&quot;00D36E00&quot;/&gt;&lt;wsp:rsid wsp:val=&quot;00D36F68&quot;/&gt;&lt;wsp:rsid wsp:val=&quot;00D3705F&quot;/&gt;&lt;wsp:rsid wsp:val=&quot;00D372FC&quot;/&gt;&lt;wsp:rsid wsp:val=&quot;00D37623&quot;/&gt;&lt;wsp:rsid wsp:val=&quot;00D3776E&quot;/&gt;&lt;wsp:rsid wsp:val=&quot;00D377C8&quot;/&gt;&lt;wsp:rsid wsp:val=&quot;00D37A6C&quot;/&gt;&lt;wsp:rsid wsp:val=&quot;00D37BC5&quot;/&gt;&lt;wsp:rsid wsp:val=&quot;00D37BED&quot;/&gt;&lt;wsp:rsid wsp:val=&quot;00D37FD9&quot;/&gt;&lt;wsp:rsid wsp:val=&quot;00D402C2&quot;/&gt;&lt;wsp:rsid wsp:val=&quot;00D4030A&quot;/&gt;&lt;wsp:rsid wsp:val=&quot;00D4055D&quot;/&gt;&lt;wsp:rsid wsp:val=&quot;00D40582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644&quot;/&gt;&lt;wsp:rsid wsp:val=&quot;00D41CAA&quot;/&gt;&lt;wsp:rsid wsp:val=&quot;00D41D9E&quot;/&gt;&lt;wsp:rsid wsp:val=&quot;00D41FB0&quot;/&gt;&lt;wsp:rsid wsp:val=&quot;00D41FE1&quot;/&gt;&lt;wsp:rsid wsp:val=&quot;00D42146&quot;/&gt;&lt;wsp:rsid wsp:val=&quot;00D42457&quot;/&gt;&lt;wsp:rsid wsp:val=&quot;00D427DA&quot;/&gt;&lt;wsp:rsid wsp:val=&quot;00D427DE&quot;/&gt;&lt;wsp:rsid wsp:val=&quot;00D42988&quot;/&gt;&lt;wsp:rsid wsp:val=&quot;00D42A26&quot;/&gt;&lt;wsp:rsid wsp:val=&quot;00D42D9D&quot;/&gt;&lt;wsp:rsid wsp:val=&quot;00D42DF8&quot;/&gt;&lt;wsp:rsid wsp:val=&quot;00D432D7&quot;/&gt;&lt;wsp:rsid wsp:val=&quot;00D4358E&quot;/&gt;&lt;wsp:rsid wsp:val=&quot;00D43D3A&quot;/&gt;&lt;wsp:rsid wsp:val=&quot;00D4406C&quot;/&gt;&lt;wsp:rsid wsp:val=&quot;00D440FC&quot;/&gt;&lt;wsp:rsid wsp:val=&quot;00D444B5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552&quot;/&gt;&lt;wsp:rsid wsp:val=&quot;00D455C7&quot;/&gt;&lt;wsp:rsid wsp:val=&quot;00D455E8&quot;/&gt;&lt;wsp:rsid wsp:val=&quot;00D45888&quot;/&gt;&lt;wsp:rsid wsp:val=&quot;00D458F4&quot;/&gt;&lt;wsp:rsid wsp:val=&quot;00D45936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4C4&quot;/&gt;&lt;wsp:rsid wsp:val=&quot;00D47980&quot;/&gt;&lt;wsp:rsid wsp:val=&quot;00D47BD8&quot;/&gt;&lt;wsp:rsid wsp:val=&quot;00D47CC5&quot;/&gt;&lt;wsp:rsid wsp:val=&quot;00D500A1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FF9&quot;/&gt;&lt;wsp:rsid wsp:val=&quot;00D53378&quot;/&gt;&lt;wsp:rsid wsp:val=&quot;00D5344A&quot;/&gt;&lt;wsp:rsid wsp:val=&quot;00D53756&quot;/&gt;&lt;wsp:rsid wsp:val=&quot;00D53D5B&quot;/&gt;&lt;wsp:rsid wsp:val=&quot;00D53EDA&quot;/&gt;&lt;wsp:rsid wsp:val=&quot;00D54149&quot;/&gt;&lt;wsp:rsid wsp:val=&quot;00D54195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DEB&quot;/&gt;&lt;wsp:rsid wsp:val=&quot;00D56E1D&quot;/&gt;&lt;wsp:rsid wsp:val=&quot;00D56FCF&quot;/&gt;&lt;wsp:rsid wsp:val=&quot;00D573F7&quot;/&gt;&lt;wsp:rsid wsp:val=&quot;00D574EC&quot;/&gt;&lt;wsp:rsid wsp:val=&quot;00D575CE&quot;/&gt;&lt;wsp:rsid wsp:val=&quot;00D575F0&quot;/&gt;&lt;wsp:rsid wsp:val=&quot;00D57786&quot;/&gt;&lt;wsp:rsid wsp:val=&quot;00D57DCC&quot;/&gt;&lt;wsp:rsid wsp:val=&quot;00D57E02&quot;/&gt;&lt;wsp:rsid wsp:val=&quot;00D57FE0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0F44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F0E&quot;/&gt;&lt;wsp:rsid wsp:val=&quot;00D6203F&quot;/&gt;&lt;wsp:rsid wsp:val=&quot;00D620D0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9F5&quot;/&gt;&lt;wsp:rsid wsp:val=&quot;00D63A1E&quot;/&gt;&lt;wsp:rsid wsp:val=&quot;00D63DAA&quot;/&gt;&lt;wsp:rsid wsp:val=&quot;00D64186&quot;/&gt;&lt;wsp:rsid wsp:val=&quot;00D643FC&quot;/&gt;&lt;wsp:rsid wsp:val=&quot;00D64669&quot;/&gt;&lt;wsp:rsid wsp:val=&quot;00D64BDF&quot;/&gt;&lt;wsp:rsid wsp:val=&quot;00D6586D&quot;/&gt;&lt;wsp:rsid wsp:val=&quot;00D65878&quot;/&gt;&lt;wsp:rsid wsp:val=&quot;00D65966&quot;/&gt;&lt;wsp:rsid wsp:val=&quot;00D65CC7&quot;/&gt;&lt;wsp:rsid wsp:val=&quot;00D65CD3&quot;/&gt;&lt;wsp:rsid wsp:val=&quot;00D65EE9&quot;/&gt;&lt;wsp:rsid wsp:val=&quot;00D6618A&quot;/&gt;&lt;wsp:rsid wsp:val=&quot;00D6655A&quot;/&gt;&lt;wsp:rsid wsp:val=&quot;00D66C02&quot;/&gt;&lt;wsp:rsid wsp:val=&quot;00D66D57&quot;/&gt;&lt;wsp:rsid wsp:val=&quot;00D66D6C&quot;/&gt;&lt;wsp:rsid wsp:val=&quot;00D67294&quot;/&gt;&lt;wsp:rsid wsp:val=&quot;00D672AD&quot;/&gt;&lt;wsp:rsid wsp:val=&quot;00D67537&quot;/&gt;&lt;wsp:rsid wsp:val=&quot;00D679C2&quot;/&gt;&lt;wsp:rsid wsp:val=&quot;00D67A08&quot;/&gt;&lt;wsp:rsid wsp:val=&quot;00D67B66&quot;/&gt;&lt;wsp:rsid wsp:val=&quot;00D67C96&quot;/&gt;&lt;wsp:rsid wsp:val=&quot;00D70011&quot;/&gt;&lt;wsp:rsid wsp:val=&quot;00D7026B&quot;/&gt;&lt;wsp:rsid wsp:val=&quot;00D70788&quot;/&gt;&lt;wsp:rsid wsp:val=&quot;00D70AD3&quot;/&gt;&lt;wsp:rsid wsp:val=&quot;00D70C01&quot;/&gt;&lt;wsp:rsid wsp:val=&quot;00D71078&quot;/&gt;&lt;wsp:rsid wsp:val=&quot;00D710C2&quot;/&gt;&lt;wsp:rsid wsp:val=&quot;00D71840&quot;/&gt;&lt;wsp:rsid wsp:val=&quot;00D7185E&quot;/&gt;&lt;wsp:rsid wsp:val=&quot;00D7197C&quot;/&gt;&lt;wsp:rsid wsp:val=&quot;00D71A2F&quot;/&gt;&lt;wsp:rsid wsp:val=&quot;00D71DE1&quot;/&gt;&lt;wsp:rsid wsp:val=&quot;00D7203D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E5&quot;/&gt;&lt;wsp:rsid wsp:val=&quot;00D7424E&quot;/&gt;&lt;wsp:rsid wsp:val=&quot;00D743AA&quot;/&gt;&lt;wsp:rsid wsp:val=&quot;00D746BF&quot;/&gt;&lt;wsp:rsid wsp:val=&quot;00D747DF&quot;/&gt;&lt;wsp:rsid wsp:val=&quot;00D749BA&quot;/&gt;&lt;wsp:rsid wsp:val=&quot;00D74A96&quot;/&gt;&lt;wsp:rsid wsp:val=&quot;00D74BCC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8A7&quot;/&gt;&lt;wsp:rsid wsp:val=&quot;00D758EB&quot;/&gt;&lt;wsp:rsid wsp:val=&quot;00D75AA9&quot;/&gt;&lt;wsp:rsid wsp:val=&quot;00D75C97&quot;/&gt;&lt;wsp:rsid wsp:val=&quot;00D76023&quot;/&gt;&lt;wsp:rsid wsp:val=&quot;00D761F9&quot;/&gt;&lt;wsp:rsid wsp:val=&quot;00D762C7&quot;/&gt;&lt;wsp:rsid wsp:val=&quot;00D76529&quot;/&gt;&lt;wsp:rsid wsp:val=&quot;00D76594&quot;/&gt;&lt;wsp:rsid wsp:val=&quot;00D76F09&quot;/&gt;&lt;wsp:rsid wsp:val=&quot;00D771DE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C1E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C01&quot;/&gt;&lt;wsp:rsid wsp:val=&quot;00D81C24&quot;/&gt;&lt;wsp:rsid wsp:val=&quot;00D81C78&quot;/&gt;&lt;wsp:rsid wsp:val=&quot;00D81E8C&quot;/&gt;&lt;wsp:rsid wsp:val=&quot;00D81EB6&quot;/&gt;&lt;wsp:rsid wsp:val=&quot;00D8235C&quot;/&gt;&lt;wsp:rsid wsp:val=&quot;00D82452&quot;/&gt;&lt;wsp:rsid wsp:val=&quot;00D82587&quot;/&gt;&lt;wsp:rsid wsp:val=&quot;00D82ABD&quot;/&gt;&lt;wsp:rsid wsp:val=&quot;00D82DF4&quot;/&gt;&lt;wsp:rsid wsp:val=&quot;00D82FB9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847&quot;/&gt;&lt;wsp:rsid wsp:val=&quot;00D83909&quot;/&gt;&lt;wsp:rsid wsp:val=&quot;00D83ABD&quot;/&gt;&lt;wsp:rsid wsp:val=&quot;00D83DF6&quot;/&gt;&lt;wsp:rsid wsp:val=&quot;00D83EAE&quot;/&gt;&lt;wsp:rsid wsp:val=&quot;00D83FC7&quot;/&gt;&lt;wsp:rsid wsp:val=&quot;00D841AE&quot;/&gt;&lt;wsp:rsid wsp:val=&quot;00D84BCE&quot;/&gt;&lt;wsp:rsid wsp:val=&quot;00D84C32&quot;/&gt;&lt;wsp:rsid wsp:val=&quot;00D84EFE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637&quot;/&gt;&lt;wsp:rsid wsp:val=&quot;00D8689B&quot;/&gt;&lt;wsp:rsid wsp:val=&quot;00D868E0&quot;/&gt;&lt;wsp:rsid wsp:val=&quot;00D86A3D&quot;/&gt;&lt;wsp:rsid wsp:val=&quot;00D86AE9&quot;/&gt;&lt;wsp:rsid wsp:val=&quot;00D86FF6&quot;/&gt;&lt;wsp:rsid wsp:val=&quot;00D8708B&quot;/&gt;&lt;wsp:rsid wsp:val=&quot;00D87107&quot;/&gt;&lt;wsp:rsid wsp:val=&quot;00D872A0&quot;/&gt;&lt;wsp:rsid wsp:val=&quot;00D872BE&quot;/&gt;&lt;wsp:rsid wsp:val=&quot;00D87570&quot;/&gt;&lt;wsp:rsid wsp:val=&quot;00D87AA5&quot;/&gt;&lt;wsp:rsid wsp:val=&quot;00D87B26&quot;/&gt;&lt;wsp:rsid wsp:val=&quot;00D87C3A&quot;/&gt;&lt;wsp:rsid wsp:val=&quot;00D9024D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205&quot;/&gt;&lt;wsp:rsid wsp:val=&quot;00D92B6D&quot;/&gt;&lt;wsp:rsid wsp:val=&quot;00D92CF6&quot;/&gt;&lt;wsp:rsid wsp:val=&quot;00D92D28&quot;/&gt;&lt;wsp:rsid wsp:val=&quot;00D92E28&quot;/&gt;&lt;wsp:rsid wsp:val=&quot;00D93098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E7E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E73&quot;/&gt;&lt;wsp:rsid wsp:val=&quot;00D94EA3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32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A0613&quot;/&gt;&lt;wsp:rsid wsp:val=&quot;00DA06EE&quot;/&gt;&lt;wsp:rsid wsp:val=&quot;00DA09C8&quot;/&gt;&lt;wsp:rsid wsp:val=&quot;00DA0A45&quot;/&gt;&lt;wsp:rsid wsp:val=&quot;00DA0D7A&quot;/&gt;&lt;wsp:rsid wsp:val=&quot;00DA0F5C&quot;/&gt;&lt;wsp:rsid wsp:val=&quot;00DA1244&quot;/&gt;&lt;wsp:rsid wsp:val=&quot;00DA14A4&quot;/&gt;&lt;wsp:rsid wsp:val=&quot;00DA1763&quot;/&gt;&lt;wsp:rsid wsp:val=&quot;00DA1A20&quot;/&gt;&lt;wsp:rsid wsp:val=&quot;00DA1E82&quot;/&gt;&lt;wsp:rsid wsp:val=&quot;00DA1ED8&quot;/&gt;&lt;wsp:rsid wsp:val=&quot;00DA230C&quot;/&gt;&lt;wsp:rsid wsp:val=&quot;00DA251F&quot;/&gt;&lt;wsp:rsid wsp:val=&quot;00DA256F&quot;/&gt;&lt;wsp:rsid wsp:val=&quot;00DA26CF&quot;/&gt;&lt;wsp:rsid wsp:val=&quot;00DA2C2D&quot;/&gt;&lt;wsp:rsid wsp:val=&quot;00DA2D1C&quot;/&gt;&lt;wsp:rsid wsp:val=&quot;00DA2D4C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C9F&quot;/&gt;&lt;wsp:rsid wsp:val=&quot;00DA3E8C&quot;/&gt;&lt;wsp:rsid wsp:val=&quot;00DA3F8E&quot;/&gt;&lt;wsp:rsid wsp:val=&quot;00DA4067&quot;/&gt;&lt;wsp:rsid wsp:val=&quot;00DA467A&quot;/&gt;&lt;wsp:rsid wsp:val=&quot;00DA486C&quot;/&gt;&lt;wsp:rsid wsp:val=&quot;00DA4A33&quot;/&gt;&lt;wsp:rsid wsp:val=&quot;00DA4D03&quot;/&gt;&lt;wsp:rsid wsp:val=&quot;00DA4EDF&quot;/&gt;&lt;wsp:rsid wsp:val=&quot;00DA5068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B77&quot;/&gt;&lt;wsp:rsid wsp:val=&quot;00DA5D93&quot;/&gt;&lt;wsp:rsid wsp:val=&quot;00DA5E19&quot;/&gt;&lt;wsp:rsid wsp:val=&quot;00DA611C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9AB&quot;/&gt;&lt;wsp:rsid wsp:val=&quot;00DA7A4D&quot;/&gt;&lt;wsp:rsid wsp:val=&quot;00DA7B2F&quot;/&gt;&lt;wsp:rsid wsp:val=&quot;00DA7DE8&quot;/&gt;&lt;wsp:rsid wsp:val=&quot;00DA7DED&quot;/&gt;&lt;wsp:rsid wsp:val=&quot;00DA7E5B&quot;/&gt;&lt;wsp:rsid wsp:val=&quot;00DB0328&quot;/&gt;&lt;wsp:rsid wsp:val=&quot;00DB0545&quot;/&gt;&lt;wsp:rsid wsp:val=&quot;00DB07F1&quot;/&gt;&lt;wsp:rsid wsp:val=&quot;00DB0939&quot;/&gt;&lt;wsp:rsid wsp:val=&quot;00DB0A38&quot;/&gt;&lt;wsp:rsid wsp:val=&quot;00DB0FA3&quot;/&gt;&lt;wsp:rsid wsp:val=&quot;00DB12E2&quot;/&gt;&lt;wsp:rsid wsp:val=&quot;00DB14C4&quot;/&gt;&lt;wsp:rsid wsp:val=&quot;00DB1740&quot;/&gt;&lt;wsp:rsid wsp:val=&quot;00DB1B55&quot;/&gt;&lt;wsp:rsid wsp:val=&quot;00DB1CE0&quot;/&gt;&lt;wsp:rsid wsp:val=&quot;00DB1EB5&quot;/&gt;&lt;wsp:rsid wsp:val=&quot;00DB1F34&quot;/&gt;&lt;wsp:rsid wsp:val=&quot;00DB2083&quot;/&gt;&lt;wsp:rsid wsp:val=&quot;00DB2407&quot;/&gt;&lt;wsp:rsid wsp:val=&quot;00DB2445&quot;/&gt;&lt;wsp:rsid wsp:val=&quot;00DB269A&quot;/&gt;&lt;wsp:rsid wsp:val=&quot;00DB2764&quot;/&gt;&lt;wsp:rsid wsp:val=&quot;00DB2A7A&quot;/&gt;&lt;wsp:rsid wsp:val=&quot;00DB2C6F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A62&quot;/&gt;&lt;wsp:rsid wsp:val=&quot;00DB3D2C&quot;/&gt;&lt;wsp:rsid wsp:val=&quot;00DB3F0F&quot;/&gt;&lt;wsp:rsid wsp:val=&quot;00DB404B&quot;/&gt;&lt;wsp:rsid wsp:val=&quot;00DB4124&quot;/&gt;&lt;wsp:rsid wsp:val=&quot;00DB4201&quot;/&gt;&lt;wsp:rsid wsp:val=&quot;00DB4392&quot;/&gt;&lt;wsp:rsid wsp:val=&quot;00DB4775&quot;/&gt;&lt;wsp:rsid wsp:val=&quot;00DB4C54&quot;/&gt;&lt;wsp:rsid wsp:val=&quot;00DB4E65&quot;/&gt;&lt;wsp:rsid wsp:val=&quot;00DB4F80&quot;/&gt;&lt;wsp:rsid wsp:val=&quot;00DB502B&quot;/&gt;&lt;wsp:rsid wsp:val=&quot;00DB5A61&quot;/&gt;&lt;wsp:rsid wsp:val=&quot;00DB5AB7&quot;/&gt;&lt;wsp:rsid wsp:val=&quot;00DB5C3D&quot;/&gt;&lt;wsp:rsid wsp:val=&quot;00DB5DDB&quot;/&gt;&lt;wsp:rsid wsp:val=&quot;00DB5FD0&quot;/&gt;&lt;wsp:rsid wsp:val=&quot;00DB602E&quot;/&gt;&lt;wsp:rsid wsp:val=&quot;00DB6448&quot;/&gt;&lt;wsp:rsid wsp:val=&quot;00DB66B0&quot;/&gt;&lt;wsp:rsid wsp:val=&quot;00DB68BE&quot;/&gt;&lt;wsp:rsid wsp:val=&quot;00DB7031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92B&quot;/&gt;&lt;wsp:rsid wsp:val=&quot;00DB7C0D&quot;/&gt;&lt;wsp:rsid wsp:val=&quot;00DB7F7B&quot;/&gt;&lt;wsp:rsid wsp:val=&quot;00DC022A&quot;/&gt;&lt;wsp:rsid wsp:val=&quot;00DC031F&quot;/&gt;&lt;wsp:rsid wsp:val=&quot;00DC0368&quot;/&gt;&lt;wsp:rsid wsp:val=&quot;00DC050F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6E2&quot;/&gt;&lt;wsp:rsid wsp:val=&quot;00DC26F2&quot;/&gt;&lt;wsp:rsid wsp:val=&quot;00DC2757&quot;/&gt;&lt;wsp:rsid wsp:val=&quot;00DC2913&quot;/&gt;&lt;wsp:rsid wsp:val=&quot;00DC295C&quot;/&gt;&lt;wsp:rsid wsp:val=&quot;00DC2C5D&quot;/&gt;&lt;wsp:rsid wsp:val=&quot;00DC2CC5&quot;/&gt;&lt;wsp:rsid wsp:val=&quot;00DC2F81&quot;/&gt;&lt;wsp:rsid wsp:val=&quot;00DC2FDE&quot;/&gt;&lt;wsp:rsid wsp:val=&quot;00DC305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F77&quot;/&gt;&lt;wsp:rsid wsp:val=&quot;00DC4F8B&quot;/&gt;&lt;wsp:rsid wsp:val=&quot;00DC4F93&quot;/&gt;&lt;wsp:rsid wsp:val=&quot;00DC501E&quot;/&gt;&lt;wsp:rsid wsp:val=&quot;00DC50BE&quot;/&gt;&lt;wsp:rsid wsp:val=&quot;00DC55AA&quot;/&gt;&lt;wsp:rsid wsp:val=&quot;00DC568B&quot;/&gt;&lt;wsp:rsid wsp:val=&quot;00DC56B5&quot;/&gt;&lt;wsp:rsid wsp:val=&quot;00DC5817&quot;/&gt;&lt;wsp:rsid wsp:val=&quot;00DC592D&quot;/&gt;&lt;wsp:rsid wsp:val=&quot;00DC5CEB&quot;/&gt;&lt;wsp:rsid wsp:val=&quot;00DC5FA4&quot;/&gt;&lt;wsp:rsid wsp:val=&quot;00DC6005&quot;/&gt;&lt;wsp:rsid wsp:val=&quot;00DC60E0&quot;/&gt;&lt;wsp:rsid wsp:val=&quot;00DC66BC&quot;/&gt;&lt;wsp:rsid wsp:val=&quot;00DC67BA&quot;/&gt;&lt;wsp:rsid wsp:val=&quot;00DC6824&quot;/&gt;&lt;wsp:rsid wsp:val=&quot;00DC6D79&quot;/&gt;&lt;wsp:rsid wsp:val=&quot;00DC6E30&quot;/&gt;&lt;wsp:rsid wsp:val=&quot;00DC6E66&quot;/&gt;&lt;wsp:rsid wsp:val=&quot;00DC6EDD&quot;/&gt;&lt;wsp:rsid wsp:val=&quot;00DC7175&quot;/&gt;&lt;wsp:rsid wsp:val=&quot;00DC73CB&quot;/&gt;&lt;wsp:rsid wsp:val=&quot;00DC74E2&quot;/&gt;&lt;wsp:rsid wsp:val=&quot;00DC7D11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5CB&quot;/&gt;&lt;wsp:rsid wsp:val=&quot;00DD162C&quot;/&gt;&lt;wsp:rsid wsp:val=&quot;00DD1743&quot;/&gt;&lt;wsp:rsid wsp:val=&quot;00DD17DE&quot;/&gt;&lt;wsp:rsid wsp:val=&quot;00DD197D&quot;/&gt;&lt;wsp:rsid wsp:val=&quot;00DD1E24&quot;/&gt;&lt;wsp:rsid wsp:val=&quot;00DD1F30&quot;/&gt;&lt;wsp:rsid wsp:val=&quot;00DD210F&quot;/&gt;&lt;wsp:rsid wsp:val=&quot;00DD21A7&quot;/&gt;&lt;wsp:rsid wsp:val=&quot;00DD21C4&quot;/&gt;&lt;wsp:rsid wsp:val=&quot;00DD2809&quot;/&gt;&lt;wsp:rsid wsp:val=&quot;00DD298C&quot;/&gt;&lt;wsp:rsid wsp:val=&quot;00DD2A3C&quot;/&gt;&lt;wsp:rsid wsp:val=&quot;00DD2C3F&quot;/&gt;&lt;wsp:rsid wsp:val=&quot;00DD2C6D&quot;/&gt;&lt;wsp:rsid wsp:val=&quot;00DD31AC&quot;/&gt;&lt;wsp:rsid wsp:val=&quot;00DD32C7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96&quot;/&gt;&lt;wsp:rsid wsp:val=&quot;00DD45EE&quot;/&gt;&lt;wsp:rsid wsp:val=&quot;00DD4746&quot;/&gt;&lt;wsp:rsid wsp:val=&quot;00DD491C&quot;/&gt;&lt;wsp:rsid wsp:val=&quot;00DD4A04&quot;/&gt;&lt;wsp:rsid wsp:val=&quot;00DD5406&quot;/&gt;&lt;wsp:rsid wsp:val=&quot;00DD5692&quot;/&gt;&lt;wsp:rsid wsp:val=&quot;00DD56B6&quot;/&gt;&lt;wsp:rsid wsp:val=&quot;00DD5731&quot;/&gt;&lt;wsp:rsid wsp:val=&quot;00DD5C93&quot;/&gt;&lt;wsp:rsid wsp:val=&quot;00DD5E0B&quot;/&gt;&lt;wsp:rsid wsp:val=&quot;00DD5FCF&quot;/&gt;&lt;wsp:rsid wsp:val=&quot;00DD5FEB&quot;/&gt;&lt;wsp:rsid wsp:val=&quot;00DD609E&quot;/&gt;&lt;wsp:rsid wsp:val=&quot;00DD6216&quot;/&gt;&lt;wsp:rsid wsp:val=&quot;00DD6AF1&quot;/&gt;&lt;wsp:rsid wsp:val=&quot;00DD6CD2&quot;/&gt;&lt;wsp:rsid wsp:val=&quot;00DD70D5&quot;/&gt;&lt;wsp:rsid wsp:val=&quot;00DD7338&quot;/&gt;&lt;wsp:rsid wsp:val=&quot;00DD7378&quot;/&gt;&lt;wsp:rsid wsp:val=&quot;00DD7454&quot;/&gt;&lt;wsp:rsid wsp:val=&quot;00DD751B&quot;/&gt;&lt;wsp:rsid wsp:val=&quot;00DD7589&quot;/&gt;&lt;wsp:rsid wsp:val=&quot;00DD7651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85&quot;/&gt;&lt;wsp:rsid wsp:val=&quot;00DE0087&quot;/&gt;&lt;wsp:rsid wsp:val=&quot;00DE04BE&quot;/&gt;&lt;wsp:rsid wsp:val=&quot;00DE0526&quot;/&gt;&lt;wsp:rsid wsp:val=&quot;00DE0BD8&quot;/&gt;&lt;wsp:rsid wsp:val=&quot;00DE0C97&quot;/&gt;&lt;wsp:rsid wsp:val=&quot;00DE13F5&quot;/&gt;&lt;wsp:rsid wsp:val=&quot;00DE14F5&quot;/&gt;&lt;wsp:rsid wsp:val=&quot;00DE15F0&quot;/&gt;&lt;wsp:rsid wsp:val=&quot;00DE16EB&quot;/&gt;&lt;wsp:rsid wsp:val=&quot;00DE17CB&quot;/&gt;&lt;wsp:rsid wsp:val=&quot;00DE18CA&quot;/&gt;&lt;wsp:rsid wsp:val=&quot;00DE1B57&quot;/&gt;&lt;wsp:rsid wsp:val=&quot;00DE1C02&quot;/&gt;&lt;wsp:rsid wsp:val=&quot;00DE1E06&quot;/&gt;&lt;wsp:rsid wsp:val=&quot;00DE1E3A&quot;/&gt;&lt;wsp:rsid wsp:val=&quot;00DE1EA7&quot;/&gt;&lt;wsp:rsid wsp:val=&quot;00DE1F3C&quot;/&gt;&lt;wsp:rsid wsp:val=&quot;00DE1F40&quot;/&gt;&lt;wsp:rsid wsp:val=&quot;00DE2038&quot;/&gt;&lt;wsp:rsid wsp:val=&quot;00DE255A&quot;/&gt;&lt;wsp:rsid wsp:val=&quot;00DE269F&quot;/&gt;&lt;wsp:rsid wsp:val=&quot;00DE27AB&quot;/&gt;&lt;wsp:rsid wsp:val=&quot;00DE28A7&quot;/&gt;&lt;wsp:rsid wsp:val=&quot;00DE2A42&quot;/&gt;&lt;wsp:rsid wsp:val=&quot;00DE3335&quot;/&gt;&lt;wsp:rsid wsp:val=&quot;00DE34F7&quot;/&gt;&lt;wsp:rsid wsp:val=&quot;00DE366D&quot;/&gt;&lt;wsp:rsid wsp:val=&quot;00DE3B0E&quot;/&gt;&lt;wsp:rsid wsp:val=&quot;00DE3BE4&quot;/&gt;&lt;wsp:rsid wsp:val=&quot;00DE3D1A&quot;/&gt;&lt;wsp:rsid wsp:val=&quot;00DE4005&quot;/&gt;&lt;wsp:rsid wsp:val=&quot;00DE44F6&quot;/&gt;&lt;wsp:rsid wsp:val=&quot;00DE452C&quot;/&gt;&lt;wsp:rsid wsp:val=&quot;00DE456B&quot;/&gt;&lt;wsp:rsid wsp:val=&quot;00DE482F&quot;/&gt;&lt;wsp:rsid wsp:val=&quot;00DE4947&quot;/&gt;&lt;wsp:rsid wsp:val=&quot;00DE4C6F&quot;/&gt;&lt;wsp:rsid wsp:val=&quot;00DE5228&quot;/&gt;&lt;wsp:rsid wsp:val=&quot;00DE5495&quot;/&gt;&lt;wsp:rsid wsp:val=&quot;00DE5796&quot;/&gt;&lt;wsp:rsid wsp:val=&quot;00DE59FF&quot;/&gt;&lt;wsp:rsid wsp:val=&quot;00DE5D60&quot;/&gt;&lt;wsp:rsid wsp:val=&quot;00DE5F36&quot;/&gt;&lt;wsp:rsid wsp:val=&quot;00DE61AC&quot;/&gt;&lt;wsp:rsid wsp:val=&quot;00DE65D6&quot;/&gt;&lt;wsp:rsid wsp:val=&quot;00DE6736&quot;/&gt;&lt;wsp:rsid wsp:val=&quot;00DE6885&quot;/&gt;&lt;wsp:rsid wsp:val=&quot;00DE69A3&quot;/&gt;&lt;wsp:rsid wsp:val=&quot;00DE69CD&quot;/&gt;&lt;wsp:rsid wsp:val=&quot;00DE6ABE&quot;/&gt;&lt;wsp:rsid wsp:val=&quot;00DE6B50&quot;/&gt;&lt;wsp:rsid wsp:val=&quot;00DE6BC0&quot;/&gt;&lt;wsp:rsid wsp:val=&quot;00DE6C01&quot;/&gt;&lt;wsp:rsid wsp:val=&quot;00DE6CB9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A59&quot;/&gt;&lt;wsp:rsid wsp:val=&quot;00DE7C48&quot;/&gt;&lt;wsp:rsid wsp:val=&quot;00DE7ED0&quot;/&gt;&lt;wsp:rsid wsp:val=&quot;00DF0041&quot;/&gt;&lt;wsp:rsid wsp:val=&quot;00DF046F&quot;/&gt;&lt;wsp:rsid wsp:val=&quot;00DF06DB&quot;/&gt;&lt;wsp:rsid wsp:val=&quot;00DF08BA&quot;/&gt;&lt;wsp:rsid wsp:val=&quot;00DF0BC9&quot;/&gt;&lt;wsp:rsid wsp:val=&quot;00DF1202&quot;/&gt;&lt;wsp:rsid wsp:val=&quot;00DF1751&quot;/&gt;&lt;wsp:rsid wsp:val=&quot;00DF1A64&quot;/&gt;&lt;wsp:rsid wsp:val=&quot;00DF1A88&quot;/&gt;&lt;wsp:rsid wsp:val=&quot;00DF1AA5&quot;/&gt;&lt;wsp:rsid wsp:val=&quot;00DF1B59&quot;/&gt;&lt;wsp:rsid wsp:val=&quot;00DF1E9C&quot;/&gt;&lt;wsp:rsid wsp:val=&quot;00DF21B1&quot;/&gt;&lt;wsp:rsid wsp:val=&quot;00DF21F7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AA6&quot;/&gt;&lt;wsp:rsid wsp:val=&quot;00DF3AE2&quot;/&gt;&lt;wsp:rsid wsp:val=&quot;00DF3B0A&quot;/&gt;&lt;wsp:rsid wsp:val=&quot;00DF3B4D&quot;/&gt;&lt;wsp:rsid wsp:val=&quot;00DF3DC6&quot;/&gt;&lt;wsp:rsid wsp:val=&quot;00DF437B&quot;/&gt;&lt;wsp:rsid wsp:val=&quot;00DF43C0&quot;/&gt;&lt;wsp:rsid wsp:val=&quot;00DF4401&quot;/&gt;&lt;wsp:rsid wsp:val=&quot;00DF465D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9C&quot;/&gt;&lt;wsp:rsid wsp:val=&quot;00DF5212&quot;/&gt;&lt;wsp:rsid wsp:val=&quot;00DF527F&quot;/&gt;&lt;wsp:rsid wsp:val=&quot;00DF5329&quot;/&gt;&lt;wsp:rsid wsp:val=&quot;00DF575E&quot;/&gt;&lt;wsp:rsid wsp:val=&quot;00DF5D7B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760&quot;/&gt;&lt;wsp:rsid wsp:val=&quot;00E0094B&quot;/&gt;&lt;wsp:rsid wsp:val=&quot;00E00EFD&quot;/&gt;&lt;wsp:rsid wsp:val=&quot;00E01046&quot;/&gt;&lt;wsp:rsid wsp:val=&quot;00E010DC&quot;/&gt;&lt;wsp:rsid wsp:val=&quot;00E01178&quot;/&gt;&lt;wsp:rsid wsp:val=&quot;00E012F5&quot;/&gt;&lt;wsp:rsid wsp:val=&quot;00E01D6F&quot;/&gt;&lt;wsp:rsid wsp:val=&quot;00E022E6&quot;/&gt;&lt;wsp:rsid wsp:val=&quot;00E0240C&quot;/&gt;&lt;wsp:rsid wsp:val=&quot;00E029A9&quot;/&gt;&lt;wsp:rsid wsp:val=&quot;00E03255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125&quot;/&gt;&lt;wsp:rsid wsp:val=&quot;00E04385&quot;/&gt;&lt;wsp:rsid wsp:val=&quot;00E0440C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9&quot;/&gt;&lt;wsp:rsid wsp:val=&quot;00E07302&quot;/&gt;&lt;wsp:rsid wsp:val=&quot;00E07331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1DF&quot;/&gt;&lt;wsp:rsid wsp:val=&quot;00E1045B&quot;/&gt;&lt;wsp:rsid wsp:val=&quot;00E1071B&quot;/&gt;&lt;wsp:rsid wsp:val=&quot;00E10AE5&quot;/&gt;&lt;wsp:rsid wsp:val=&quot;00E11191&quot;/&gt;&lt;wsp:rsid wsp:val=&quot;00E11197&quot;/&gt;&lt;wsp:rsid wsp:val=&quot;00E11378&quot;/&gt;&lt;wsp:rsid wsp:val=&quot;00E11454&quot;/&gt;&lt;wsp:rsid wsp:val=&quot;00E115EA&quot;/&gt;&lt;wsp:rsid wsp:val=&quot;00E11C1B&quot;/&gt;&lt;wsp:rsid wsp:val=&quot;00E11D06&quot;/&gt;&lt;wsp:rsid wsp:val=&quot;00E11D0D&quot;/&gt;&lt;wsp:rsid wsp:val=&quot;00E11D8D&quot;/&gt;&lt;wsp:rsid wsp:val=&quot;00E125DA&quot;/&gt;&lt;wsp:rsid wsp:val=&quot;00E12609&quot;/&gt;&lt;wsp:rsid wsp:val=&quot;00E127D2&quot;/&gt;&lt;wsp:rsid wsp:val=&quot;00E128B2&quot;/&gt;&lt;wsp:rsid wsp:val=&quot;00E12A65&quot;/&gt;&lt;wsp:rsid wsp:val=&quot;00E12CB2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C24&quot;/&gt;&lt;wsp:rsid wsp:val=&quot;00E14D75&quot;/&gt;&lt;wsp:rsid wsp:val=&quot;00E14E2A&quot;/&gt;&lt;wsp:rsid wsp:val=&quot;00E14FC9&quot;/&gt;&lt;wsp:rsid wsp:val=&quot;00E1500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FD&quot;/&gt;&lt;wsp:rsid wsp:val=&quot;00E16821&quot;/&gt;&lt;wsp:rsid wsp:val=&quot;00E168E0&quot;/&gt;&lt;wsp:rsid wsp:val=&quot;00E16B7B&quot;/&gt;&lt;wsp:rsid wsp:val=&quot;00E16BB6&quot;/&gt;&lt;wsp:rsid wsp:val=&quot;00E16C72&quot;/&gt;&lt;wsp:rsid wsp:val=&quot;00E16F5F&quot;/&gt;&lt;wsp:rsid wsp:val=&quot;00E17239&quot;/&gt;&lt;wsp:rsid wsp:val=&quot;00E1771A&quot;/&gt;&lt;wsp:rsid wsp:val=&quot;00E17AE6&quot;/&gt;&lt;wsp:rsid wsp:val=&quot;00E17BDE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6BE&quot;/&gt;&lt;wsp:rsid wsp:val=&quot;00E208D4&quot;/&gt;&lt;wsp:rsid wsp:val=&quot;00E20A6C&quot;/&gt;&lt;wsp:rsid wsp:val=&quot;00E20B76&quot;/&gt;&lt;wsp:rsid wsp:val=&quot;00E20CF0&quot;/&gt;&lt;wsp:rsid wsp:val=&quot;00E20FF6&quot;/&gt;&lt;wsp:rsid wsp:val=&quot;00E21219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D1C&quot;/&gt;&lt;wsp:rsid wsp:val=&quot;00E22D5A&quot;/&gt;&lt;wsp:rsid wsp:val=&quot;00E23098&quot;/&gt;&lt;wsp:rsid wsp:val=&quot;00E230A8&quot;/&gt;&lt;wsp:rsid wsp:val=&quot;00E23361&quot;/&gt;&lt;wsp:rsid wsp:val=&quot;00E236E1&quot;/&gt;&lt;wsp:rsid wsp:val=&quot;00E237F6&quot;/&gt;&lt;wsp:rsid wsp:val=&quot;00E23880&quot;/&gt;&lt;wsp:rsid wsp:val=&quot;00E239C6&quot;/&gt;&lt;wsp:rsid wsp:val=&quot;00E23A75&quot;/&gt;&lt;wsp:rsid wsp:val=&quot;00E23B1A&quot;/&gt;&lt;wsp:rsid wsp:val=&quot;00E23B88&quot;/&gt;&lt;wsp:rsid wsp:val=&quot;00E23BBC&quot;/&gt;&lt;wsp:rsid wsp:val=&quot;00E23C57&quot;/&gt;&lt;wsp:rsid wsp:val=&quot;00E23F70&quot;/&gt;&lt;wsp:rsid wsp:val=&quot;00E2447C&quot;/&gt;&lt;wsp:rsid wsp:val=&quot;00E24767&quot;/&gt;&lt;wsp:rsid wsp:val=&quot;00E24BFB&quot;/&gt;&lt;wsp:rsid wsp:val=&quot;00E24D66&quot;/&gt;&lt;wsp:rsid wsp:val=&quot;00E24DD9&quot;/&gt;&lt;wsp:rsid wsp:val=&quot;00E2539C&quot;/&gt;&lt;wsp:rsid wsp:val=&quot;00E25768&quot;/&gt;&lt;wsp:rsid wsp:val=&quot;00E257E2&quot;/&gt;&lt;wsp:rsid wsp:val=&quot;00E258CA&quot;/&gt;&lt;wsp:rsid wsp:val=&quot;00E25CF0&quot;/&gt;&lt;wsp:rsid wsp:val=&quot;00E25EF2&quot;/&gt;&lt;wsp:rsid wsp:val=&quot;00E26A9D&quot;/&gt;&lt;wsp:rsid wsp:val=&quot;00E26B2F&quot;/&gt;&lt;wsp:rsid wsp:val=&quot;00E26BCA&quot;/&gt;&lt;wsp:rsid wsp:val=&quot;00E26C05&quot;/&gt;&lt;wsp:rsid wsp:val=&quot;00E27032&quot;/&gt;&lt;wsp:rsid wsp:val=&quot;00E27802&quot;/&gt;&lt;wsp:rsid wsp:val=&quot;00E278A3&quot;/&gt;&lt;wsp:rsid wsp:val=&quot;00E278EB&quot;/&gt;&lt;wsp:rsid wsp:val=&quot;00E279A2&quot;/&gt;&lt;wsp:rsid wsp:val=&quot;00E27DD2&quot;/&gt;&lt;wsp:rsid wsp:val=&quot;00E27DEC&quot;/&gt;&lt;wsp:rsid wsp:val=&quot;00E27FB1&quot;/&gt;&lt;wsp:rsid wsp:val=&quot;00E30AE3&quot;/&gt;&lt;wsp:rsid wsp:val=&quot;00E30FA5&quot;/&gt;&lt;wsp:rsid wsp:val=&quot;00E3101C&quot;/&gt;&lt;wsp:rsid wsp:val=&quot;00E3104F&quot;/&gt;&lt;wsp:rsid wsp:val=&quot;00E31243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2168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43D&quot;/&gt;&lt;wsp:rsid wsp:val=&quot;00E335D7&quot;/&gt;&lt;wsp:rsid wsp:val=&quot;00E33F9E&quot;/&gt;&lt;wsp:rsid wsp:val=&quot;00E341C0&quot;/&gt;&lt;wsp:rsid wsp:val=&quot;00E34354&quot;/&gt;&lt;wsp:rsid wsp:val=&quot;00E34631&quot;/&gt;&lt;wsp:rsid wsp:val=&quot;00E34750&quot;/&gt;&lt;wsp:rsid wsp:val=&quot;00E34CD3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9D7&quot;/&gt;&lt;wsp:rsid wsp:val=&quot;00E35ACA&quot;/&gt;&lt;wsp:rsid wsp:val=&quot;00E35C56&quot;/&gt;&lt;wsp:rsid wsp:val=&quot;00E35EFB&quot;/&gt;&lt;wsp:rsid wsp:val=&quot;00E3612B&quot;/&gt;&lt;wsp:rsid wsp:val=&quot;00E361DF&quot;/&gt;&lt;wsp:rsid wsp:val=&quot;00E36278&quot;/&gt;&lt;wsp:rsid wsp:val=&quot;00E362CC&quot;/&gt;&lt;wsp:rsid wsp:val=&quot;00E363CD&quot;/&gt;&lt;wsp:rsid wsp:val=&quot;00E36560&quot;/&gt;&lt;wsp:rsid wsp:val=&quot;00E366C4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DF8&quot;/&gt;&lt;wsp:rsid wsp:val=&quot;00E41288&quot;/&gt;&lt;wsp:rsid wsp:val=&quot;00E4171F&quot;/&gt;&lt;wsp:rsid wsp:val=&quot;00E418B7&quot;/&gt;&lt;wsp:rsid wsp:val=&quot;00E41E54&quot;/&gt;&lt;wsp:rsid wsp:val=&quot;00E41F0B&quot;/&gt;&lt;wsp:rsid wsp:val=&quot;00E42238&quot;/&gt;&lt;wsp:rsid wsp:val=&quot;00E42338&quot;/&gt;&lt;wsp:rsid wsp:val=&quot;00E42430&quot;/&gt;&lt;wsp:rsid wsp:val=&quot;00E42646&quot;/&gt;&lt;wsp:rsid wsp:val=&quot;00E42814&quot;/&gt;&lt;wsp:rsid wsp:val=&quot;00E428BA&quot;/&gt;&lt;wsp:rsid wsp:val=&quot;00E4298A&quot;/&gt;&lt;wsp:rsid wsp:val=&quot;00E42E93&quot;/&gt;&lt;wsp:rsid wsp:val=&quot;00E43042&quot;/&gt;&lt;wsp:rsid wsp:val=&quot;00E4307E&quot;/&gt;&lt;wsp:rsid wsp:val=&quot;00E430DE&quot;/&gt;&lt;wsp:rsid wsp:val=&quot;00E43296&quot;/&gt;&lt;wsp:rsid wsp:val=&quot;00E43418&quot;/&gt;&lt;wsp:rsid wsp:val=&quot;00E4358C&quot;/&gt;&lt;wsp:rsid wsp:val=&quot;00E435AD&quot;/&gt;&lt;wsp:rsid wsp:val=&quot;00E43DDE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5084&quot;/&gt;&lt;wsp:rsid wsp:val=&quot;00E45318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571&quot;/&gt;&lt;wsp:rsid wsp:val=&quot;00E465B6&quot;/&gt;&lt;wsp:rsid wsp:val=&quot;00E468DE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281&quot;/&gt;&lt;wsp:rsid wsp:val=&quot;00E505D5&quot;/&gt;&lt;wsp:rsid wsp:val=&quot;00E5094C&quot;/&gt;&lt;wsp:rsid wsp:val=&quot;00E50A4E&quot;/&gt;&lt;wsp:rsid wsp:val=&quot;00E50CDA&quot;/&gt;&lt;wsp:rsid wsp:val=&quot;00E50F9E&quot;/&gt;&lt;wsp:rsid wsp:val=&quot;00E51372&quot;/&gt;&lt;wsp:rsid wsp:val=&quot;00E513BC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DBA&quot;/&gt;&lt;wsp:rsid wsp:val=&quot;00E541C6&quot;/&gt;&lt;wsp:rsid wsp:val=&quot;00E54297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604E&quot;/&gt;&lt;wsp:rsid wsp:val=&quot;00E56259&quot;/&gt;&lt;wsp:rsid wsp:val=&quot;00E5636C&quot;/&gt;&lt;wsp:rsid wsp:val=&quot;00E56757&quot;/&gt;&lt;wsp:rsid wsp:val=&quot;00E56843&quot;/&gt;&lt;wsp:rsid wsp:val=&quot;00E56872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3E3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91D&quot;/&gt;&lt;wsp:rsid wsp:val=&quot;00E61FD7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7F&quot;/&gt;&lt;wsp:rsid wsp:val=&quot;00E63972&quot;/&gt;&lt;wsp:rsid wsp:val=&quot;00E63D83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5D3&quot;/&gt;&lt;wsp:rsid wsp:val=&quot;00E65BA0&quot;/&gt;&lt;wsp:rsid wsp:val=&quot;00E65CEF&quot;/&gt;&lt;wsp:rsid wsp:val=&quot;00E65E10&quot;/&gt;&lt;wsp:rsid wsp:val=&quot;00E6601E&quot;/&gt;&lt;wsp:rsid wsp:val=&quot;00E661C4&quot;/&gt;&lt;wsp:rsid wsp:val=&quot;00E665B7&quot;/&gt;&lt;wsp:rsid wsp:val=&quot;00E66901&quot;/&gt;&lt;wsp:rsid wsp:val=&quot;00E66BD3&quot;/&gt;&lt;wsp:rsid wsp:val=&quot;00E66BEB&quot;/&gt;&lt;wsp:rsid wsp:val=&quot;00E66F25&quot;/&gt;&lt;wsp:rsid wsp:val=&quot;00E6702A&quot;/&gt;&lt;wsp:rsid wsp:val=&quot;00E673B0&quot;/&gt;&lt;wsp:rsid wsp:val=&quot;00E673DC&quot;/&gt;&lt;wsp:rsid wsp:val=&quot;00E6749B&quot;/&gt;&lt;wsp:rsid wsp:val=&quot;00E678CD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A4&quot;/&gt;&lt;wsp:rsid wsp:val=&quot;00E70B51&quot;/&gt;&lt;wsp:rsid wsp:val=&quot;00E70E23&quot;/&gt;&lt;wsp:rsid wsp:val=&quot;00E70F48&quot;/&gt;&lt;wsp:rsid wsp:val=&quot;00E710FD&quot;/&gt;&lt;wsp:rsid wsp:val=&quot;00E713FE&quot;/&gt;&lt;wsp:rsid wsp:val=&quot;00E71417&quot;/&gt;&lt;wsp:rsid wsp:val=&quot;00E714FD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DF0&quot;/&gt;&lt;wsp:rsid wsp:val=&quot;00E72000&quot;/&gt;&lt;wsp:rsid wsp:val=&quot;00E7201D&quot;/&gt;&lt;wsp:rsid wsp:val=&quot;00E72103&quot;/&gt;&lt;wsp:rsid wsp:val=&quot;00E722EF&quot;/&gt;&lt;wsp:rsid wsp:val=&quot;00E723BC&quot;/&gt;&lt;wsp:rsid wsp:val=&quot;00E723EC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2B2&quot;/&gt;&lt;wsp:rsid wsp:val=&quot;00E7530A&quot;/&gt;&lt;wsp:rsid wsp:val=&quot;00E75404&quot;/&gt;&lt;wsp:rsid wsp:val=&quot;00E7564C&quot;/&gt;&lt;wsp:rsid wsp:val=&quot;00E7568A&quot;/&gt;&lt;wsp:rsid wsp:val=&quot;00E75A4B&quot;/&gt;&lt;wsp:rsid wsp:val=&quot;00E75F66&quot;/&gt;&lt;wsp:rsid wsp:val=&quot;00E76019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70EA&quot;/&gt;&lt;wsp:rsid wsp:val=&quot;00E771DA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682&quot;/&gt;&lt;wsp:rsid wsp:val=&quot;00E80C10&quot;/&gt;&lt;wsp:rsid wsp:val=&quot;00E80D45&quot;/&gt;&lt;wsp:rsid wsp:val=&quot;00E80D68&quot;/&gt;&lt;wsp:rsid wsp:val=&quot;00E80D8B&quot;/&gt;&lt;wsp:rsid wsp:val=&quot;00E81055&quot;/&gt;&lt;wsp:rsid wsp:val=&quot;00E812B1&quot;/&gt;&lt;wsp:rsid wsp:val=&quot;00E8178E&quot;/&gt;&lt;wsp:rsid wsp:val=&quot;00E817D9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C37&quot;/&gt;&lt;wsp:rsid wsp:val=&quot;00E82CE2&quot;/&gt;&lt;wsp:rsid wsp:val=&quot;00E82EFF&quot;/&gt;&lt;wsp:rsid wsp:val=&quot;00E83519&quot;/&gt;&lt;wsp:rsid wsp:val=&quot;00E8394E&quot;/&gt;&lt;wsp:rsid wsp:val=&quot;00E83A6D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569&quot;/&gt;&lt;wsp:rsid wsp:val=&quot;00E85739&quot;/&gt;&lt;wsp:rsid wsp:val=&quot;00E859B8&quot;/&gt;&lt;wsp:rsid wsp:val=&quot;00E85BE8&quot;/&gt;&lt;wsp:rsid wsp:val=&quot;00E85D54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AFC&quot;/&gt;&lt;wsp:rsid wsp:val=&quot;00E87D2D&quot;/&gt;&lt;wsp:rsid wsp:val=&quot;00E87D97&quot;/&gt;&lt;wsp:rsid wsp:val=&quot;00E9045C&quot;/&gt;&lt;wsp:rsid wsp:val=&quot;00E9070B&quot;/&gt;&lt;wsp:rsid wsp:val=&quot;00E90809&quot;/&gt;&lt;wsp:rsid wsp:val=&quot;00E90C06&quot;/&gt;&lt;wsp:rsid wsp:val=&quot;00E910BE&quot;/&gt;&lt;wsp:rsid wsp:val=&quot;00E9117B&quot;/&gt;&lt;wsp:rsid wsp:val=&quot;00E91411&quot;/&gt;&lt;wsp:rsid wsp:val=&quot;00E915DE&quot;/&gt;&lt;wsp:rsid wsp:val=&quot;00E916D2&quot;/&gt;&lt;wsp:rsid wsp:val=&quot;00E919BF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C05&quot;/&gt;&lt;wsp:rsid wsp:val=&quot;00E92CBD&quot;/&gt;&lt;wsp:rsid wsp:val=&quot;00E92E53&quot;/&gt;&lt;wsp:rsid wsp:val=&quot;00E92F1E&quot;/&gt;&lt;wsp:rsid wsp:val=&quot;00E92FCB&quot;/&gt;&lt;wsp:rsid wsp:val=&quot;00E93A54&quot;/&gt;&lt;wsp:rsid wsp:val=&quot;00E93AAD&quot;/&gt;&lt;wsp:rsid wsp:val=&quot;00E93CCC&quot;/&gt;&lt;wsp:rsid wsp:val=&quot;00E93FA4&quot;/&gt;&lt;wsp:rsid wsp:val=&quot;00E9423F&quot;/&gt;&lt;wsp:rsid wsp:val=&quot;00E94379&quot;/&gt;&lt;wsp:rsid wsp:val=&quot;00E94642&quot;/&gt;&lt;wsp:rsid wsp:val=&quot;00E94957&quot;/&gt;&lt;wsp:rsid wsp:val=&quot;00E949FB&quot;/&gt;&lt;wsp:rsid wsp:val=&quot;00E94CE9&quot;/&gt;&lt;wsp:rsid wsp:val=&quot;00E94FC2&quot;/&gt;&lt;wsp:rsid wsp:val=&quot;00E951E1&quot;/&gt;&lt;wsp:rsid wsp:val=&quot;00E9576C&quot;/&gt;&lt;wsp:rsid wsp:val=&quot;00E95CA5&quot;/&gt;&lt;wsp:rsid wsp:val=&quot;00E960B5&quot;/&gt;&lt;wsp:rsid wsp:val=&quot;00E9624B&quot;/&gt;&lt;wsp:rsid wsp:val=&quot;00E9655D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E15&quot;/&gt;&lt;wsp:rsid wsp:val=&quot;00E97E73&quot;/&gt;&lt;wsp:rsid wsp:val=&quot;00E97ECD&quot;/&gt;&lt;wsp:rsid wsp:val=&quot;00EA032E&quot;/&gt;&lt;wsp:rsid wsp:val=&quot;00EA05C0&quot;/&gt;&lt;wsp:rsid wsp:val=&quot;00EA0852&quot;/&gt;&lt;wsp:rsid wsp:val=&quot;00EA087D&quot;/&gt;&lt;wsp:rsid wsp:val=&quot;00EA0EDB&quot;/&gt;&lt;wsp:rsid wsp:val=&quot;00EA1154&quot;/&gt;&lt;wsp:rsid wsp:val=&quot;00EA11C1&quot;/&gt;&lt;wsp:rsid wsp:val=&quot;00EA12BE&quot;/&gt;&lt;wsp:rsid wsp:val=&quot;00EA135F&quot;/&gt;&lt;wsp:rsid wsp:val=&quot;00EA159C&quot;/&gt;&lt;wsp:rsid wsp:val=&quot;00EA1768&quot;/&gt;&lt;wsp:rsid wsp:val=&quot;00EA1B56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60D&quot;/&gt;&lt;wsp:rsid wsp:val=&quot;00EA275A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D60&quot;/&gt;&lt;wsp:rsid wsp:val=&quot;00EA3E60&quot;/&gt;&lt;wsp:rsid wsp:val=&quot;00EA4227&quot;/&gt;&lt;wsp:rsid wsp:val=&quot;00EA451E&quot;/&gt;&lt;wsp:rsid wsp:val=&quot;00EA45BF&quot;/&gt;&lt;wsp:rsid wsp:val=&quot;00EA4717&quot;/&gt;&lt;wsp:rsid wsp:val=&quot;00EA4C85&quot;/&gt;&lt;wsp:rsid wsp:val=&quot;00EA4EC4&quot;/&gt;&lt;wsp:rsid wsp:val=&quot;00EA4F63&quot;/&gt;&lt;wsp:rsid wsp:val=&quot;00EA58EB&quot;/&gt;&lt;wsp:rsid wsp:val=&quot;00EA5928&quot;/&gt;&lt;wsp:rsid wsp:val=&quot;00EA59DB&quot;/&gt;&lt;wsp:rsid wsp:val=&quot;00EA5D51&quot;/&gt;&lt;wsp:rsid wsp:val=&quot;00EA60AA&quot;/&gt;&lt;wsp:rsid wsp:val=&quot;00EA64B9&quot;/&gt;&lt;wsp:rsid wsp:val=&quot;00EA652A&quot;/&gt;&lt;wsp:rsid wsp:val=&quot;00EA6602&quot;/&gt;&lt;wsp:rsid wsp:val=&quot;00EA6A01&quot;/&gt;&lt;wsp:rsid wsp:val=&quot;00EA6B98&quot;/&gt;&lt;wsp:rsid wsp:val=&quot;00EA6F97&quot;/&gt;&lt;wsp:rsid wsp:val=&quot;00EA7156&quot;/&gt;&lt;wsp:rsid wsp:val=&quot;00EA71B4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310&quot;/&gt;&lt;wsp:rsid wsp:val=&quot;00EB034D&quot;/&gt;&lt;wsp:rsid wsp:val=&quot;00EB0648&quot;/&gt;&lt;wsp:rsid wsp:val=&quot;00EB06E6&quot;/&gt;&lt;wsp:rsid wsp:val=&quot;00EB090F&quot;/&gt;&lt;wsp:rsid wsp:val=&quot;00EB0A71&quot;/&gt;&lt;wsp:rsid wsp:val=&quot;00EB0D55&quot;/&gt;&lt;wsp:rsid wsp:val=&quot;00EB0DAC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30E8&quot;/&gt;&lt;wsp:rsid wsp:val=&quot;00EB36E4&quot;/&gt;&lt;wsp:rsid wsp:val=&quot;00EB3B59&quot;/&gt;&lt;wsp:rsid wsp:val=&quot;00EB42B7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C93&quot;/&gt;&lt;wsp:rsid wsp:val=&quot;00EB4D13&quot;/&gt;&lt;wsp:rsid wsp:val=&quot;00EB4D28&quot;/&gt;&lt;wsp:rsid wsp:val=&quot;00EB4F41&quot;/&gt;&lt;wsp:rsid wsp:val=&quot;00EB5386&quot;/&gt;&lt;wsp:rsid wsp:val=&quot;00EB53C4&quot;/&gt;&lt;wsp:rsid wsp:val=&quot;00EB540C&quot;/&gt;&lt;wsp:rsid wsp:val=&quot;00EB5536&quot;/&gt;&lt;wsp:rsid wsp:val=&quot;00EB5902&quot;/&gt;&lt;wsp:rsid wsp:val=&quot;00EB5C61&quot;/&gt;&lt;wsp:rsid wsp:val=&quot;00EB5CE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FBA&quot;/&gt;&lt;wsp:rsid wsp:val=&quot;00EB71FF&quot;/&gt;&lt;wsp:rsid wsp:val=&quot;00EB721C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A5F&quot;/&gt;&lt;wsp:rsid wsp:val=&quot;00EC0D73&quot;/&gt;&lt;wsp:rsid wsp:val=&quot;00EC0E0A&quot;/&gt;&lt;wsp:rsid wsp:val=&quot;00EC0FC3&quot;/&gt;&lt;wsp:rsid wsp:val=&quot;00EC11A5&quot;/&gt;&lt;wsp:rsid wsp:val=&quot;00EC16DA&quot;/&gt;&lt;wsp:rsid wsp:val=&quot;00EC1796&quot;/&gt;&lt;wsp:rsid wsp:val=&quot;00EC1AA5&quot;/&gt;&lt;wsp:rsid wsp:val=&quot;00EC1B01&quot;/&gt;&lt;wsp:rsid wsp:val=&quot;00EC1D37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C13&quot;/&gt;&lt;wsp:rsid wsp:val=&quot;00EC2CDA&quot;/&gt;&lt;wsp:rsid wsp:val=&quot;00EC2F72&quot;/&gt;&lt;wsp:rsid wsp:val=&quot;00EC2F77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B06&quot;/&gt;&lt;wsp:rsid wsp:val=&quot;00EC4B34&quot;/&gt;&lt;wsp:rsid wsp:val=&quot;00EC4B69&quot;/&gt;&lt;wsp:rsid wsp:val=&quot;00EC505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69&quot;/&gt;&lt;wsp:rsid wsp:val=&quot;00EC6B80&quot;/&gt;&lt;wsp:rsid wsp:val=&quot;00EC6D6B&quot;/&gt;&lt;wsp:rsid wsp:val=&quot;00EC762F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11E1&quot;/&gt;&lt;wsp:rsid wsp:val=&quot;00ED1305&quot;/&gt;&lt;wsp:rsid wsp:val=&quot;00ED1DA9&quot;/&gt;&lt;wsp:rsid wsp:val=&quot;00ED1DF8&quot;/&gt;&lt;wsp:rsid wsp:val=&quot;00ED214E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A20&quot;/&gt;&lt;wsp:rsid wsp:val=&quot;00ED3A85&quot;/&gt;&lt;wsp:rsid wsp:val=&quot;00ED3EB1&quot;/&gt;&lt;wsp:rsid wsp:val=&quot;00ED4055&quot;/&gt;&lt;wsp:rsid wsp:val=&quot;00ED40A0&quot;/&gt;&lt;wsp:rsid wsp:val=&quot;00ED4439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FA1&quot;/&gt;&lt;wsp:rsid wsp:val=&quot;00ED52A9&quot;/&gt;&lt;wsp:rsid wsp:val=&quot;00ED54F2&quot;/&gt;&lt;wsp:rsid wsp:val=&quot;00ED590E&quot;/&gt;&lt;wsp:rsid wsp:val=&quot;00ED59C0&quot;/&gt;&lt;wsp:rsid wsp:val=&quot;00ED59E7&quot;/&gt;&lt;wsp:rsid wsp:val=&quot;00ED5E8E&quot;/&gt;&lt;wsp:rsid wsp:val=&quot;00ED5FE8&quot;/&gt;&lt;wsp:rsid wsp:val=&quot;00ED63B5&quot;/&gt;&lt;wsp:rsid wsp:val=&quot;00ED64E5&quot;/&gt;&lt;wsp:rsid wsp:val=&quot;00ED6915&quot;/&gt;&lt;wsp:rsid wsp:val=&quot;00ED6C0F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A7D&quot;/&gt;&lt;wsp:rsid wsp:val=&quot;00ED7E91&quot;/&gt;&lt;wsp:rsid wsp:val=&quot;00EE013C&quot;/&gt;&lt;wsp:rsid wsp:val=&quot;00EE02DB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E9&quot;/&gt;&lt;wsp:rsid wsp:val=&quot;00EE0E95&quot;/&gt;&lt;wsp:rsid wsp:val=&quot;00EE11E9&quot;/&gt;&lt;wsp:rsid wsp:val=&quot;00EE14E8&quot;/&gt;&lt;wsp:rsid wsp:val=&quot;00EE1901&quot;/&gt;&lt;wsp:rsid wsp:val=&quot;00EE193B&quot;/&gt;&lt;wsp:rsid wsp:val=&quot;00EE1A15&quot;/&gt;&lt;wsp:rsid wsp:val=&quot;00EE1DB3&quot;/&gt;&lt;wsp:rsid wsp:val=&quot;00EE2377&quot;/&gt;&lt;wsp:rsid wsp:val=&quot;00EE2396&quot;/&gt;&lt;wsp:rsid wsp:val=&quot;00EE270E&quot;/&gt;&lt;wsp:rsid wsp:val=&quot;00EE2A71&quot;/&gt;&lt;wsp:rsid wsp:val=&quot;00EE2C8C&quot;/&gt;&lt;wsp:rsid wsp:val=&quot;00EE2C9C&quot;/&gt;&lt;wsp:rsid wsp:val=&quot;00EE2DAC&quot;/&gt;&lt;wsp:rsid wsp:val=&quot;00EE3019&quot;/&gt;&lt;wsp:rsid wsp:val=&quot;00EE3155&quot;/&gt;&lt;wsp:rsid wsp:val=&quot;00EE34AF&quot;/&gt;&lt;wsp:rsid wsp:val=&quot;00EE399B&quot;/&gt;&lt;wsp:rsid wsp:val=&quot;00EE3B87&quot;/&gt;&lt;wsp:rsid wsp:val=&quot;00EE4015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51F7&quot;/&gt;&lt;wsp:rsid wsp:val=&quot;00EE5C15&quot;/&gt;&lt;wsp:rsid wsp:val=&quot;00EE5C60&quot;/&gt;&lt;wsp:rsid wsp:val=&quot;00EE5CC3&quot;/&gt;&lt;wsp:rsid wsp:val=&quot;00EE5EE2&quot;/&gt;&lt;wsp:rsid wsp:val=&quot;00EE60B3&quot;/&gt;&lt;wsp:rsid wsp:val=&quot;00EE6BBB&quot;/&gt;&lt;wsp:rsid wsp:val=&quot;00EE6CA7&quot;/&gt;&lt;wsp:rsid wsp:val=&quot;00EE6DBF&quot;/&gt;&lt;wsp:rsid wsp:val=&quot;00EE6F7A&quot;/&gt;&lt;wsp:rsid wsp:val=&quot;00EE725E&quot;/&gt;&lt;wsp:rsid wsp:val=&quot;00EE73F0&quot;/&gt;&lt;wsp:rsid wsp:val=&quot;00EE7406&quot;/&gt;&lt;wsp:rsid wsp:val=&quot;00EE785A&quot;/&gt;&lt;wsp:rsid wsp:val=&quot;00EE7A37&quot;/&gt;&lt;wsp:rsid wsp:val=&quot;00EE7CE2&quot;/&gt;&lt;wsp:rsid wsp:val=&quot;00EE7E66&quot;/&gt;&lt;wsp:rsid wsp:val=&quot;00EE7F3E&quot;/&gt;&lt;wsp:rsid wsp:val=&quot;00EF0182&quot;/&gt;&lt;wsp:rsid wsp:val=&quot;00EF03D0&quot;/&gt;&lt;wsp:rsid wsp:val=&quot;00EF04D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24C&quot;/&gt;&lt;wsp:rsid wsp:val=&quot;00EF147C&quot;/&gt;&lt;wsp:rsid wsp:val=&quot;00EF1995&quot;/&gt;&lt;wsp:rsid wsp:val=&quot;00EF1B05&quot;/&gt;&lt;wsp:rsid wsp:val=&quot;00EF22EB&quot;/&gt;&lt;wsp:rsid wsp:val=&quot;00EF2358&quot;/&gt;&lt;wsp:rsid wsp:val=&quot;00EF23AB&quot;/&gt;&lt;wsp:rsid wsp:val=&quot;00EF2979&quot;/&gt;&lt;wsp:rsid wsp:val=&quot;00EF2983&quot;/&gt;&lt;wsp:rsid wsp:val=&quot;00EF2EAB&quot;/&gt;&lt;wsp:rsid wsp:val=&quot;00EF339A&quot;/&gt;&lt;wsp:rsid wsp:val=&quot;00EF344E&quot;/&gt;&lt;wsp:rsid wsp:val=&quot;00EF35C7&quot;/&gt;&lt;wsp:rsid wsp:val=&quot;00EF3C0D&quot;/&gt;&lt;wsp:rsid wsp:val=&quot;00EF3C1E&quot;/&gt;&lt;wsp:rsid wsp:val=&quot;00EF41D7&quot;/&gt;&lt;wsp:rsid wsp:val=&quot;00EF43C0&quot;/&gt;&lt;wsp:rsid wsp:val=&quot;00EF487D&quot;/&gt;&lt;wsp:rsid wsp:val=&quot;00EF49BF&quot;/&gt;&lt;wsp:rsid wsp:val=&quot;00EF49C7&quot;/&gt;&lt;wsp:rsid wsp:val=&quot;00EF49F7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739&quot;/&gt;&lt;wsp:rsid wsp:val=&quot;00EF5B0E&quot;/&gt;&lt;wsp:rsid wsp:val=&quot;00EF5B77&quot;/&gt;&lt;wsp:rsid wsp:val=&quot;00EF5BDF&quot;/&gt;&lt;wsp:rsid wsp:val=&quot;00EF5DCE&quot;/&gt;&lt;wsp:rsid wsp:val=&quot;00EF62D5&quot;/&gt;&lt;wsp:rsid wsp:val=&quot;00EF66CA&quot;/&gt;&lt;wsp:rsid wsp:val=&quot;00EF66F7&quot;/&gt;&lt;wsp:rsid wsp:val=&quot;00EF6757&quot;/&gt;&lt;wsp:rsid wsp:val=&quot;00EF6B08&quot;/&gt;&lt;wsp:rsid wsp:val=&quot;00EF7433&quot;/&gt;&lt;wsp:rsid wsp:val=&quot;00EF7CCB&quot;/&gt;&lt;wsp:rsid wsp:val=&quot;00F00073&quot;/&gt;&lt;wsp:rsid wsp:val=&quot;00F001E0&quot;/&gt;&lt;wsp:rsid wsp:val=&quot;00F00250&quot;/&gt;&lt;wsp:rsid wsp:val=&quot;00F0040E&quot;/&gt;&lt;wsp:rsid wsp:val=&quot;00F00775&quot;/&gt;&lt;wsp:rsid wsp:val=&quot;00F008CE&quot;/&gt;&lt;wsp:rsid wsp:val=&quot;00F00ADA&quot;/&gt;&lt;wsp:rsid wsp:val=&quot;00F00DE6&quot;/&gt;&lt;wsp:rsid wsp:val=&quot;00F00E29&quot;/&gt;&lt;wsp:rsid wsp:val=&quot;00F00EDF&quot;/&gt;&lt;wsp:rsid wsp:val=&quot;00F00EE4&quot;/&gt;&lt;wsp:rsid wsp:val=&quot;00F01171&quot;/&gt;&lt;wsp:rsid wsp:val=&quot;00F013F5&quot;/&gt;&lt;wsp:rsid wsp:val=&quot;00F0183E&quot;/&gt;&lt;wsp:rsid wsp:val=&quot;00F01C5D&quot;/&gt;&lt;wsp:rsid wsp:val=&quot;00F01D80&quot;/&gt;&lt;wsp:rsid wsp:val=&quot;00F01F8F&quot;/&gt;&lt;wsp:rsid wsp:val=&quot;00F02170&quot;/&gt;&lt;wsp:rsid wsp:val=&quot;00F0249E&quot;/&gt;&lt;wsp:rsid wsp:val=&quot;00F026F7&quot;/&gt;&lt;wsp:rsid wsp:val=&quot;00F02A88&quot;/&gt;&lt;wsp:rsid wsp:val=&quot;00F02ABC&quot;/&gt;&lt;wsp:rsid wsp:val=&quot;00F02CE3&quot;/&gt;&lt;wsp:rsid wsp:val=&quot;00F02DAF&quot;/&gt;&lt;wsp:rsid wsp:val=&quot;00F02EBE&quot;/&gt;&lt;wsp:rsid wsp:val=&quot;00F02F9B&quot;/&gt;&lt;wsp:rsid wsp:val=&quot;00F031C4&quot;/&gt;&lt;wsp:rsid wsp:val=&quot;00F032E2&quot;/&gt;&lt;wsp:rsid wsp:val=&quot;00F033C4&quot;/&gt;&lt;wsp:rsid wsp:val=&quot;00F03659&quot;/&gt;&lt;wsp:rsid wsp:val=&quot;00F03807&quot;/&gt;&lt;wsp:rsid wsp:val=&quot;00F039D4&quot;/&gt;&lt;wsp:rsid wsp:val=&quot;00F03BA2&quot;/&gt;&lt;wsp:rsid wsp:val=&quot;00F03C8D&quot;/&gt;&lt;wsp:rsid wsp:val=&quot;00F03CF5&quot;/&gt;&lt;wsp:rsid wsp:val=&quot;00F04056&quot;/&gt;&lt;wsp:rsid wsp:val=&quot;00F04131&quot;/&gt;&lt;wsp:rsid wsp:val=&quot;00F04189&quot;/&gt;&lt;wsp:rsid wsp:val=&quot;00F04361&quot;/&gt;&lt;wsp:rsid wsp:val=&quot;00F043A0&quot;/&gt;&lt;wsp:rsid wsp:val=&quot;00F04531&quot;/&gt;&lt;wsp:rsid wsp:val=&quot;00F04848&quot;/&gt;&lt;wsp:rsid wsp:val=&quot;00F049C5&quot;/&gt;&lt;wsp:rsid wsp:val=&quot;00F04CA5&quot;/&gt;&lt;wsp:rsid wsp:val=&quot;00F04D9D&quot;/&gt;&lt;wsp:rsid wsp:val=&quot;00F04EE6&quot;/&gt;&lt;wsp:rsid wsp:val=&quot;00F0515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E2E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E47&quot;/&gt;&lt;wsp:rsid wsp:val=&quot;00F1208E&quot;/&gt;&lt;wsp:rsid wsp:val=&quot;00F124A7&quot;/&gt;&lt;wsp:rsid wsp:val=&quot;00F1251B&quot;/&gt;&lt;wsp:rsid wsp:val=&quot;00F12A11&quot;/&gt;&lt;wsp:rsid wsp:val=&quot;00F12BEC&quot;/&gt;&lt;wsp:rsid wsp:val=&quot;00F13015&quot;/&gt;&lt;wsp:rsid wsp:val=&quot;00F13275&quot;/&gt;&lt;wsp:rsid wsp:val=&quot;00F13340&quot;/&gt;&lt;wsp:rsid wsp:val=&quot;00F13508&quot;/&gt;&lt;wsp:rsid wsp:val=&quot;00F13719&quot;/&gt;&lt;wsp:rsid wsp:val=&quot;00F1389F&quot;/&gt;&lt;wsp:rsid wsp:val=&quot;00F1393E&quot;/&gt;&lt;wsp:rsid wsp:val=&quot;00F13B46&quot;/&gt;&lt;wsp:rsid wsp:val=&quot;00F13E83&quot;/&gt;&lt;wsp:rsid wsp:val=&quot;00F13FA3&quot;/&gt;&lt;wsp:rsid wsp:val=&quot;00F142BB&quot;/&gt;&lt;wsp:rsid wsp:val=&quot;00F143EF&quot;/&gt;&lt;wsp:rsid wsp:val=&quot;00F14596&quot;/&gt;&lt;wsp:rsid wsp:val=&quot;00F1482A&quot;/&gt;&lt;wsp:rsid wsp:val=&quot;00F148DC&quot;/&gt;&lt;wsp:rsid wsp:val=&quot;00F14920&quot;/&gt;&lt;wsp:rsid wsp:val=&quot;00F14965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6EE&quot;/&gt;&lt;wsp:rsid wsp:val=&quot;00F16C22&quot;/&gt;&lt;wsp:rsid wsp:val=&quot;00F16CF5&quot;/&gt;&lt;wsp:rsid wsp:val=&quot;00F16EBE&quot;/&gt;&lt;wsp:rsid wsp:val=&quot;00F16FD7&quot;/&gt;&lt;wsp:rsid wsp:val=&quot;00F17231&quot;/&gt;&lt;wsp:rsid wsp:val=&quot;00F172B0&quot;/&gt;&lt;wsp:rsid wsp:val=&quot;00F174A3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11A8&quot;/&gt;&lt;wsp:rsid wsp:val=&quot;00F21326&quot;/&gt;&lt;wsp:rsid wsp:val=&quot;00F21819&quot;/&gt;&lt;wsp:rsid wsp:val=&quot;00F218B1&quot;/&gt;&lt;wsp:rsid wsp:val=&quot;00F21BE3&quot;/&gt;&lt;wsp:rsid wsp:val=&quot;00F21D50&quot;/&gt;&lt;wsp:rsid wsp:val=&quot;00F21EF1&quot;/&gt;&lt;wsp:rsid wsp:val=&quot;00F21FB3&quot;/&gt;&lt;wsp:rsid wsp:val=&quot;00F221A4&quot;/&gt;&lt;wsp:rsid wsp:val=&quot;00F22455&quot;/&gt;&lt;wsp:rsid wsp:val=&quot;00F224BC&quot;/&gt;&lt;wsp:rsid wsp:val=&quot;00F2251E&quot;/&gt;&lt;wsp:rsid wsp:val=&quot;00F2288C&quot;/&gt;&lt;wsp:rsid wsp:val=&quot;00F22E07&quot;/&gt;&lt;wsp:rsid wsp:val=&quot;00F230B8&quot;/&gt;&lt;wsp:rsid wsp:val=&quot;00F23323&quot;/&gt;&lt;wsp:rsid wsp:val=&quot;00F236EA&quot;/&gt;&lt;wsp:rsid wsp:val=&quot;00F23753&quot;/&gt;&lt;wsp:rsid wsp:val=&quot;00F23C30&quot;/&gt;&lt;wsp:rsid wsp:val=&quot;00F23CC6&quot;/&gt;&lt;wsp:rsid wsp:val=&quot;00F23DFD&quot;/&gt;&lt;wsp:rsid wsp:val=&quot;00F23F37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55B7&quot;/&gt;&lt;wsp:rsid wsp:val=&quot;00F25942&quot;/&gt;&lt;wsp:rsid wsp:val=&quot;00F259A5&quot;/&gt;&lt;wsp:rsid wsp:val=&quot;00F259BD&quot;/&gt;&lt;wsp:rsid wsp:val=&quot;00F25AA6&quot;/&gt;&lt;wsp:rsid wsp:val=&quot;00F25C03&quot;/&gt;&lt;wsp:rsid wsp:val=&quot;00F25DAA&quot;/&gt;&lt;wsp:rsid wsp:val=&quot;00F25E91&quot;/&gt;&lt;wsp:rsid wsp:val=&quot;00F26017&quot;/&gt;&lt;wsp:rsid wsp:val=&quot;00F262CC&quot;/&gt;&lt;wsp:rsid wsp:val=&quot;00F26739&quot;/&gt;&lt;wsp:rsid wsp:val=&quot;00F267DE&quot;/&gt;&lt;wsp:rsid wsp:val=&quot;00F268B3&quot;/&gt;&lt;wsp:rsid wsp:val=&quot;00F26BCB&quot;/&gt;&lt;wsp:rsid wsp:val=&quot;00F26C62&quot;/&gt;&lt;wsp:rsid wsp:val=&quot;00F26E20&quot;/&gt;&lt;wsp:rsid wsp:val=&quot;00F26E5F&quot;/&gt;&lt;wsp:rsid wsp:val=&quot;00F270FD&quot;/&gt;&lt;wsp:rsid wsp:val=&quot;00F27109&quot;/&gt;&lt;wsp:rsid wsp:val=&quot;00F27114&quot;/&gt;&lt;wsp:rsid wsp:val=&quot;00F27594&quot;/&gt;&lt;wsp:rsid wsp:val=&quot;00F27874&quot;/&gt;&lt;wsp:rsid wsp:val=&quot;00F278A9&quot;/&gt;&lt;wsp:rsid wsp:val=&quot;00F27B05&quot;/&gt;&lt;wsp:rsid wsp:val=&quot;00F27BA7&quot;/&gt;&lt;wsp:rsid wsp:val=&quot;00F30263&quot;/&gt;&lt;wsp:rsid wsp:val=&quot;00F3051B&quot;/&gt;&lt;wsp:rsid wsp:val=&quot;00F306E4&quot;/&gt;&lt;wsp:rsid wsp:val=&quot;00F3076B&quot;/&gt;&lt;wsp:rsid wsp:val=&quot;00F30B6F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646&quot;/&gt;&lt;wsp:rsid wsp:val=&quot;00F32653&quot;/&gt;&lt;wsp:rsid wsp:val=&quot;00F32957&quot;/&gt;&lt;wsp:rsid wsp:val=&quot;00F32B63&quot;/&gt;&lt;wsp:rsid wsp:val=&quot;00F32E22&quot;/&gt;&lt;wsp:rsid wsp:val=&quot;00F32E31&quot;/&gt;&lt;wsp:rsid wsp:val=&quot;00F32F80&quot;/&gt;&lt;wsp:rsid wsp:val=&quot;00F32FB2&quot;/&gt;&lt;wsp:rsid wsp:val=&quot;00F333A5&quot;/&gt;&lt;wsp:rsid wsp:val=&quot;00F33527&quot;/&gt;&lt;wsp:rsid wsp:val=&quot;00F33C00&quot;/&gt;&lt;wsp:rsid wsp:val=&quot;00F33E28&quot;/&gt;&lt;wsp:rsid wsp:val=&quot;00F3415C&quot;/&gt;&lt;wsp:rsid wsp:val=&quot;00F34247&quot;/&gt;&lt;wsp:rsid wsp:val=&quot;00F34673&quot;/&gt;&lt;wsp:rsid wsp:val=&quot;00F34C24&quot;/&gt;&lt;wsp:rsid wsp:val=&quot;00F350E3&quot;/&gt;&lt;wsp:rsid wsp:val=&quot;00F35392&quot;/&gt;&lt;wsp:rsid wsp:val=&quot;00F35549&quot;/&gt;&lt;wsp:rsid wsp:val=&quot;00F3559A&quot;/&gt;&lt;wsp:rsid wsp:val=&quot;00F356AB&quot;/&gt;&lt;wsp:rsid wsp:val=&quot;00F3579B&quot;/&gt;&lt;wsp:rsid wsp:val=&quot;00F35911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C9&quot;/&gt;&lt;wsp:rsid wsp:val=&quot;00F40FAA&quot;/&gt;&lt;wsp:rsid wsp:val=&quot;00F4116D&quot;/&gt;&lt;wsp:rsid wsp:val=&quot;00F411B2&quot;/&gt;&lt;wsp:rsid wsp:val=&quot;00F41258&quot;/&gt;&lt;wsp:rsid wsp:val=&quot;00F41C35&quot;/&gt;&lt;wsp:rsid wsp:val=&quot;00F41DA4&quot;/&gt;&lt;wsp:rsid wsp:val=&quot;00F41DF1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99&quot;/&gt;&lt;wsp:rsid wsp:val=&quot;00F4321F&quot;/&gt;&lt;wsp:rsid wsp:val=&quot;00F4329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FD2&quot;/&gt;&lt;wsp:rsid wsp:val=&quot;00F4454E&quot;/&gt;&lt;wsp:rsid wsp:val=&quot;00F4459C&quot;/&gt;&lt;wsp:rsid wsp:val=&quot;00F44ABC&quot;/&gt;&lt;wsp:rsid wsp:val=&quot;00F44E82&quot;/&gt;&lt;wsp:rsid wsp:val=&quot;00F45070&quot;/&gt;&lt;wsp:rsid wsp:val=&quot;00F4515B&quot;/&gt;&lt;wsp:rsid wsp:val=&quot;00F451C6&quot;/&gt;&lt;wsp:rsid wsp:val=&quot;00F45309&quot;/&gt;&lt;wsp:rsid wsp:val=&quot;00F456DE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61D8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2B0&quot;/&gt;&lt;wsp:rsid wsp:val=&quot;00F5067F&quot;/&gt;&lt;wsp:rsid wsp:val=&quot;00F509A0&quot;/&gt;&lt;wsp:rsid wsp:val=&quot;00F50BEF&quot;/&gt;&lt;wsp:rsid wsp:val=&quot;00F50D1C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F92&quot;/&gt;&lt;wsp:rsid wsp:val=&quot;00F523BF&quot;/&gt;&lt;wsp:rsid wsp:val=&quot;00F527EF&quot;/&gt;&lt;wsp:rsid wsp:val=&quot;00F52AC5&quot;/&gt;&lt;wsp:rsid wsp:val=&quot;00F52D83&quot;/&gt;&lt;wsp:rsid wsp:val=&quot;00F52F97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533B&quot;/&gt;&lt;wsp:rsid wsp:val=&quot;00F557F6&quot;/&gt;&lt;wsp:rsid wsp:val=&quot;00F55B77&quot;/&gt;&lt;wsp:rsid wsp:val=&quot;00F56001&quot;/&gt;&lt;wsp:rsid wsp:val=&quot;00F56079&quot;/&gt;&lt;wsp:rsid wsp:val=&quot;00F561E1&quot;/&gt;&lt;wsp:rsid wsp:val=&quot;00F56245&quot;/&gt;&lt;wsp:rsid wsp:val=&quot;00F5648C&quot;/&gt;&lt;wsp:rsid wsp:val=&quot;00F56D75&quot;/&gt;&lt;wsp:rsid wsp:val=&quot;00F570C6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D55&quot;/&gt;&lt;wsp:rsid wsp:val=&quot;00F57F08&quot;/&gt;&lt;wsp:rsid wsp:val=&quot;00F6012D&quot;/&gt;&lt;wsp:rsid wsp:val=&quot;00F6042D&quot;/&gt;&lt;wsp:rsid wsp:val=&quot;00F60536&quot;/&gt;&lt;wsp:rsid wsp:val=&quot;00F6055C&quot;/&gt;&lt;wsp:rsid wsp:val=&quot;00F60603&quot;/&gt;&lt;wsp:rsid wsp:val=&quot;00F6075C&quot;/&gt;&lt;wsp:rsid wsp:val=&quot;00F60894&quot;/&gt;&lt;wsp:rsid wsp:val=&quot;00F60AB1&quot;/&gt;&lt;wsp:rsid wsp:val=&quot;00F61488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316&quot;/&gt;&lt;wsp:rsid wsp:val=&quot;00F627B3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40C&quot;/&gt;&lt;wsp:rsid wsp:val=&quot;00F646D9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61CB&quot;/&gt;&lt;wsp:rsid wsp:val=&quot;00F66201&quot;/&gt;&lt;wsp:rsid wsp:val=&quot;00F66495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984&quot;/&gt;&lt;wsp:rsid wsp:val=&quot;00F67AB2&quot;/&gt;&lt;wsp:rsid wsp:val=&quot;00F67B99&quot;/&gt;&lt;wsp:rsid wsp:val=&quot;00F67C20&quot;/&gt;&lt;wsp:rsid wsp:val=&quot;00F7029C&quot;/&gt;&lt;wsp:rsid wsp:val=&quot;00F70462&quot;/&gt;&lt;wsp:rsid wsp:val=&quot;00F70607&quot;/&gt;&lt;wsp:rsid wsp:val=&quot;00F70A70&quot;/&gt;&lt;wsp:rsid wsp:val=&quot;00F70B6E&quot;/&gt;&lt;wsp:rsid wsp:val=&quot;00F7109D&quot;/&gt;&lt;wsp:rsid wsp:val=&quot;00F714B5&quot;/&gt;&lt;wsp:rsid wsp:val=&quot;00F71F4D&quot;/&gt;&lt;wsp:rsid wsp:val=&quot;00F71FAB&quot;/&gt;&lt;wsp:rsid wsp:val=&quot;00F72102&quot;/&gt;&lt;wsp:rsid wsp:val=&quot;00F72107&quot;/&gt;&lt;wsp:rsid wsp:val=&quot;00F721BE&quot;/&gt;&lt;wsp:rsid wsp:val=&quot;00F722A6&quot;/&gt;&lt;wsp:rsid wsp:val=&quot;00F72625&quot;/&gt;&lt;wsp:rsid wsp:val=&quot;00F72693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1B4&quot;/&gt;&lt;wsp:rsid wsp:val=&quot;00F74211&quot;/&gt;&lt;wsp:rsid wsp:val=&quot;00F745BD&quot;/&gt;&lt;wsp:rsid wsp:val=&quot;00F74AD8&quot;/&gt;&lt;wsp:rsid wsp:val=&quot;00F74D14&quot;/&gt;&lt;wsp:rsid wsp:val=&quot;00F74F7E&quot;/&gt;&lt;wsp:rsid wsp:val=&quot;00F75283&quot;/&gt;&lt;wsp:rsid wsp:val=&quot;00F75467&quot;/&gt;&lt;wsp:rsid wsp:val=&quot;00F75577&quot;/&gt;&lt;wsp:rsid wsp:val=&quot;00F75594&quot;/&gt;&lt;wsp:rsid wsp:val=&quot;00F75B94&quot;/&gt;&lt;wsp:rsid wsp:val=&quot;00F75C2E&quot;/&gt;&lt;wsp:rsid wsp:val=&quot;00F75CA3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F2A&quot;/&gt;&lt;wsp:rsid wsp:val=&quot;00F76F4E&quot;/&gt;&lt;wsp:rsid wsp:val=&quot;00F7743B&quot;/&gt;&lt;wsp:rsid wsp:val=&quot;00F77C8B&quot;/&gt;&lt;wsp:rsid wsp:val=&quot;00F77C93&quot;/&gt;&lt;wsp:rsid wsp:val=&quot;00F77CC1&quot;/&gt;&lt;wsp:rsid wsp:val=&quot;00F80463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AB&quot;/&gt;&lt;wsp:rsid wsp:val=&quot;00F81908&quot;/&gt;&lt;wsp:rsid wsp:val=&quot;00F81B01&quot;/&gt;&lt;wsp:rsid wsp:val=&quot;00F81B29&quot;/&gt;&lt;wsp:rsid wsp:val=&quot;00F81B52&quot;/&gt;&lt;wsp:rsid wsp:val=&quot;00F821A3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542&quot;/&gt;&lt;wsp:rsid wsp:val=&quot;00F845A6&quot;/&gt;&lt;wsp:rsid wsp:val=&quot;00F846E6&quot;/&gt;&lt;wsp:rsid wsp:val=&quot;00F84B2B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494&quot;/&gt;&lt;wsp:rsid wsp:val=&quot;00F869E6&quot;/&gt;&lt;wsp:rsid wsp:val=&quot;00F86A1A&quot;/&gt;&lt;wsp:rsid wsp:val=&quot;00F86B45&quot;/&gt;&lt;wsp:rsid wsp:val=&quot;00F8710D&quot;/&gt;&lt;wsp:rsid wsp:val=&quot;00F872BE&quot;/&gt;&lt;wsp:rsid wsp:val=&quot;00F877BE&quot;/&gt;&lt;wsp:rsid wsp:val=&quot;00F87877&quot;/&gt;&lt;wsp:rsid wsp:val=&quot;00F8792B&quot;/&gt;&lt;wsp:rsid wsp:val=&quot;00F87DFC&quot;/&gt;&lt;wsp:rsid wsp:val=&quot;00F87FD4&quot;/&gt;&lt;wsp:rsid wsp:val=&quot;00F9036E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E6&quot;/&gt;&lt;wsp:rsid wsp:val=&quot;00F92F03&quot;/&gt;&lt;wsp:rsid wsp:val=&quot;00F93447&quot;/&gt;&lt;wsp:rsid wsp:val=&quot;00F93563&quot;/&gt;&lt;wsp:rsid wsp:val=&quot;00F9390A&quot;/&gt;&lt;wsp:rsid wsp:val=&quot;00F93D65&quot;/&gt;&lt;wsp:rsid wsp:val=&quot;00F93E2D&quot;/&gt;&lt;wsp:rsid wsp:val=&quot;00F9418F&quot;/&gt;&lt;wsp:rsid wsp:val=&quot;00F943FC&quot;/&gt;&lt;wsp:rsid wsp:val=&quot;00F9457C&quot;/&gt;&lt;wsp:rsid wsp:val=&quot;00F9499A&quot;/&gt;&lt;wsp:rsid wsp:val=&quot;00F94BEB&quot;/&gt;&lt;wsp:rsid wsp:val=&quot;00F94C64&quot;/&gt;&lt;wsp:rsid wsp:val=&quot;00F94D0B&quot;/&gt;&lt;wsp:rsid wsp:val=&quot;00F954F2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9F8&quot;/&gt;&lt;wsp:rsid wsp:val=&quot;00F96CF3&quot;/&gt;&lt;wsp:rsid wsp:val=&quot;00F96DCC&quot;/&gt;&lt;wsp:rsid wsp:val=&quot;00F96EE1&quot;/&gt;&lt;wsp:rsid wsp:val=&quot;00F96F4C&quot;/&gt;&lt;wsp:rsid wsp:val=&quot;00F977EF&quot;/&gt;&lt;wsp:rsid wsp:val=&quot;00F978A8&quot;/&gt;&lt;wsp:rsid wsp:val=&quot;00F97A71&quot;/&gt;&lt;wsp:rsid wsp:val=&quot;00F97AC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912&quot;/&gt;&lt;wsp:rsid wsp:val=&quot;00FA0B4C&quot;/&gt;&lt;wsp:rsid wsp:val=&quot;00FA0F6A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765&quot;/&gt;&lt;wsp:rsid wsp:val=&quot;00FA2823&quot;/&gt;&lt;wsp:rsid wsp:val=&quot;00FA2905&quot;/&gt;&lt;wsp:rsid wsp:val=&quot;00FA2A07&quot;/&gt;&lt;wsp:rsid wsp:val=&quot;00FA2B43&quot;/&gt;&lt;wsp:rsid wsp:val=&quot;00FA2DDD&quot;/&gt;&lt;wsp:rsid wsp:val=&quot;00FA2F38&quot;/&gt;&lt;wsp:rsid wsp:val=&quot;00FA31BE&quot;/&gt;&lt;wsp:rsid wsp:val=&quot;00FA32C8&quot;/&gt;&lt;wsp:rsid wsp:val=&quot;00FA3BC8&quot;/&gt;&lt;wsp:rsid wsp:val=&quot;00FA3E59&quot;/&gt;&lt;wsp:rsid wsp:val=&quot;00FA3E88&quot;/&gt;&lt;wsp:rsid wsp:val=&quot;00FA3F1B&quot;/&gt;&lt;wsp:rsid wsp:val=&quot;00FA4005&quot;/&gt;&lt;wsp:rsid wsp:val=&quot;00FA42BD&quot;/&gt;&lt;wsp:rsid wsp:val=&quot;00FA470A&quot;/&gt;&lt;wsp:rsid wsp:val=&quot;00FA4AEC&quot;/&gt;&lt;wsp:rsid wsp:val=&quot;00FA4E66&quot;/&gt;&lt;wsp:rsid wsp:val=&quot;00FA5184&quot;/&gt;&lt;wsp:rsid wsp:val=&quot;00FA5691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C1&quot;/&gt;&lt;wsp:rsid wsp:val=&quot;00FA7BCC&quot;/&gt;&lt;wsp:rsid wsp:val=&quot;00FA7BEB&quot;/&gt;&lt;wsp:rsid wsp:val=&quot;00FB0117&quot;/&gt;&lt;wsp:rsid wsp:val=&quot;00FB02DF&quot;/&gt;&lt;wsp:rsid wsp:val=&quot;00FB0337&quot;/&gt;&lt;wsp:rsid wsp:val=&quot;00FB05C2&quot;/&gt;&lt;wsp:rsid wsp:val=&quot;00FB0D9F&quot;/&gt;&lt;wsp:rsid wsp:val=&quot;00FB0EE5&quot;/&gt;&lt;wsp:rsid wsp:val=&quot;00FB1111&quot;/&gt;&lt;wsp:rsid wsp:val=&quot;00FB1140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F13&quot;/&gt;&lt;wsp:rsid wsp:val=&quot;00FB206F&quot;/&gt;&lt;wsp:rsid wsp:val=&quot;00FB21A0&quot;/&gt;&lt;wsp:rsid wsp:val=&quot;00FB2DB4&quot;/&gt;&lt;wsp:rsid wsp:val=&quot;00FB3467&quot;/&gt;&lt;wsp:rsid wsp:val=&quot;00FB35D5&quot;/&gt;&lt;wsp:rsid wsp:val=&quot;00FB3A8E&quot;/&gt;&lt;wsp:rsid wsp:val=&quot;00FB3F7C&quot;/&gt;&lt;wsp:rsid wsp:val=&quot;00FB40AF&quot;/&gt;&lt;wsp:rsid wsp:val=&quot;00FB41AF&quot;/&gt;&lt;wsp:rsid wsp:val=&quot;00FB41B4&quot;/&gt;&lt;wsp:rsid wsp:val=&quot;00FB42FA&quot;/&gt;&lt;wsp:rsid wsp:val=&quot;00FB431E&quot;/&gt;&lt;wsp:rsid wsp:val=&quot;00FB46D6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42C&quot;/&gt;&lt;wsp:rsid wsp:val=&quot;00FB65A1&quot;/&gt;&lt;wsp:rsid wsp:val=&quot;00FB6B92&quot;/&gt;&lt;wsp:rsid wsp:val=&quot;00FB6D21&quot;/&gt;&lt;wsp:rsid wsp:val=&quot;00FB7045&quot;/&gt;&lt;wsp:rsid wsp:val=&quot;00FB753A&quot;/&gt;&lt;wsp:rsid wsp:val=&quot;00FB7D5D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E86&quot;/&gt;&lt;wsp:rsid wsp:val=&quot;00FC0F65&quot;/&gt;&lt;wsp:rsid wsp:val=&quot;00FC13C5&quot;/&gt;&lt;wsp:rsid wsp:val=&quot;00FC152E&quot;/&gt;&lt;wsp:rsid wsp:val=&quot;00FC1ABA&quot;/&gt;&lt;wsp:rsid wsp:val=&quot;00FC1BA7&quot;/&gt;&lt;wsp:rsid wsp:val=&quot;00FC226F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B7&quot;/&gt;&lt;wsp:rsid wsp:val=&quot;00FC3461&quot;/&gt;&lt;wsp:rsid wsp:val=&quot;00FC3972&quot;/&gt;&lt;wsp:rsid wsp:val=&quot;00FC3D5C&quot;/&gt;&lt;wsp:rsid wsp:val=&quot;00FC3FC9&quot;/&gt;&lt;wsp:rsid wsp:val=&quot;00FC42AF&quot;/&gt;&lt;wsp:rsid wsp:val=&quot;00FC4578&quot;/&gt;&lt;wsp:rsid wsp:val=&quot;00FC4BFD&quot;/&gt;&lt;wsp:rsid wsp:val=&quot;00FC4CDA&quot;/&gt;&lt;wsp:rsid wsp:val=&quot;00FC4F08&quot;/&gt;&lt;wsp:rsid wsp:val=&quot;00FC4F3A&quot;/&gt;&lt;wsp:rsid wsp:val=&quot;00FC50F4&quot;/&gt;&lt;wsp:rsid wsp:val=&quot;00FC5178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D0293&quot;/&gt;&lt;wsp:rsid wsp:val=&quot;00FD0345&quot;/&gt;&lt;wsp:rsid wsp:val=&quot;00FD04F0&quot;/&gt;&lt;wsp:rsid wsp:val=&quot;00FD054F&quot;/&gt;&lt;wsp:rsid wsp:val=&quot;00FD0799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D41&quot;/&gt;&lt;wsp:rsid wsp:val=&quot;00FD1F96&quot;/&gt;&lt;wsp:rsid wsp:val=&quot;00FD23E8&quot;/&gt;&lt;wsp:rsid wsp:val=&quot;00FD2A90&quot;/&gt;&lt;wsp:rsid wsp:val=&quot;00FD2B79&quot;/&gt;&lt;wsp:rsid wsp:val=&quot;00FD2BD5&quot;/&gt;&lt;wsp:rsid wsp:val=&quot;00FD3077&quot;/&gt;&lt;wsp:rsid wsp:val=&quot;00FD3093&quot;/&gt;&lt;wsp:rsid wsp:val=&quot;00FD33AC&quot;/&gt;&lt;wsp:rsid wsp:val=&quot;00FD3565&quot;/&gt;&lt;wsp:rsid wsp:val=&quot;00FD3623&quot;/&gt;&lt;wsp:rsid wsp:val=&quot;00FD3643&quot;/&gt;&lt;wsp:rsid wsp:val=&quot;00FD3C89&quot;/&gt;&lt;wsp:rsid wsp:val=&quot;00FD3E31&quot;/&gt;&lt;wsp:rsid wsp:val=&quot;00FD405B&quot;/&gt;&lt;wsp:rsid wsp:val=&quot;00FD425D&quot;/&gt;&lt;wsp:rsid wsp:val=&quot;00FD474F&quot;/&gt;&lt;wsp:rsid wsp:val=&quot;00FD47C0&quot;/&gt;&lt;wsp:rsid wsp:val=&quot;00FD4969&quot;/&gt;&lt;wsp:rsid wsp:val=&quot;00FD4A15&quot;/&gt;&lt;wsp:rsid wsp:val=&quot;00FD4B8D&quot;/&gt;&lt;wsp:rsid wsp:val=&quot;00FD4D70&quot;/&gt;&lt;wsp:rsid wsp:val=&quot;00FD4E14&quot;/&gt;&lt;wsp:rsid wsp:val=&quot;00FD4EF0&quot;/&gt;&lt;wsp:rsid wsp:val=&quot;00FD4F8A&quot;/&gt;&lt;wsp:rsid wsp:val=&quot;00FD583C&quot;/&gt;&lt;wsp:rsid wsp:val=&quot;00FD58AF&quot;/&gt;&lt;wsp:rsid wsp:val=&quot;00FD5B9B&quot;/&gt;&lt;wsp:rsid wsp:val=&quot;00FD5F9F&quot;/&gt;&lt;wsp:rsid wsp:val=&quot;00FD6377&quot;/&gt;&lt;wsp:rsid wsp:val=&quot;00FD65A6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125&quot;/&gt;&lt;wsp:rsid wsp:val=&quot;00FE0283&quot;/&gt;&lt;wsp:rsid wsp:val=&quot;00FE03BA&quot;/&gt;&lt;wsp:rsid wsp:val=&quot;00FE052B&quot;/&gt;&lt;wsp:rsid wsp:val=&quot;00FE0B10&quot;/&gt;&lt;wsp:rsid wsp:val=&quot;00FE1501&quot;/&gt;&lt;wsp:rsid wsp:val=&quot;00FE1AB9&quot;/&gt;&lt;wsp:rsid wsp:val=&quot;00FE1C6C&quot;/&gt;&lt;wsp:rsid wsp:val=&quot;00FE2507&quot;/&gt;&lt;wsp:rsid wsp:val=&quot;00FE26BF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D08&quot;/&gt;&lt;wsp:rsid wsp:val=&quot;00FE310F&quot;/&gt;&lt;wsp:rsid wsp:val=&quot;00FE3424&quot;/&gt;&lt;wsp:rsid wsp:val=&quot;00FE35D5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2DB&quot;/&gt;&lt;wsp:rsid wsp:val=&quot;00FE5756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FB&quot;/&gt;&lt;wsp:rsid wsp:val=&quot;00FE6238&quot;/&gt;&lt;wsp:rsid wsp:val=&quot;00FE6285&quot;/&gt;&lt;wsp:rsid wsp:val=&quot;00FE6583&quot;/&gt;&lt;wsp:rsid wsp:val=&quot;00FE690F&quot;/&gt;&lt;wsp:rsid wsp:val=&quot;00FE6A0A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F6&quot;/&gt;&lt;wsp:rsid wsp:val=&quot;00FE7C3E&quot;/&gt;&lt;wsp:rsid wsp:val=&quot;00FE7D10&quot;/&gt;&lt;wsp:rsid wsp:val=&quot;00FE7E37&quot;/&gt;&lt;wsp:rsid wsp:val=&quot;00FE7E96&quot;/&gt;&lt;wsp:rsid wsp:val=&quot;00FE7F23&quot;/&gt;&lt;wsp:rsid wsp:val=&quot;00FE7F9F&quot;/&gt;&lt;wsp:rsid wsp:val=&quot;00FE7FC3&quot;/&gt;&lt;wsp:rsid wsp:val=&quot;00FF05AF&quot;/&gt;&lt;wsp:rsid wsp:val=&quot;00FF0610&quot;/&gt;&lt;wsp:rsid wsp:val=&quot;00FF06F4&quot;/&gt;&lt;wsp:rsid wsp:val=&quot;00FF08CF&quot;/&gt;&lt;wsp:rsid wsp:val=&quot;00FF093F&quot;/&gt;&lt;wsp:rsid wsp:val=&quot;00FF0BA3&quot;/&gt;&lt;wsp:rsid wsp:val=&quot;00FF0CD1&quot;/&gt;&lt;wsp:rsid wsp:val=&quot;00FF0E20&quot;/&gt;&lt;wsp:rsid wsp:val=&quot;00FF0E3A&quot;/&gt;&lt;wsp:rsid wsp:val=&quot;00FF0FB2&quot;/&gt;&lt;wsp:rsid wsp:val=&quot;00FF1440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205C&quot;/&gt;&lt;wsp:rsid wsp:val=&quot;00FF2150&quot;/&gt;&lt;wsp:rsid wsp:val=&quot;00FF2451&quot;/&gt;&lt;wsp:rsid wsp:val=&quot;00FF26F5&quot;/&gt;&lt;wsp:rsid wsp:val=&quot;00FF2796&quot;/&gt;&lt;wsp:rsid wsp:val=&quot;00FF326A&quot;/&gt;&lt;wsp:rsid wsp:val=&quot;00FF3453&quot;/&gt;&lt;wsp:rsid wsp:val=&quot;00FF3895&quot;/&gt;&lt;wsp:rsid wsp:val=&quot;00FF38C7&quot;/&gt;&lt;wsp:rsid wsp:val=&quot;00FF3B5F&quot;/&gt;&lt;wsp:rsid wsp:val=&quot;00FF407F&quot;/&gt;&lt;wsp:rsid wsp:val=&quot;00FF4256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5B8&quot;/&gt;&lt;wsp:rsid wsp:val=&quot;00FF663A&quot;/&gt;&lt;wsp:rsid wsp:val=&quot;00FF687B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B7&quot;/&gt;&lt;wsp:rsid wsp:val=&quot;00FF779F&quot;/&gt;&lt;wsp:rsid wsp:val=&quot;00FF79F2&quot;/&gt;&lt;wsp:rsid wsp:val=&quot;00FF7B49&quot;/&gt;&lt;wsp:rsid wsp:val=&quot;00FF7C7A&quot;/&gt;&lt;/wsp:rsids&gt;&lt;/w:docPr&gt;&lt;w:body&gt;&lt;wx:sect&gt;&lt;w:p wsp:rsidR=&quot;00000000&quot; wsp:rsidRDefault=&quot;00A71027&quot; wsp:rsidP=&quot;00A71027&quot;&gt;&lt;m:oMathPara&gt;&lt;m:oMath&gt;&lt;m:sSup&gt;&lt;m:sSupPr&gt;&lt;m:ctrlPr&gt;&lt;w:rPr&gt;&lt;w:rFonts w:ascii=&quot;Cambria Math&quot; w:h-ansi=&quot;Cambria Math&quot;/&gt;&lt;wx:font wx:val=&quot;Cambria Math&quot;/&gt;&lt;w:i/&gt;&lt;w:lang w:fareast=&quot;KO&quot;/&gt;&lt;/w:rPr&gt;&lt;/m:ctrlPr&gt;&lt;/m:sSupPr&gt;&lt;m:e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val=&quot;EN-US&quot; w:fareast=&quot;KO&quot;/&gt;&lt;/w:rPr&gt;&lt;/m:ctrlPr&gt;&lt;/m:sSubPr&gt;&lt;m:e&gt;&lt;m:r&gt;&lt;w:rPr&gt;&lt;w:rFonts w:ascii=&quot;Cambria Math&quot; w:h-ansi=&quot;Cambria Math&quot;/&gt;&lt;wx:font wx:val=&quot;Cambria Math&quot;/&gt;&lt;w:i/&gt;&lt;w:lang w:fareast=&quot;KO&quot;/&gt;&lt;/w:rPr&gt;&lt;m:t&gt;c&lt;/m:t&gt;&lt;/m:r&gt;&lt;/m:e&gt;&lt;m:sub&gt;&lt;m:r&gt;&lt;w:rPr&gt;&lt;w:rFonts w:ascii=&quot;Cambria Math&quot; w:h-ansi=&quot;Cambria Math&quot;/&gt;&lt;wx:font wx:val=&quot;Cambria Math&quot;/&gt;&lt;w:i/&gt;&lt;w:lang w:fareast=&quot;KO&quot;/&gt;&lt;/w:rPr&gt;&lt;m:t&gt;init&lt;/m:t&gt;&lt;/m:r&gt;&lt;/m:sub&gt;&lt;/m:sSub&gt;&lt;m:r&gt;&lt;w:rPr&gt;&lt;w:rFonts w:ascii=&quot;Cambria Math&quot; w:h-ansi=&quot;Cambria Math&quot;/&gt;&lt;wx:font wx:val=&quot;Cambria Math&quot;/&gt;&lt;w:i/&gt;&lt;w:lang w:fareast=&quot;KO&quot;/&gt;&lt;/w:rPr&gt;&lt;m:t&gt;=2&lt;/m:t&gt;&lt;/m:r&gt;&lt;/m:e&gt;&lt;m:sup&gt;&lt;m:r&gt;&lt;w:rPr&gt;&lt;w:rFonts w:ascii=&quot;Cambria Math&quot; w:h-ansi=&quot;Cambria Math&quot;/&gt;&lt;wx:font wx:val=&quot;Cambria Math&quot;/&gt;&lt;w:i/&gt;&lt;w:lang w:fareast=&quot;KO&quot;/&gt;&lt;/w:rPr&gt;&lt;m:t&gt;10&lt;/m:t&gt;&lt;/m:r&gt;&lt;/m:sup&gt;&lt;/m:sSup&gt;&lt;m:r&gt;&lt;w:rPr&gt;&lt;w:rFonts w:ascii=&quot;Cambria Math&quot; w:h-ansi=&quot;Cambria Math&quot;/&gt;&lt;wx:font wx:val=&quot;Cambria Math&quot;/&gt;&lt;w:i/&gt;&lt;w:lang w:fareast=&quot;KO&quot;/&gt;&lt;/w:rPr&gt;&lt;m:t&gt;â‹…(&lt;/m:t&gt;&lt;/m:r&gt;&lt;m:sSub&gt;&lt;m:sSubPr&gt;&lt;m:ctrlPr&gt;&lt;w:rPr&gt;&lt;w:rFonts w:ascii=&quot;Cambria Math&quot; w:h-ansi=&quot;Cambria Math&quot;/&gt;&lt;wx:font wx:val=&quot;Cambria Math&quot;/&gt;&lt;w:i/&gt;&lt;w:lang w:fareast=&quot;KO&quot;/&gt;&lt;/w:rPr&gt;&lt;/m:ctrlPr&gt;&lt;/m:sSubPr&gt;&lt;m:e&gt;&lt;m:r&gt;&lt;w:rPr&gt;&lt;w:rFonts w:ascii=&quot;Cambria Math&quot; w:h-ansi=&quot;Cambria Math&quot;/&gt;&lt;wx:font wx:val=&quot;Cambria Math&quot;/&gt;&lt;w:i/&gt;&lt;w:lang w:fareast=&quot;KO&quot;/&gt;&lt;/w:rPr&gt;&lt;m:t&gt;I&lt;/m:t&gt;&lt;/m:r&gt;&lt;/m:e&gt;&lt;m:sub&gt;&lt;m:r&gt;&lt;w:rPr&gt;&lt;w:rFonts w:ascii=&quot;Cambria Math&quot; w:h-ansi=&quot;Cambria Math&quot;/&gt;&lt;wx:font wx:val=&quot;Cambria Math&quot;/&gt;&lt;w:i/&gt;&lt;w:lang w:fareast=&quot;KO&quot;/&gt;&lt;/w:rPr&gt;&lt;m:t&gt;SSB&lt;/m:t&gt;&lt;/m:r&gt;&lt;/m:sub&gt;&lt;/m:sSub&gt;&lt;m:r&gt;&lt;w:rPr&gt;&lt;w:rFonts w:ascii=&quot;Cambria Math&quot; w:h-ansi=&quot;Cambria Math&quot;/&gt;&lt;wx:font wx:val=&quot;Cambria Math&quot;/&gt;&lt;w:i/&gt;&lt;w:lang w:fareast=&quot;KO&quot;/&gt;&lt;/w:rPr&gt;&lt;m:t&gt;+1+8âˆ™HF)(2&lt;/m:t&gt;&lt;/m:r&gt;&lt;m:sSub&gt;&lt;m:sSubPr&gt;&lt;m:ctrlPr&gt;&lt;w:rPr&gt;&lt;w:rFonts w:ascii=&quot;Cambria Math&quot; w:h-ansi=&quot;Cambria Math&quot;/&gt;&lt;wx:font wx:val=&quot;Cambria Math&quot;/&gt;&lt;w:i/&gt;&lt;w:lang w:fareast=&quot;KO&quot;/&gt;&lt;/w:rPr&gt;&lt;/m:ctrlPr&gt;&lt;/m:sSubPr&gt;&lt;m:e&gt;&lt;m:r&gt;&lt;w:rPr&gt;&lt;w:rFonts w:ascii=&quot;Cambria Math&quot; w:h-ansi=&quot;Cambria Math&quot;/&gt;&lt;wx:font wx:val=&quot;Cambria Math&quot;/&gt;&lt;w:i/&gt;&lt;w:lang w:fareast=&quot;KO&quot;/&gt;&lt;/w:rPr&gt;&lt;m:t&gt;N&lt;/m:t&gt;&lt;/m:r&gt;&lt;/m:e&gt;&lt;m:sub&gt;&lt;m:r&gt;&lt;w:rPr&gt;&lt;w:rFonts w:ascii=&quot;Cambria Math&quot; w:h-ansi=&quot;Cambria Math&quot;/&gt;&lt;wx:font wx:val=&quot;Cambria Math&quot;/&gt;&lt;w:i/&gt;&lt;w:lang w:fareast=&quot;KO&quot;/&gt;&lt;/w:rPr&gt;&lt;m:t&gt;ID&lt;/m:t&gt;&lt;/m:r&gt;&lt;/m:sub&gt;&lt;/m:sSub&gt;&lt;m:r&gt;&lt;w:rPr&gt;&lt;w:rFonts w:ascii=&quot;Cambria Math&quot; w:h-ansi=&quot;Cambria Math&quot;/&gt;&lt;wx:font wx:val=&quot;Cambria Math&quot;/&gt;&lt;w:i/&gt;&lt;w:lang w:fareast=&quot;KO&quot;/&gt;&lt;/w:rPr&gt;&lt;m:t&gt;+1)+&lt;/m:t&gt;&lt;/m:r&gt;&lt;m:sSub&gt;&lt;m:sSubPr&gt;&lt;m:ctrlPr&gt;&lt;w:rPr&gt;&lt;w:rFonts w:ascii=&quot;Cambria Math&quot; w:h-ansi=&quot;Cambria Math&quot;/&gt;&lt;wx:font wx:val=&quot;Cambria Math&quot;/&gt;&lt;w:i/&gt;&lt;w:lang w:fareast=&quot;KO&quot;/&gt;&lt;/w:rPr&gt;&lt;/m:ctrlPr&gt;&lt;/m:sSubPr&gt;&lt;m:e&gt;&lt;m:r&gt;&lt;w:rPr&gt;&lt;w:rFonts w:ascii=&quot;Cambria Math&quot; w:h-ansi=&quot;Cambria Math&quot;/&gt;&lt;wx:font wx:val=&quot;Cambria Math&quot;/&gt;&lt;w:i/&gt;&lt;w:lang w:fareast=&quot;KO&quot;/&gt;&lt;/w:rPr&gt;&lt;m:t&gt;N&lt;/m:t&gt;&lt;/m:r&gt;&lt;/m:e&gt;&lt;m:sub&gt;&lt;m:r&gt;&lt;w:rPr&gt;&lt;w:rFonts w:ascii=&quot;Cambria Math&quot; w:h-ansi=&quot;Cambria Math&quot;/&gt;&lt;wx:font wx:val=&quot;Cambria Math&quot;/&gt;&lt;w:i/&gt;&lt;w:lang w:fareast=&quot;KO&quot;/&gt;&lt;/w:rPr&gt;&lt;m:t&gt;ID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6E1D02">
        <w:rPr>
          <w:lang w:eastAsia="x-none"/>
        </w:rPr>
        <w:fldChar w:fldCharType="end"/>
      </w:r>
    </w:p>
    <w:p w:rsidR="001250C2" w:rsidRDefault="001250C2" w:rsidP="001250C2">
      <w:pPr>
        <w:tabs>
          <w:tab w:val="left" w:pos="720"/>
        </w:tabs>
        <w:rPr>
          <w:lang w:eastAsia="x-none"/>
        </w:rPr>
      </w:pPr>
    </w:p>
    <w:p w:rsidR="00567558" w:rsidRDefault="00567558" w:rsidP="00567558">
      <w:pPr>
        <w:tabs>
          <w:tab w:val="left" w:pos="720"/>
        </w:tabs>
        <w:rPr>
          <w:b/>
          <w:lang w:eastAsia="x-none"/>
        </w:rPr>
      </w:pPr>
    </w:p>
    <w:p w:rsidR="00FF093F" w:rsidRDefault="00FF093F" w:rsidP="00910FE7">
      <w:pPr>
        <w:pStyle w:val="Heading1"/>
      </w:pPr>
      <w:r>
        <w:t>PBCH scrambling codes</w:t>
      </w:r>
    </w:p>
    <w:p w:rsidR="00DC050F" w:rsidRDefault="000D3EB4" w:rsidP="00DC050F">
      <w:pPr>
        <w:rPr>
          <w:lang w:eastAsia="x-none"/>
        </w:rPr>
      </w:pPr>
      <w:r>
        <w:rPr>
          <w:lang w:eastAsia="x-none"/>
        </w:rPr>
        <w:t xml:space="preserve">It was agreed in the last meeting to have a </w:t>
      </w:r>
      <w:r w:rsidRPr="000D3EB4">
        <w:rPr>
          <w:lang w:eastAsia="x-none"/>
        </w:rPr>
        <w:t>1</w:t>
      </w:r>
      <w:r w:rsidRPr="000D3EB4">
        <w:rPr>
          <w:vertAlign w:val="superscript"/>
          <w:lang w:eastAsia="x-none"/>
        </w:rPr>
        <w:t>st</w:t>
      </w:r>
      <w:r>
        <w:rPr>
          <w:lang w:eastAsia="x-none"/>
        </w:rPr>
        <w:t xml:space="preserve"> </w:t>
      </w:r>
      <w:r w:rsidRPr="000D3EB4">
        <w:rPr>
          <w:lang w:eastAsia="x-none"/>
        </w:rPr>
        <w:t>scrambling</w:t>
      </w:r>
      <w:r>
        <w:rPr>
          <w:lang w:eastAsia="x-none"/>
        </w:rPr>
        <w:t xml:space="preserve"> where </w:t>
      </w:r>
      <w:r w:rsidRPr="000D3EB4">
        <w:rPr>
          <w:lang w:eastAsia="x-none"/>
        </w:rPr>
        <w:t>initialization based on Cell ID and a part of SFN</w:t>
      </w:r>
      <w:r w:rsidR="00C47EDE">
        <w:rPr>
          <w:lang w:eastAsia="x-none"/>
        </w:rPr>
        <w:t>. Proposal:</w:t>
      </w:r>
    </w:p>
    <w:p w:rsidR="00000000" w:rsidRPr="00C47EDE" w:rsidRDefault="00C47EDE" w:rsidP="00C47EDE">
      <w:pPr>
        <w:numPr>
          <w:ilvl w:val="0"/>
          <w:numId w:val="37"/>
        </w:numPr>
        <w:rPr>
          <w:lang w:val="en-US" w:eastAsia="x-none"/>
        </w:rPr>
      </w:pPr>
      <w:r w:rsidRPr="00C47EDE">
        <w:rPr>
          <w:lang w:eastAsia="x-none"/>
        </w:rPr>
        <w:t>The 1</w:t>
      </w:r>
      <w:r w:rsidRPr="00C47EDE">
        <w:rPr>
          <w:vertAlign w:val="superscript"/>
          <w:lang w:eastAsia="x-none"/>
        </w:rPr>
        <w:t>st</w:t>
      </w:r>
      <w:r w:rsidRPr="00C47EDE">
        <w:rPr>
          <w:lang w:eastAsia="x-none"/>
        </w:rPr>
        <w:t xml:space="preserve"> PBCH scrambling is</w:t>
      </w:r>
      <w:r>
        <w:rPr>
          <w:lang w:eastAsia="x-none"/>
        </w:rPr>
        <w:t xml:space="preserve"> </w:t>
      </w:r>
      <w:r w:rsidRPr="00C47EDE">
        <w:rPr>
          <w:lang w:eastAsia="x-none"/>
        </w:rPr>
        <w:t>a Gold sequence initialized by cell ID. The 2</w:t>
      </w:r>
      <w:r w:rsidRPr="00C47EDE">
        <w:rPr>
          <w:vertAlign w:val="superscript"/>
          <w:lang w:eastAsia="x-none"/>
        </w:rPr>
        <w:t>nd</w:t>
      </w:r>
      <w:r w:rsidRPr="00C47EDE">
        <w:rPr>
          <w:lang w:eastAsia="x-none"/>
        </w:rPr>
        <w:t xml:space="preserve"> and 3</w:t>
      </w:r>
      <w:r w:rsidRPr="00C47EDE">
        <w:rPr>
          <w:vertAlign w:val="superscript"/>
          <w:lang w:eastAsia="x-none"/>
        </w:rPr>
        <w:t>rd</w:t>
      </w:r>
      <w:r w:rsidRPr="00C47EDE">
        <w:rPr>
          <w:lang w:eastAsia="x-none"/>
        </w:rPr>
        <w:t xml:space="preserve"> LSBs of SFN are used for determining a sequential non-overlapping portion of the sequence.</w:t>
      </w:r>
    </w:p>
    <w:p w:rsidR="00000000" w:rsidRPr="00C47EDE" w:rsidRDefault="00C47EDE" w:rsidP="00C47EDE">
      <w:pPr>
        <w:numPr>
          <w:ilvl w:val="1"/>
          <w:numId w:val="37"/>
        </w:numPr>
        <w:rPr>
          <w:lang w:val="en-US" w:eastAsia="x-none"/>
        </w:rPr>
      </w:pPr>
      <w:r w:rsidRPr="00C47EDE">
        <w:rPr>
          <w:lang w:eastAsia="x-none"/>
        </w:rPr>
        <w:lastRenderedPageBreak/>
        <w:t>Generate a Gold sequence of length 4M where M is the number of bits to be scrambled</w:t>
      </w:r>
    </w:p>
    <w:p w:rsidR="00000000" w:rsidRPr="00C47EDE" w:rsidRDefault="00C47EDE" w:rsidP="00C47EDE">
      <w:pPr>
        <w:numPr>
          <w:ilvl w:val="1"/>
          <w:numId w:val="37"/>
        </w:numPr>
        <w:rPr>
          <w:lang w:val="en-US" w:eastAsia="x-none"/>
        </w:rPr>
      </w:pPr>
      <w:r w:rsidRPr="00C47EDE">
        <w:rPr>
          <w:lang w:eastAsia="x-none"/>
        </w:rPr>
        <w:t>Partition the generated sequence into 4 non-overlapping portions</w:t>
      </w:r>
    </w:p>
    <w:p w:rsidR="00C47EDE" w:rsidRDefault="00C47EDE" w:rsidP="000D3EB4">
      <w:pPr>
        <w:rPr>
          <w:lang w:val="en-US" w:eastAsia="x-none"/>
        </w:rPr>
      </w:pPr>
    </w:p>
    <w:p w:rsidR="000D3EB4" w:rsidRDefault="00BC153A" w:rsidP="000D3EB4">
      <w:pPr>
        <w:rPr>
          <w:lang w:val="en-US" w:eastAsia="x-none"/>
        </w:rPr>
      </w:pPr>
      <w:r>
        <w:rPr>
          <w:lang w:val="en-US" w:eastAsia="x-none"/>
        </w:rPr>
        <w:t xml:space="preserve">In the last meeting, it was left FFS </w:t>
      </w:r>
      <w:r w:rsidRPr="00BC153A">
        <w:rPr>
          <w:lang w:val="en-US" w:eastAsia="x-none"/>
        </w:rPr>
        <w:t xml:space="preserve">whether or not </w:t>
      </w:r>
      <w:r w:rsidR="00575337">
        <w:rPr>
          <w:lang w:val="en-US" w:eastAsia="x-none"/>
        </w:rPr>
        <w:t xml:space="preserve">a </w:t>
      </w:r>
      <w:r w:rsidRPr="00BC153A">
        <w:rPr>
          <w:lang w:val="en-US" w:eastAsia="x-none"/>
        </w:rPr>
        <w:t xml:space="preserve">2nd scrambling, </w:t>
      </w:r>
      <w:r w:rsidR="00575337">
        <w:rPr>
          <w:lang w:val="en-US" w:eastAsia="x-none"/>
        </w:rPr>
        <w:t xml:space="preserve">with </w:t>
      </w:r>
      <w:r w:rsidRPr="00BC153A">
        <w:rPr>
          <w:lang w:val="en-US" w:eastAsia="x-none"/>
        </w:rPr>
        <w:t>initialization based on cell ID only, is applied to encoded PBCH bits in a SS</w:t>
      </w:r>
      <w:r w:rsidR="00675978">
        <w:rPr>
          <w:lang w:val="en-US" w:eastAsia="x-none"/>
        </w:rPr>
        <w:t>/PBCH</w:t>
      </w:r>
      <w:r w:rsidRPr="00BC153A">
        <w:rPr>
          <w:lang w:val="en-US" w:eastAsia="x-none"/>
        </w:rPr>
        <w:t xml:space="preserve"> block</w:t>
      </w:r>
      <w:r w:rsidR="00575337">
        <w:rPr>
          <w:lang w:val="en-US" w:eastAsia="x-none"/>
        </w:rPr>
        <w:t xml:space="preserve">. </w:t>
      </w:r>
    </w:p>
    <w:p w:rsidR="00C47EDE" w:rsidRDefault="00C47EDE" w:rsidP="000D3EB4">
      <w:pPr>
        <w:rPr>
          <w:lang w:val="en-US" w:eastAsia="x-none"/>
        </w:rPr>
      </w:pPr>
    </w:p>
    <w:p w:rsidR="00C47EDE" w:rsidRDefault="00C47EDE" w:rsidP="000D3EB4">
      <w:pPr>
        <w:rPr>
          <w:lang w:val="en-US" w:eastAsia="x-none"/>
        </w:rPr>
      </w:pPr>
      <w:r>
        <w:rPr>
          <w:lang w:val="en-US" w:eastAsia="x-none"/>
        </w:rPr>
        <w:t>Proposal:</w:t>
      </w:r>
    </w:p>
    <w:p w:rsidR="00D60F44" w:rsidRDefault="000D3EB4" w:rsidP="00524524">
      <w:pPr>
        <w:numPr>
          <w:ilvl w:val="0"/>
          <w:numId w:val="22"/>
        </w:numPr>
        <w:rPr>
          <w:lang w:val="en-US" w:eastAsia="x-none"/>
        </w:rPr>
      </w:pPr>
      <w:r>
        <w:rPr>
          <w:lang w:val="en-US" w:eastAsia="x-none"/>
        </w:rPr>
        <w:t xml:space="preserve">Agree to </w:t>
      </w:r>
      <w:r w:rsidR="00DD7338" w:rsidRPr="00406488">
        <w:rPr>
          <w:lang w:val="en-US" w:eastAsia="x-none"/>
        </w:rPr>
        <w:t>2</w:t>
      </w:r>
      <w:r w:rsidR="00DD7338" w:rsidRPr="00406488">
        <w:rPr>
          <w:vertAlign w:val="superscript"/>
          <w:lang w:val="en-US" w:eastAsia="x-none"/>
        </w:rPr>
        <w:t>nd</w:t>
      </w:r>
      <w:r w:rsidR="00DD7338" w:rsidRPr="00406488">
        <w:rPr>
          <w:lang w:val="en-US" w:eastAsia="x-none"/>
        </w:rPr>
        <w:t xml:space="preserve"> scrambling</w:t>
      </w:r>
      <w:r w:rsidR="00575337">
        <w:rPr>
          <w:lang w:val="en-US" w:eastAsia="x-none"/>
        </w:rPr>
        <w:t xml:space="preserve"> with </w:t>
      </w:r>
      <w:r w:rsidR="00DD7338" w:rsidRPr="00406488">
        <w:rPr>
          <w:lang w:val="en-US" w:eastAsia="x-none"/>
        </w:rPr>
        <w:t>initialization based on cell ID only</w:t>
      </w:r>
      <w:r w:rsidR="00DE37DE" w:rsidRPr="00406488">
        <w:rPr>
          <w:lang w:val="en-US" w:eastAsia="x-none"/>
        </w:rPr>
        <w:t xml:space="preserve"> and is the </w:t>
      </w:r>
      <w:r w:rsidR="00177DCB">
        <w:rPr>
          <w:lang w:val="en-US" w:eastAsia="x-none"/>
        </w:rPr>
        <w:t xml:space="preserve">identical in </w:t>
      </w:r>
      <w:bookmarkStart w:id="2" w:name="_GoBack"/>
      <w:bookmarkEnd w:id="2"/>
      <w:r w:rsidR="00DE37DE" w:rsidRPr="00406488">
        <w:rPr>
          <w:lang w:val="en-US" w:eastAsia="x-none"/>
        </w:rPr>
        <w:t>SS/PBHC blocks</w:t>
      </w:r>
    </w:p>
    <w:p w:rsidR="00406488" w:rsidRPr="00406488" w:rsidRDefault="00406488" w:rsidP="00C47EDE">
      <w:pPr>
        <w:rPr>
          <w:lang w:val="en-US" w:eastAsia="x-none"/>
        </w:rPr>
      </w:pPr>
    </w:p>
    <w:p w:rsidR="00C47EDE" w:rsidRDefault="00C47EDE" w:rsidP="00C47EDE">
      <w:pPr>
        <w:rPr>
          <w:lang w:val="en-US" w:eastAsia="x-none"/>
        </w:rPr>
      </w:pPr>
      <w:r>
        <w:rPr>
          <w:lang w:val="en-US" w:eastAsia="x-none"/>
        </w:rPr>
        <w:t>Proposal for sequence:</w:t>
      </w:r>
    </w:p>
    <w:p w:rsidR="00000000" w:rsidRPr="00C47EDE" w:rsidRDefault="00C47EDE" w:rsidP="00C47EDE">
      <w:pPr>
        <w:numPr>
          <w:ilvl w:val="0"/>
          <w:numId w:val="38"/>
        </w:numPr>
        <w:rPr>
          <w:lang w:val="en-US" w:eastAsia="x-none"/>
        </w:rPr>
      </w:pPr>
      <w:r w:rsidRPr="00C47EDE">
        <w:rPr>
          <w:lang w:eastAsia="x-none"/>
        </w:rPr>
        <w:t>Gold sequence generation is identical to LTE PN sequence generation.</w:t>
      </w:r>
    </w:p>
    <w:p w:rsidR="00000000" w:rsidRPr="00C47EDE" w:rsidRDefault="00C47EDE" w:rsidP="00C47EDE">
      <w:pPr>
        <w:numPr>
          <w:ilvl w:val="1"/>
          <w:numId w:val="38"/>
        </w:numPr>
        <w:rPr>
          <w:lang w:val="en-US" w:eastAsia="x-none"/>
        </w:rPr>
      </w:pPr>
      <w:r w:rsidRPr="00C47EDE">
        <w:rPr>
          <w:lang w:val="en-US" w:eastAsia="x-none"/>
        </w:rPr>
        <w:t>Note that RAN1 may revisit the PN generator for PBCH scrambling if NR supports different PN generator for other usages.</w:t>
      </w:r>
    </w:p>
    <w:p w:rsidR="00C47EDE" w:rsidRDefault="00C47EDE" w:rsidP="00C47EDE">
      <w:pPr>
        <w:rPr>
          <w:lang w:val="en-US" w:eastAsia="x-none"/>
        </w:rPr>
      </w:pPr>
    </w:p>
    <w:p w:rsidR="007113F8" w:rsidRDefault="007113F8" w:rsidP="007113F8">
      <w:pPr>
        <w:pStyle w:val="Heading1"/>
      </w:pPr>
      <w:r>
        <w:t xml:space="preserve">Power offset SSS to </w:t>
      </w:r>
      <w:r w:rsidR="00332E70">
        <w:t xml:space="preserve">PBCH </w:t>
      </w:r>
      <w:r>
        <w:t>DMRS</w:t>
      </w:r>
    </w:p>
    <w:p w:rsidR="00332E70" w:rsidRDefault="00332E70" w:rsidP="007113F8">
      <w:pPr>
        <w:rPr>
          <w:lang w:eastAsia="x-none"/>
        </w:rPr>
      </w:pPr>
      <w:r>
        <w:rPr>
          <w:lang w:eastAsia="x-none"/>
        </w:rPr>
        <w:t>RAN1 has agreed that the offset is fixed in the specifications. Consider:</w:t>
      </w:r>
    </w:p>
    <w:p w:rsidR="00332E70" w:rsidRDefault="00332E70" w:rsidP="00332E70">
      <w:pPr>
        <w:numPr>
          <w:ilvl w:val="0"/>
          <w:numId w:val="32"/>
        </w:numPr>
        <w:rPr>
          <w:lang w:eastAsia="x-none"/>
        </w:rPr>
      </w:pPr>
      <w:r>
        <w:rPr>
          <w:lang w:eastAsia="x-none"/>
        </w:rPr>
        <w:t>Alt 1: 0 dB offset</w:t>
      </w:r>
    </w:p>
    <w:p w:rsidR="007113F8" w:rsidRDefault="00332E70" w:rsidP="00332E70">
      <w:pPr>
        <w:numPr>
          <w:ilvl w:val="0"/>
          <w:numId w:val="32"/>
        </w:numPr>
        <w:rPr>
          <w:lang w:eastAsia="x-none"/>
        </w:rPr>
      </w:pPr>
      <w:r>
        <w:rPr>
          <w:lang w:eastAsia="x-none"/>
        </w:rPr>
        <w:t>Alt 2:</w:t>
      </w:r>
      <w:r w:rsidR="007113F8">
        <w:rPr>
          <w:lang w:eastAsia="x-none"/>
        </w:rPr>
        <w:t xml:space="preserve"> 3 dB offset </w:t>
      </w:r>
    </w:p>
    <w:p w:rsidR="007113F8" w:rsidRDefault="007113F8" w:rsidP="007113F8">
      <w:pPr>
        <w:rPr>
          <w:lang w:eastAsia="x-none"/>
        </w:rPr>
      </w:pPr>
    </w:p>
    <w:p w:rsidR="00DB4C54" w:rsidRDefault="00745B16" w:rsidP="00DB4C54">
      <w:pPr>
        <w:pStyle w:val="Heading1"/>
      </w:pPr>
      <w:r>
        <w:t>PBCH Content</w:t>
      </w:r>
    </w:p>
    <w:p w:rsidR="00DB4C54" w:rsidRDefault="00DB4C54" w:rsidP="006859F7">
      <w:r>
        <w:t>Agree on the following content</w:t>
      </w:r>
      <w:r w:rsidR="00745B16">
        <w:t xml:space="preserve"> and bit sizes</w:t>
      </w:r>
      <w:r w:rsidR="00903047">
        <w:t xml:space="preserve"> </w:t>
      </w:r>
      <w:r w:rsidR="006859F7">
        <w:t xml:space="preserve">from the </w:t>
      </w:r>
      <w:r w:rsidR="00CF5F60">
        <w:t xml:space="preserve">table </w:t>
      </w:r>
      <w:r w:rsidR="006859F7">
        <w:t xml:space="preserve">below. If additional </w:t>
      </w:r>
      <w:r w:rsidR="00CF5F60">
        <w:t xml:space="preserve">fields </w:t>
      </w:r>
      <w:r w:rsidR="006859F7">
        <w:t>are agreed to be included later</w:t>
      </w:r>
      <w:r w:rsidR="00CF5F60">
        <w:t>, the needed bits</w:t>
      </w:r>
      <w:r w:rsidR="006859F7">
        <w:t xml:space="preserve"> are taken from the reserved bits.</w:t>
      </w:r>
    </w:p>
    <w:p w:rsidR="00621FD8" w:rsidRDefault="00621FD8" w:rsidP="007113F8">
      <w:pPr>
        <w:rPr>
          <w:lang w:eastAsia="x-none"/>
        </w:rPr>
      </w:pPr>
    </w:p>
    <w:tbl>
      <w:tblPr>
        <w:tblW w:w="0" w:type="auto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8"/>
        <w:gridCol w:w="2775"/>
        <w:gridCol w:w="2804"/>
      </w:tblGrid>
      <w:tr w:rsidR="00607AAD" w:rsidTr="00607AAD">
        <w:tc>
          <w:tcPr>
            <w:tcW w:w="2838" w:type="dxa"/>
            <w:shd w:val="clear" w:color="auto" w:fill="E7E6E6"/>
          </w:tcPr>
          <w:p w:rsidR="001A01EE" w:rsidRPr="00607AAD" w:rsidRDefault="001A01EE" w:rsidP="00607AAD">
            <w:pPr>
              <w:jc w:val="center"/>
              <w:rPr>
                <w:rFonts w:ascii="Times New Roman" w:hAnsi="Times New Roman"/>
                <w:szCs w:val="20"/>
                <w:lang w:val="en-US" w:eastAsia="x-none"/>
              </w:rPr>
            </w:pPr>
            <w:r w:rsidRPr="00607AAD">
              <w:rPr>
                <w:szCs w:val="20"/>
                <w:lang w:eastAsia="x-none"/>
              </w:rPr>
              <w:t>Information</w:t>
            </w:r>
          </w:p>
        </w:tc>
        <w:tc>
          <w:tcPr>
            <w:tcW w:w="2775" w:type="dxa"/>
            <w:shd w:val="clear" w:color="auto" w:fill="E7E6E6"/>
          </w:tcPr>
          <w:p w:rsidR="001A01EE" w:rsidRPr="00607AAD" w:rsidRDefault="001A01EE" w:rsidP="00607AAD">
            <w:pPr>
              <w:jc w:val="center"/>
              <w:rPr>
                <w:szCs w:val="20"/>
                <w:lang w:eastAsia="x-none"/>
              </w:rPr>
            </w:pPr>
            <w:r w:rsidRPr="00607AAD">
              <w:rPr>
                <w:szCs w:val="20"/>
                <w:lang w:eastAsia="x-none"/>
              </w:rPr>
              <w:t>Number of bits</w:t>
            </w:r>
          </w:p>
        </w:tc>
        <w:tc>
          <w:tcPr>
            <w:tcW w:w="2804" w:type="dxa"/>
            <w:shd w:val="clear" w:color="auto" w:fill="E7E6E6"/>
          </w:tcPr>
          <w:p w:rsidR="001A01EE" w:rsidRPr="00607AAD" w:rsidRDefault="001A01EE" w:rsidP="00607AAD">
            <w:pPr>
              <w:jc w:val="center"/>
              <w:rPr>
                <w:szCs w:val="20"/>
                <w:lang w:eastAsia="x-none"/>
              </w:rPr>
            </w:pPr>
            <w:r w:rsidRPr="00607AAD">
              <w:rPr>
                <w:szCs w:val="20"/>
                <w:lang w:eastAsia="x-none"/>
              </w:rPr>
              <w:t>Comment</w:t>
            </w:r>
          </w:p>
        </w:tc>
      </w:tr>
      <w:tr w:rsidR="00607AAD" w:rsidTr="00607AAD">
        <w:tc>
          <w:tcPr>
            <w:tcW w:w="2838" w:type="dxa"/>
            <w:shd w:val="clear" w:color="auto" w:fill="E7E6E6"/>
          </w:tcPr>
          <w:p w:rsidR="001A01EE" w:rsidRPr="00607AAD" w:rsidRDefault="001A01EE" w:rsidP="00607AAD">
            <w:pPr>
              <w:jc w:val="center"/>
              <w:rPr>
                <w:szCs w:val="20"/>
              </w:rPr>
            </w:pPr>
            <w:r w:rsidRPr="00607AAD">
              <w:rPr>
                <w:szCs w:val="20"/>
              </w:rPr>
              <w:t>SFN</w:t>
            </w:r>
          </w:p>
        </w:tc>
        <w:tc>
          <w:tcPr>
            <w:tcW w:w="2775" w:type="dxa"/>
            <w:shd w:val="clear" w:color="auto" w:fill="auto"/>
          </w:tcPr>
          <w:p w:rsidR="001A01EE" w:rsidRPr="00607AAD" w:rsidRDefault="001A01EE" w:rsidP="00607AAD">
            <w:pPr>
              <w:jc w:val="center"/>
              <w:rPr>
                <w:szCs w:val="20"/>
              </w:rPr>
            </w:pPr>
            <w:r w:rsidRPr="00607AAD">
              <w:rPr>
                <w:szCs w:val="20"/>
              </w:rPr>
              <w:t>10</w:t>
            </w:r>
          </w:p>
        </w:tc>
        <w:tc>
          <w:tcPr>
            <w:tcW w:w="2804" w:type="dxa"/>
            <w:shd w:val="clear" w:color="auto" w:fill="auto"/>
          </w:tcPr>
          <w:p w:rsidR="001A01EE" w:rsidRPr="00607AAD" w:rsidRDefault="001A01EE" w:rsidP="001A01EE">
            <w:pPr>
              <w:rPr>
                <w:rFonts w:ascii="Times New Roman" w:hAnsi="Times New Roman"/>
                <w:szCs w:val="20"/>
                <w:lang w:eastAsia="x-none"/>
              </w:rPr>
            </w:pPr>
          </w:p>
        </w:tc>
      </w:tr>
      <w:tr w:rsidR="00607AAD" w:rsidTr="00607AAD">
        <w:tc>
          <w:tcPr>
            <w:tcW w:w="2838" w:type="dxa"/>
            <w:shd w:val="clear" w:color="auto" w:fill="E7E6E6"/>
          </w:tcPr>
          <w:p w:rsidR="001A01EE" w:rsidRPr="00607AAD" w:rsidRDefault="001A01EE" w:rsidP="00607AAD">
            <w:pPr>
              <w:jc w:val="center"/>
              <w:rPr>
                <w:szCs w:val="20"/>
              </w:rPr>
            </w:pPr>
            <w:r w:rsidRPr="00607AAD">
              <w:rPr>
                <w:szCs w:val="20"/>
              </w:rPr>
              <w:t>RMSI configuration</w:t>
            </w:r>
          </w:p>
        </w:tc>
        <w:tc>
          <w:tcPr>
            <w:tcW w:w="2775" w:type="dxa"/>
            <w:shd w:val="clear" w:color="auto" w:fill="auto"/>
          </w:tcPr>
          <w:p w:rsidR="001A01EE" w:rsidRPr="00607AAD" w:rsidRDefault="001A01EE" w:rsidP="00607AAD">
            <w:pPr>
              <w:jc w:val="center"/>
              <w:rPr>
                <w:szCs w:val="20"/>
              </w:rPr>
            </w:pPr>
            <w:r w:rsidRPr="00607AAD">
              <w:rPr>
                <w:szCs w:val="20"/>
              </w:rPr>
              <w:t>[8]</w:t>
            </w:r>
          </w:p>
        </w:tc>
        <w:tc>
          <w:tcPr>
            <w:tcW w:w="2804" w:type="dxa"/>
            <w:shd w:val="clear" w:color="auto" w:fill="auto"/>
          </w:tcPr>
          <w:p w:rsidR="001A01EE" w:rsidRPr="00607AAD" w:rsidRDefault="001A01EE" w:rsidP="001A01EE">
            <w:pPr>
              <w:rPr>
                <w:szCs w:val="20"/>
                <w:lang w:eastAsia="x-none"/>
              </w:rPr>
            </w:pPr>
            <w:r w:rsidRPr="00607AAD">
              <w:rPr>
                <w:szCs w:val="20"/>
                <w:lang w:eastAsia="x-none"/>
              </w:rPr>
              <w:t>Includes all information needed to receive the PDCCH and PDSCH for RMSI</w:t>
            </w:r>
            <w:r w:rsidR="00AF040A">
              <w:rPr>
                <w:szCs w:val="20"/>
                <w:lang w:eastAsia="x-none"/>
              </w:rPr>
              <w:t xml:space="preserve"> including RMSI presence flag, </w:t>
            </w:r>
            <w:r w:rsidR="00AF040A">
              <w:rPr>
                <w:szCs w:val="20"/>
              </w:rPr>
              <w:t>RMSI/</w:t>
            </w:r>
            <w:r w:rsidR="00FD4D70" w:rsidRPr="00607AAD">
              <w:rPr>
                <w:szCs w:val="20"/>
              </w:rPr>
              <w:t>MSG2/4 SCS</w:t>
            </w:r>
            <w:r w:rsidR="00AF040A">
              <w:rPr>
                <w:szCs w:val="20"/>
              </w:rPr>
              <w:t>, possible QCL</w:t>
            </w:r>
            <w:r w:rsidR="007E005C">
              <w:rPr>
                <w:szCs w:val="20"/>
              </w:rPr>
              <w:t xml:space="preserve"> indication</w:t>
            </w:r>
            <w:r w:rsidR="00AF040A">
              <w:rPr>
                <w:szCs w:val="20"/>
              </w:rPr>
              <w:t xml:space="preserve">, and </w:t>
            </w:r>
            <w:r w:rsidR="007E005C">
              <w:rPr>
                <w:szCs w:val="20"/>
              </w:rPr>
              <w:t xml:space="preserve">indication of </w:t>
            </w:r>
            <w:r w:rsidR="00C475AA">
              <w:rPr>
                <w:szCs w:val="20"/>
              </w:rPr>
              <w:t xml:space="preserve">initial </w:t>
            </w:r>
            <w:r w:rsidR="00AF040A">
              <w:rPr>
                <w:szCs w:val="20"/>
              </w:rPr>
              <w:t>active bandwidth part</w:t>
            </w:r>
            <w:r w:rsidR="007E005C">
              <w:rPr>
                <w:szCs w:val="20"/>
              </w:rPr>
              <w:t>(if needed)</w:t>
            </w:r>
            <w:r w:rsidRPr="00607AAD">
              <w:rPr>
                <w:szCs w:val="20"/>
                <w:lang w:eastAsia="x-none"/>
              </w:rPr>
              <w:t xml:space="preserve">. 8 bits is the target with exact number of bits </w:t>
            </w:r>
            <w:r w:rsidR="00F35549" w:rsidRPr="00607AAD">
              <w:rPr>
                <w:szCs w:val="20"/>
                <w:lang w:eastAsia="x-none"/>
              </w:rPr>
              <w:t xml:space="preserve">to be </w:t>
            </w:r>
            <w:r w:rsidRPr="00607AAD">
              <w:rPr>
                <w:szCs w:val="20"/>
                <w:lang w:eastAsia="x-none"/>
              </w:rPr>
              <w:t>confirmed.</w:t>
            </w:r>
          </w:p>
        </w:tc>
      </w:tr>
      <w:tr w:rsidR="00607AAD" w:rsidTr="00607AAD">
        <w:tc>
          <w:tcPr>
            <w:tcW w:w="2838" w:type="dxa"/>
            <w:shd w:val="clear" w:color="auto" w:fill="E7E6E6"/>
          </w:tcPr>
          <w:p w:rsidR="001A01EE" w:rsidRPr="00607AAD" w:rsidRDefault="001A01EE" w:rsidP="00607AAD">
            <w:pPr>
              <w:jc w:val="center"/>
              <w:rPr>
                <w:szCs w:val="20"/>
              </w:rPr>
            </w:pPr>
            <w:r w:rsidRPr="00607AAD">
              <w:rPr>
                <w:szCs w:val="20"/>
              </w:rPr>
              <w:t>SS block time index</w:t>
            </w:r>
          </w:p>
        </w:tc>
        <w:tc>
          <w:tcPr>
            <w:tcW w:w="2775" w:type="dxa"/>
            <w:shd w:val="clear" w:color="auto" w:fill="auto"/>
          </w:tcPr>
          <w:p w:rsidR="001A01EE" w:rsidRPr="00607AAD" w:rsidRDefault="001A01EE" w:rsidP="00607AAD">
            <w:pPr>
              <w:jc w:val="center"/>
              <w:rPr>
                <w:szCs w:val="20"/>
              </w:rPr>
            </w:pPr>
            <w:r w:rsidRPr="00607AAD">
              <w:rPr>
                <w:szCs w:val="20"/>
              </w:rPr>
              <w:t>3</w:t>
            </w:r>
          </w:p>
        </w:tc>
        <w:tc>
          <w:tcPr>
            <w:tcW w:w="2804" w:type="dxa"/>
            <w:shd w:val="clear" w:color="auto" w:fill="auto"/>
          </w:tcPr>
          <w:p w:rsidR="001A01EE" w:rsidRPr="00607AAD" w:rsidRDefault="001A01EE" w:rsidP="001A01EE">
            <w:pPr>
              <w:rPr>
                <w:szCs w:val="20"/>
                <w:lang w:eastAsia="x-none"/>
              </w:rPr>
            </w:pPr>
            <w:r w:rsidRPr="00607AAD">
              <w:rPr>
                <w:szCs w:val="20"/>
                <w:lang w:eastAsia="x-none"/>
              </w:rPr>
              <w:t>Only present for above 6 GHz</w:t>
            </w:r>
          </w:p>
        </w:tc>
      </w:tr>
      <w:tr w:rsidR="00607AAD" w:rsidTr="00607AAD">
        <w:tc>
          <w:tcPr>
            <w:tcW w:w="2838" w:type="dxa"/>
            <w:shd w:val="clear" w:color="auto" w:fill="E7E6E6"/>
          </w:tcPr>
          <w:p w:rsidR="001A01EE" w:rsidRPr="00607AAD" w:rsidRDefault="001A01EE" w:rsidP="00607AAD">
            <w:pPr>
              <w:jc w:val="center"/>
              <w:rPr>
                <w:szCs w:val="20"/>
              </w:rPr>
            </w:pPr>
            <w:r w:rsidRPr="00607AAD">
              <w:rPr>
                <w:szCs w:val="20"/>
              </w:rPr>
              <w:t>Half frame indication</w:t>
            </w:r>
          </w:p>
        </w:tc>
        <w:tc>
          <w:tcPr>
            <w:tcW w:w="2775" w:type="dxa"/>
            <w:shd w:val="clear" w:color="auto" w:fill="auto"/>
          </w:tcPr>
          <w:p w:rsidR="001A01EE" w:rsidRPr="00607AAD" w:rsidRDefault="001A01EE" w:rsidP="00607AAD">
            <w:pPr>
              <w:jc w:val="center"/>
              <w:rPr>
                <w:szCs w:val="20"/>
              </w:rPr>
            </w:pPr>
          </w:p>
        </w:tc>
        <w:tc>
          <w:tcPr>
            <w:tcW w:w="2804" w:type="dxa"/>
            <w:shd w:val="clear" w:color="auto" w:fill="auto"/>
          </w:tcPr>
          <w:p w:rsidR="001A01EE" w:rsidRPr="00607AAD" w:rsidRDefault="001A01EE" w:rsidP="001A01EE">
            <w:pPr>
              <w:rPr>
                <w:szCs w:val="20"/>
                <w:lang w:eastAsia="x-none"/>
              </w:rPr>
            </w:pPr>
            <w:r w:rsidRPr="00607AAD">
              <w:rPr>
                <w:szCs w:val="20"/>
                <w:lang w:eastAsia="x-none"/>
              </w:rPr>
              <w:t>Inclusion depends on agreement</w:t>
            </w:r>
          </w:p>
        </w:tc>
      </w:tr>
      <w:tr w:rsidR="00607AAD" w:rsidTr="00607AAD">
        <w:tc>
          <w:tcPr>
            <w:tcW w:w="2838" w:type="dxa"/>
            <w:shd w:val="clear" w:color="auto" w:fill="E7E6E6"/>
          </w:tcPr>
          <w:p w:rsidR="001A01EE" w:rsidRPr="00607AAD" w:rsidRDefault="001A01EE" w:rsidP="00607AAD">
            <w:pPr>
              <w:jc w:val="center"/>
              <w:rPr>
                <w:szCs w:val="20"/>
              </w:rPr>
            </w:pPr>
            <w:r w:rsidRPr="00607AAD">
              <w:rPr>
                <w:szCs w:val="20"/>
              </w:rPr>
              <w:t>“CellBarred” flag</w:t>
            </w:r>
          </w:p>
        </w:tc>
        <w:tc>
          <w:tcPr>
            <w:tcW w:w="2775" w:type="dxa"/>
            <w:shd w:val="clear" w:color="auto" w:fill="auto"/>
          </w:tcPr>
          <w:p w:rsidR="001A01EE" w:rsidRPr="00607AAD" w:rsidRDefault="001A01EE" w:rsidP="00607AAD">
            <w:pPr>
              <w:jc w:val="center"/>
              <w:rPr>
                <w:szCs w:val="20"/>
              </w:rPr>
            </w:pPr>
            <w:r w:rsidRPr="00607AAD">
              <w:rPr>
                <w:szCs w:val="20"/>
              </w:rPr>
              <w:t>1</w:t>
            </w:r>
          </w:p>
        </w:tc>
        <w:tc>
          <w:tcPr>
            <w:tcW w:w="2804" w:type="dxa"/>
            <w:shd w:val="clear" w:color="auto" w:fill="auto"/>
          </w:tcPr>
          <w:p w:rsidR="001A01EE" w:rsidRPr="00607AAD" w:rsidRDefault="001A01EE" w:rsidP="001A01EE">
            <w:pPr>
              <w:rPr>
                <w:rFonts w:ascii="Times New Roman" w:hAnsi="Times New Roman"/>
                <w:szCs w:val="20"/>
                <w:lang w:eastAsia="x-none"/>
              </w:rPr>
            </w:pPr>
          </w:p>
        </w:tc>
      </w:tr>
      <w:tr w:rsidR="00607AAD" w:rsidTr="00607AAD">
        <w:tc>
          <w:tcPr>
            <w:tcW w:w="2838" w:type="dxa"/>
            <w:shd w:val="clear" w:color="auto" w:fill="E7E6E6"/>
          </w:tcPr>
          <w:p w:rsidR="001A01EE" w:rsidRPr="00607AAD" w:rsidRDefault="001A01EE" w:rsidP="00607AAD">
            <w:pPr>
              <w:jc w:val="center"/>
              <w:rPr>
                <w:szCs w:val="20"/>
              </w:rPr>
            </w:pPr>
            <w:r w:rsidRPr="00607AAD">
              <w:rPr>
                <w:szCs w:val="20"/>
              </w:rPr>
              <w:t>1st PDSCH DMRS position</w:t>
            </w:r>
          </w:p>
        </w:tc>
        <w:tc>
          <w:tcPr>
            <w:tcW w:w="2775" w:type="dxa"/>
            <w:shd w:val="clear" w:color="auto" w:fill="auto"/>
          </w:tcPr>
          <w:p w:rsidR="001A01EE" w:rsidRPr="00607AAD" w:rsidRDefault="001A01EE" w:rsidP="00607AAD">
            <w:pPr>
              <w:jc w:val="center"/>
              <w:rPr>
                <w:szCs w:val="20"/>
              </w:rPr>
            </w:pPr>
            <w:r w:rsidRPr="00607AAD">
              <w:rPr>
                <w:szCs w:val="20"/>
              </w:rPr>
              <w:t>1</w:t>
            </w:r>
          </w:p>
        </w:tc>
        <w:tc>
          <w:tcPr>
            <w:tcW w:w="2804" w:type="dxa"/>
            <w:shd w:val="clear" w:color="auto" w:fill="auto"/>
          </w:tcPr>
          <w:p w:rsidR="001A01EE" w:rsidRPr="00607AAD" w:rsidRDefault="001A01EE" w:rsidP="001A01EE">
            <w:pPr>
              <w:rPr>
                <w:szCs w:val="20"/>
                <w:lang w:eastAsia="x-none"/>
              </w:rPr>
            </w:pPr>
            <w:r w:rsidRPr="00607AAD">
              <w:rPr>
                <w:szCs w:val="20"/>
                <w:lang w:eastAsia="x-none"/>
              </w:rPr>
              <w:t>Working assumption</w:t>
            </w:r>
          </w:p>
        </w:tc>
      </w:tr>
      <w:tr w:rsidR="00607AAD" w:rsidTr="00607AAD">
        <w:tc>
          <w:tcPr>
            <w:tcW w:w="2838" w:type="dxa"/>
            <w:shd w:val="clear" w:color="auto" w:fill="E7E6E6"/>
          </w:tcPr>
          <w:p w:rsidR="001A01EE" w:rsidRPr="00607AAD" w:rsidRDefault="001A01EE" w:rsidP="00607AAD">
            <w:pPr>
              <w:jc w:val="center"/>
              <w:rPr>
                <w:szCs w:val="20"/>
              </w:rPr>
            </w:pPr>
            <w:r w:rsidRPr="00607AAD">
              <w:rPr>
                <w:szCs w:val="20"/>
              </w:rPr>
              <w:t>PRB grid offset</w:t>
            </w:r>
          </w:p>
        </w:tc>
        <w:tc>
          <w:tcPr>
            <w:tcW w:w="2775" w:type="dxa"/>
            <w:shd w:val="clear" w:color="auto" w:fill="auto"/>
          </w:tcPr>
          <w:p w:rsidR="001A01EE" w:rsidRPr="00607AAD" w:rsidRDefault="001A01EE" w:rsidP="00607AAD">
            <w:pPr>
              <w:jc w:val="center"/>
              <w:rPr>
                <w:szCs w:val="20"/>
              </w:rPr>
            </w:pPr>
            <w:r w:rsidRPr="00607AAD">
              <w:rPr>
                <w:szCs w:val="20"/>
              </w:rPr>
              <w:t>4</w:t>
            </w:r>
          </w:p>
        </w:tc>
        <w:tc>
          <w:tcPr>
            <w:tcW w:w="2804" w:type="dxa"/>
            <w:shd w:val="clear" w:color="auto" w:fill="auto"/>
          </w:tcPr>
          <w:p w:rsidR="001A01EE" w:rsidRPr="00607AAD" w:rsidRDefault="001A01EE" w:rsidP="001A01EE">
            <w:pPr>
              <w:rPr>
                <w:rFonts w:ascii="Times New Roman" w:hAnsi="Times New Roman"/>
                <w:szCs w:val="20"/>
                <w:lang w:eastAsia="x-none"/>
              </w:rPr>
            </w:pPr>
          </w:p>
        </w:tc>
      </w:tr>
      <w:tr w:rsidR="00607AAD" w:rsidTr="00607AAD">
        <w:tc>
          <w:tcPr>
            <w:tcW w:w="2838" w:type="dxa"/>
            <w:shd w:val="clear" w:color="auto" w:fill="E7E6E6"/>
          </w:tcPr>
          <w:p w:rsidR="001A01EE" w:rsidRPr="00607AAD" w:rsidRDefault="001A01EE" w:rsidP="00607AAD">
            <w:pPr>
              <w:jc w:val="center"/>
              <w:rPr>
                <w:szCs w:val="20"/>
              </w:rPr>
            </w:pPr>
            <w:r w:rsidRPr="00607AAD">
              <w:rPr>
                <w:szCs w:val="20"/>
              </w:rPr>
              <w:t>Reserved bits</w:t>
            </w:r>
          </w:p>
        </w:tc>
        <w:tc>
          <w:tcPr>
            <w:tcW w:w="2775" w:type="dxa"/>
            <w:shd w:val="clear" w:color="auto" w:fill="auto"/>
          </w:tcPr>
          <w:p w:rsidR="001A01EE" w:rsidRPr="00607AAD" w:rsidRDefault="00FD4D70" w:rsidP="00607AAD">
            <w:pPr>
              <w:jc w:val="center"/>
              <w:rPr>
                <w:szCs w:val="20"/>
              </w:rPr>
            </w:pPr>
            <w:r w:rsidRPr="00607AAD">
              <w:rPr>
                <w:szCs w:val="20"/>
              </w:rPr>
              <w:t>[13</w:t>
            </w:r>
            <w:r w:rsidR="001A01EE" w:rsidRPr="00607AAD">
              <w:rPr>
                <w:szCs w:val="20"/>
              </w:rPr>
              <w:t>] (sub 6 GHz)</w:t>
            </w:r>
          </w:p>
          <w:p w:rsidR="001A01EE" w:rsidRPr="00607AAD" w:rsidRDefault="00DE6BC0" w:rsidP="00607AAD">
            <w:pPr>
              <w:jc w:val="center"/>
              <w:rPr>
                <w:szCs w:val="20"/>
              </w:rPr>
            </w:pPr>
            <w:r w:rsidRPr="00607AAD">
              <w:rPr>
                <w:szCs w:val="20"/>
              </w:rPr>
              <w:t>[10</w:t>
            </w:r>
            <w:r w:rsidR="00FD4D70" w:rsidRPr="00607AAD">
              <w:rPr>
                <w:szCs w:val="20"/>
              </w:rPr>
              <w:t>]</w:t>
            </w:r>
            <w:r w:rsidR="001A01EE" w:rsidRPr="00607AAD">
              <w:rPr>
                <w:szCs w:val="20"/>
              </w:rPr>
              <w:t xml:space="preserve"> (above 6 GHz)</w:t>
            </w:r>
          </w:p>
        </w:tc>
        <w:tc>
          <w:tcPr>
            <w:tcW w:w="2804" w:type="dxa"/>
            <w:shd w:val="clear" w:color="auto" w:fill="auto"/>
          </w:tcPr>
          <w:p w:rsidR="001A01EE" w:rsidRPr="00607AAD" w:rsidRDefault="001A01EE" w:rsidP="00607AAD">
            <w:pPr>
              <w:numPr>
                <w:ilvl w:val="0"/>
                <w:numId w:val="35"/>
              </w:numPr>
              <w:rPr>
                <w:szCs w:val="20"/>
                <w:lang w:eastAsia="x-none"/>
              </w:rPr>
            </w:pPr>
            <w:r w:rsidRPr="00607AAD">
              <w:rPr>
                <w:szCs w:val="20"/>
                <w:lang w:eastAsia="x-none"/>
              </w:rPr>
              <w:t xml:space="preserve">There will be at least 4 reserved bits. </w:t>
            </w:r>
          </w:p>
          <w:p w:rsidR="001A01EE" w:rsidRPr="00607AAD" w:rsidRDefault="001A01EE" w:rsidP="00607AAD">
            <w:pPr>
              <w:numPr>
                <w:ilvl w:val="0"/>
                <w:numId w:val="35"/>
              </w:numPr>
              <w:rPr>
                <w:szCs w:val="20"/>
                <w:lang w:eastAsia="x-none"/>
              </w:rPr>
            </w:pPr>
            <w:r w:rsidRPr="00607AAD">
              <w:rPr>
                <w:szCs w:val="20"/>
                <w:lang w:eastAsia="x-none"/>
              </w:rPr>
              <w:t>In addition, reserved bits are added to achieve byte alignment.</w:t>
            </w:r>
          </w:p>
          <w:p w:rsidR="001A01EE" w:rsidRPr="00607AAD" w:rsidRDefault="001A01EE" w:rsidP="00607AAD">
            <w:pPr>
              <w:numPr>
                <w:ilvl w:val="0"/>
                <w:numId w:val="35"/>
              </w:numPr>
              <w:rPr>
                <w:szCs w:val="20"/>
                <w:lang w:eastAsia="x-none"/>
              </w:rPr>
            </w:pPr>
            <w:r w:rsidRPr="00607AAD">
              <w:rPr>
                <w:szCs w:val="20"/>
                <w:lang w:eastAsia="x-none"/>
              </w:rPr>
              <w:t>Any additional agreed fields will reduce the number of reserved bits</w:t>
            </w:r>
          </w:p>
        </w:tc>
      </w:tr>
      <w:tr w:rsidR="00607AAD" w:rsidTr="00607AAD">
        <w:tc>
          <w:tcPr>
            <w:tcW w:w="2838" w:type="dxa"/>
            <w:shd w:val="clear" w:color="auto" w:fill="E7E6E6"/>
          </w:tcPr>
          <w:p w:rsidR="001A01EE" w:rsidRPr="00607AAD" w:rsidRDefault="001A01EE" w:rsidP="00607AAD">
            <w:pPr>
              <w:jc w:val="center"/>
              <w:rPr>
                <w:szCs w:val="20"/>
              </w:rPr>
            </w:pPr>
            <w:r w:rsidRPr="00607AAD">
              <w:rPr>
                <w:szCs w:val="20"/>
              </w:rPr>
              <w:t>CRC</w:t>
            </w:r>
          </w:p>
        </w:tc>
        <w:tc>
          <w:tcPr>
            <w:tcW w:w="2775" w:type="dxa"/>
            <w:shd w:val="clear" w:color="auto" w:fill="auto"/>
          </w:tcPr>
          <w:p w:rsidR="001A01EE" w:rsidRPr="00607AAD" w:rsidRDefault="001A01EE" w:rsidP="00607AAD">
            <w:pPr>
              <w:jc w:val="center"/>
              <w:rPr>
                <w:szCs w:val="20"/>
              </w:rPr>
            </w:pPr>
            <w:r w:rsidRPr="00607AAD">
              <w:rPr>
                <w:szCs w:val="20"/>
              </w:rPr>
              <w:t>[19]</w:t>
            </w:r>
          </w:p>
        </w:tc>
        <w:tc>
          <w:tcPr>
            <w:tcW w:w="2804" w:type="dxa"/>
            <w:shd w:val="clear" w:color="auto" w:fill="auto"/>
          </w:tcPr>
          <w:p w:rsidR="001A01EE" w:rsidRPr="00607AAD" w:rsidRDefault="001A01EE" w:rsidP="001A01EE">
            <w:pPr>
              <w:rPr>
                <w:szCs w:val="20"/>
                <w:lang w:eastAsia="x-none"/>
              </w:rPr>
            </w:pPr>
            <w:r w:rsidRPr="00607AAD">
              <w:rPr>
                <w:szCs w:val="20"/>
                <w:lang w:eastAsia="x-none"/>
              </w:rPr>
              <w:t>Discuss if PBCH CRC should be PBCH-specific or aligned with PDCCH.</w:t>
            </w:r>
          </w:p>
        </w:tc>
      </w:tr>
      <w:tr w:rsidR="00607AAD" w:rsidTr="00607AAD">
        <w:tc>
          <w:tcPr>
            <w:tcW w:w="2838" w:type="dxa"/>
            <w:shd w:val="clear" w:color="auto" w:fill="E7E6E6"/>
          </w:tcPr>
          <w:p w:rsidR="001A01EE" w:rsidRPr="00607AAD" w:rsidRDefault="001A01EE" w:rsidP="00607AAD">
            <w:pPr>
              <w:jc w:val="center"/>
              <w:rPr>
                <w:szCs w:val="20"/>
              </w:rPr>
            </w:pPr>
            <w:r w:rsidRPr="00607AAD">
              <w:rPr>
                <w:szCs w:val="20"/>
              </w:rPr>
              <w:t>Total including CRC</w:t>
            </w:r>
          </w:p>
        </w:tc>
        <w:tc>
          <w:tcPr>
            <w:tcW w:w="2775" w:type="dxa"/>
            <w:shd w:val="clear" w:color="auto" w:fill="auto"/>
          </w:tcPr>
          <w:p w:rsidR="001A01EE" w:rsidRPr="00607AAD" w:rsidRDefault="001A01EE" w:rsidP="00607AAD">
            <w:pPr>
              <w:jc w:val="center"/>
              <w:rPr>
                <w:szCs w:val="20"/>
              </w:rPr>
            </w:pPr>
            <w:r w:rsidRPr="00607AAD">
              <w:rPr>
                <w:szCs w:val="20"/>
              </w:rPr>
              <w:t>56</w:t>
            </w:r>
          </w:p>
        </w:tc>
        <w:tc>
          <w:tcPr>
            <w:tcW w:w="2804" w:type="dxa"/>
            <w:shd w:val="clear" w:color="auto" w:fill="auto"/>
          </w:tcPr>
          <w:p w:rsidR="001A01EE" w:rsidRPr="00607AAD" w:rsidRDefault="001A01EE" w:rsidP="001A01EE">
            <w:pPr>
              <w:rPr>
                <w:rFonts w:ascii="Times New Roman" w:hAnsi="Times New Roman"/>
                <w:szCs w:val="20"/>
                <w:lang w:eastAsia="x-none"/>
              </w:rPr>
            </w:pPr>
          </w:p>
        </w:tc>
      </w:tr>
    </w:tbl>
    <w:p w:rsidR="00745B16" w:rsidRDefault="00745B16" w:rsidP="007113F8">
      <w:pPr>
        <w:rPr>
          <w:lang w:eastAsia="x-none"/>
        </w:rPr>
      </w:pPr>
    </w:p>
    <w:bookmarkEnd w:id="1"/>
    <w:p w:rsidR="007113F8" w:rsidRPr="007113F8" w:rsidRDefault="007113F8" w:rsidP="007113F8">
      <w:pPr>
        <w:rPr>
          <w:lang w:eastAsia="x-none"/>
        </w:rPr>
      </w:pPr>
    </w:p>
    <w:sectPr w:rsidR="007113F8" w:rsidRPr="007113F8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4E3" w:rsidRDefault="005804E3">
      <w:r>
        <w:separator/>
      </w:r>
    </w:p>
  </w:endnote>
  <w:endnote w:type="continuationSeparator" w:id="0">
    <w:p w:rsidR="005804E3" w:rsidRDefault="00580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panose1 w:val="02000503000000020004"/>
    <w:charset w:val="00"/>
    <w:family w:val="auto"/>
    <w:pitch w:val="variable"/>
    <w:sig w:usb0="800002A5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4E3" w:rsidRDefault="005804E3">
      <w:r>
        <w:separator/>
      </w:r>
    </w:p>
  </w:footnote>
  <w:footnote w:type="continuationSeparator" w:id="0">
    <w:p w:rsidR="005804E3" w:rsidRDefault="005804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F0CFD"/>
    <w:multiLevelType w:val="hybridMultilevel"/>
    <w:tmpl w:val="ED9C0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412A4"/>
    <w:multiLevelType w:val="hybridMultilevel"/>
    <w:tmpl w:val="B0D0C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4210B0"/>
    <w:multiLevelType w:val="hybridMultilevel"/>
    <w:tmpl w:val="DD70A164"/>
    <w:lvl w:ilvl="0" w:tplc="FF701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AEA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D0DD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CBB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AE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365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A4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5C6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88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7252727"/>
    <w:multiLevelType w:val="hybridMultilevel"/>
    <w:tmpl w:val="DC38F714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494EDF"/>
    <w:multiLevelType w:val="hybridMultilevel"/>
    <w:tmpl w:val="AA620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722BE"/>
    <w:multiLevelType w:val="hybridMultilevel"/>
    <w:tmpl w:val="38242DAA"/>
    <w:lvl w:ilvl="0" w:tplc="485425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10AE1E">
      <w:start w:val="83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35AFDE0">
      <w:start w:val="83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E3AA62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A876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184AC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D56D7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1EB4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CE26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1E74714E"/>
    <w:multiLevelType w:val="hybridMultilevel"/>
    <w:tmpl w:val="071C08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F8619B2"/>
    <w:multiLevelType w:val="hybridMultilevel"/>
    <w:tmpl w:val="FC7A9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9023A"/>
    <w:multiLevelType w:val="hybridMultilevel"/>
    <w:tmpl w:val="1108B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03D16"/>
    <w:multiLevelType w:val="hybridMultilevel"/>
    <w:tmpl w:val="738C58D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7E4951"/>
    <w:multiLevelType w:val="hybridMultilevel"/>
    <w:tmpl w:val="DB56EFF4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FF5F2B"/>
    <w:multiLevelType w:val="multilevel"/>
    <w:tmpl w:val="41EC68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453E4B"/>
    <w:multiLevelType w:val="hybridMultilevel"/>
    <w:tmpl w:val="CCDE0E9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B50E15"/>
    <w:multiLevelType w:val="hybridMultilevel"/>
    <w:tmpl w:val="420EA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8B5E7D"/>
    <w:multiLevelType w:val="hybridMultilevel"/>
    <w:tmpl w:val="43C08ECA"/>
    <w:lvl w:ilvl="0" w:tplc="88E083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5EB7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012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9277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34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7AA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6A2A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B2A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24E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FC4696D"/>
    <w:multiLevelType w:val="hybridMultilevel"/>
    <w:tmpl w:val="52969928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E84792"/>
    <w:multiLevelType w:val="hybridMultilevel"/>
    <w:tmpl w:val="0186EEF6"/>
    <w:lvl w:ilvl="0" w:tplc="FFBC8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FEC9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CC2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769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4C1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8D8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6C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01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EB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F2B48"/>
    <w:multiLevelType w:val="hybridMultilevel"/>
    <w:tmpl w:val="45868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7517B6"/>
    <w:multiLevelType w:val="hybridMultilevel"/>
    <w:tmpl w:val="6C069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5955BE"/>
    <w:multiLevelType w:val="hybridMultilevel"/>
    <w:tmpl w:val="52FC2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9F5975"/>
    <w:multiLevelType w:val="hybridMultilevel"/>
    <w:tmpl w:val="0D549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04BA3"/>
    <w:multiLevelType w:val="hybridMultilevel"/>
    <w:tmpl w:val="E8BAA7C4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C73224"/>
    <w:multiLevelType w:val="hybridMultilevel"/>
    <w:tmpl w:val="9C864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B847C5"/>
    <w:multiLevelType w:val="hybridMultilevel"/>
    <w:tmpl w:val="4798F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B271E"/>
    <w:multiLevelType w:val="hybridMultilevel"/>
    <w:tmpl w:val="C42A139C"/>
    <w:lvl w:ilvl="0" w:tplc="CBFC0AC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31666A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B6EC72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F4CDFE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FF480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F0CFFA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59AEEE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1FC075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380463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4" w15:restartNumberingAfterBreak="0">
    <w:nsid w:val="7B651A8C"/>
    <w:multiLevelType w:val="hybridMultilevel"/>
    <w:tmpl w:val="476664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36"/>
  </w:num>
  <w:num w:numId="4">
    <w:abstractNumId w:val="35"/>
  </w:num>
  <w:num w:numId="5">
    <w:abstractNumId w:val="30"/>
  </w:num>
  <w:num w:numId="6">
    <w:abstractNumId w:val="18"/>
  </w:num>
  <w:num w:numId="7">
    <w:abstractNumId w:val="17"/>
  </w:num>
  <w:num w:numId="8">
    <w:abstractNumId w:val="7"/>
  </w:num>
  <w:num w:numId="9">
    <w:abstractNumId w:val="16"/>
  </w:num>
  <w:num w:numId="10">
    <w:abstractNumId w:val="22"/>
  </w:num>
  <w:num w:numId="11">
    <w:abstractNumId w:val="15"/>
  </w:num>
  <w:num w:numId="12">
    <w:abstractNumId w:val="4"/>
  </w:num>
  <w:num w:numId="13">
    <w:abstractNumId w:val="20"/>
  </w:num>
  <w:num w:numId="14">
    <w:abstractNumId w:val="11"/>
  </w:num>
  <w:num w:numId="15">
    <w:abstractNumId w:val="29"/>
  </w:num>
  <w:num w:numId="16">
    <w:abstractNumId w:val="19"/>
  </w:num>
  <w:num w:numId="17">
    <w:abstractNumId w:val="31"/>
  </w:num>
  <w:num w:numId="18">
    <w:abstractNumId w:val="14"/>
  </w:num>
  <w:num w:numId="19">
    <w:abstractNumId w:val="27"/>
  </w:num>
  <w:num w:numId="20">
    <w:abstractNumId w:val="21"/>
  </w:num>
  <w:num w:numId="21">
    <w:abstractNumId w:val="5"/>
  </w:num>
  <w:num w:numId="22">
    <w:abstractNumId w:val="26"/>
  </w:num>
  <w:num w:numId="23">
    <w:abstractNumId w:val="9"/>
  </w:num>
  <w:num w:numId="24">
    <w:abstractNumId w:val="3"/>
  </w:num>
  <w:num w:numId="25">
    <w:abstractNumId w:val="10"/>
  </w:num>
  <w:num w:numId="26">
    <w:abstractNumId w:val="10"/>
  </w:num>
  <w:num w:numId="27">
    <w:abstractNumId w:val="8"/>
  </w:num>
  <w:num w:numId="28">
    <w:abstractNumId w:val="33"/>
  </w:num>
  <w:num w:numId="29">
    <w:abstractNumId w:val="18"/>
  </w:num>
  <w:num w:numId="30">
    <w:abstractNumId w:val="28"/>
  </w:num>
  <w:num w:numId="31">
    <w:abstractNumId w:val="12"/>
  </w:num>
  <w:num w:numId="32">
    <w:abstractNumId w:val="32"/>
  </w:num>
  <w:num w:numId="33">
    <w:abstractNumId w:val="13"/>
  </w:num>
  <w:num w:numId="34">
    <w:abstractNumId w:val="34"/>
  </w:num>
  <w:num w:numId="35">
    <w:abstractNumId w:val="34"/>
  </w:num>
  <w:num w:numId="36">
    <w:abstractNumId w:val="25"/>
  </w:num>
  <w:num w:numId="37">
    <w:abstractNumId w:val="6"/>
  </w:num>
  <w:num w:numId="38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rawingGridHorizontalSpacing w:val="100"/>
  <w:displayHorizontalDrawingGridEvery w:val="2"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758A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115C"/>
    <w:rsid w:val="000011EC"/>
    <w:rsid w:val="0000174E"/>
    <w:rsid w:val="00001AE6"/>
    <w:rsid w:val="00001B1A"/>
    <w:rsid w:val="00001BE4"/>
    <w:rsid w:val="00001C63"/>
    <w:rsid w:val="00001DDA"/>
    <w:rsid w:val="00001E4C"/>
    <w:rsid w:val="00001F3D"/>
    <w:rsid w:val="00002050"/>
    <w:rsid w:val="00002097"/>
    <w:rsid w:val="00002127"/>
    <w:rsid w:val="00002201"/>
    <w:rsid w:val="0000226C"/>
    <w:rsid w:val="00002285"/>
    <w:rsid w:val="00002314"/>
    <w:rsid w:val="0000293D"/>
    <w:rsid w:val="00002A43"/>
    <w:rsid w:val="00002B43"/>
    <w:rsid w:val="00002BC6"/>
    <w:rsid w:val="00002C3C"/>
    <w:rsid w:val="00002DC6"/>
    <w:rsid w:val="00002F51"/>
    <w:rsid w:val="0000309D"/>
    <w:rsid w:val="000030F9"/>
    <w:rsid w:val="00003110"/>
    <w:rsid w:val="00003698"/>
    <w:rsid w:val="000036CF"/>
    <w:rsid w:val="000039AB"/>
    <w:rsid w:val="00003B58"/>
    <w:rsid w:val="00003F92"/>
    <w:rsid w:val="00004056"/>
    <w:rsid w:val="00004154"/>
    <w:rsid w:val="000043E1"/>
    <w:rsid w:val="0000498E"/>
    <w:rsid w:val="00004A2F"/>
    <w:rsid w:val="00004AC3"/>
    <w:rsid w:val="00004DA7"/>
    <w:rsid w:val="000051B7"/>
    <w:rsid w:val="00005350"/>
    <w:rsid w:val="00005397"/>
    <w:rsid w:val="000054EA"/>
    <w:rsid w:val="00005620"/>
    <w:rsid w:val="000056CC"/>
    <w:rsid w:val="00005D9B"/>
    <w:rsid w:val="00005FC6"/>
    <w:rsid w:val="000062E9"/>
    <w:rsid w:val="00006365"/>
    <w:rsid w:val="00006384"/>
    <w:rsid w:val="000063E4"/>
    <w:rsid w:val="0000682F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ED8"/>
    <w:rsid w:val="000101AB"/>
    <w:rsid w:val="0001030E"/>
    <w:rsid w:val="00010540"/>
    <w:rsid w:val="00010637"/>
    <w:rsid w:val="00010906"/>
    <w:rsid w:val="00010AA0"/>
    <w:rsid w:val="00010D2E"/>
    <w:rsid w:val="00010E49"/>
    <w:rsid w:val="00010F6E"/>
    <w:rsid w:val="00011222"/>
    <w:rsid w:val="000112A4"/>
    <w:rsid w:val="0001136D"/>
    <w:rsid w:val="000119E4"/>
    <w:rsid w:val="00011BE1"/>
    <w:rsid w:val="00011E5B"/>
    <w:rsid w:val="00011F23"/>
    <w:rsid w:val="000120A3"/>
    <w:rsid w:val="0001210D"/>
    <w:rsid w:val="0001217C"/>
    <w:rsid w:val="0001221D"/>
    <w:rsid w:val="000122B0"/>
    <w:rsid w:val="00012312"/>
    <w:rsid w:val="000123AC"/>
    <w:rsid w:val="0001269D"/>
    <w:rsid w:val="00012755"/>
    <w:rsid w:val="00012A9E"/>
    <w:rsid w:val="00012C2D"/>
    <w:rsid w:val="00012D72"/>
    <w:rsid w:val="00012DCD"/>
    <w:rsid w:val="00012FE4"/>
    <w:rsid w:val="000130B7"/>
    <w:rsid w:val="000131CE"/>
    <w:rsid w:val="000136D7"/>
    <w:rsid w:val="00013A85"/>
    <w:rsid w:val="00013BB3"/>
    <w:rsid w:val="000143B4"/>
    <w:rsid w:val="00014482"/>
    <w:rsid w:val="000145DE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533"/>
    <w:rsid w:val="000155DA"/>
    <w:rsid w:val="00015638"/>
    <w:rsid w:val="000159AB"/>
    <w:rsid w:val="00015D64"/>
    <w:rsid w:val="00015D7A"/>
    <w:rsid w:val="00016153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2F1"/>
    <w:rsid w:val="0001764A"/>
    <w:rsid w:val="0001774C"/>
    <w:rsid w:val="00017816"/>
    <w:rsid w:val="00017AE4"/>
    <w:rsid w:val="00017AFA"/>
    <w:rsid w:val="00017C43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DDD"/>
    <w:rsid w:val="000230B8"/>
    <w:rsid w:val="0002338E"/>
    <w:rsid w:val="00023C73"/>
    <w:rsid w:val="00023E0A"/>
    <w:rsid w:val="000241ED"/>
    <w:rsid w:val="0002427D"/>
    <w:rsid w:val="000243C8"/>
    <w:rsid w:val="000245EF"/>
    <w:rsid w:val="000246F5"/>
    <w:rsid w:val="0002470C"/>
    <w:rsid w:val="0002493C"/>
    <w:rsid w:val="00024951"/>
    <w:rsid w:val="00024E65"/>
    <w:rsid w:val="00024F12"/>
    <w:rsid w:val="000250F0"/>
    <w:rsid w:val="00025104"/>
    <w:rsid w:val="000255FF"/>
    <w:rsid w:val="00025843"/>
    <w:rsid w:val="00025864"/>
    <w:rsid w:val="00025A45"/>
    <w:rsid w:val="00025BB5"/>
    <w:rsid w:val="00025BD6"/>
    <w:rsid w:val="00025E6B"/>
    <w:rsid w:val="00026006"/>
    <w:rsid w:val="0002616F"/>
    <w:rsid w:val="000262BB"/>
    <w:rsid w:val="000262F4"/>
    <w:rsid w:val="0002634D"/>
    <w:rsid w:val="0002641F"/>
    <w:rsid w:val="0002643E"/>
    <w:rsid w:val="00026453"/>
    <w:rsid w:val="00026481"/>
    <w:rsid w:val="000264A5"/>
    <w:rsid w:val="000264DF"/>
    <w:rsid w:val="000266D8"/>
    <w:rsid w:val="000267B0"/>
    <w:rsid w:val="00026CF3"/>
    <w:rsid w:val="00026D0D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E2"/>
    <w:rsid w:val="00027ED9"/>
    <w:rsid w:val="00027F9D"/>
    <w:rsid w:val="00030096"/>
    <w:rsid w:val="0003027C"/>
    <w:rsid w:val="000302E5"/>
    <w:rsid w:val="000303B7"/>
    <w:rsid w:val="0003058A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427"/>
    <w:rsid w:val="00031534"/>
    <w:rsid w:val="00031731"/>
    <w:rsid w:val="0003178D"/>
    <w:rsid w:val="00031AD4"/>
    <w:rsid w:val="00031BCA"/>
    <w:rsid w:val="00031C4F"/>
    <w:rsid w:val="00031EC8"/>
    <w:rsid w:val="00031FBD"/>
    <w:rsid w:val="000320B4"/>
    <w:rsid w:val="000323EC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5AB"/>
    <w:rsid w:val="00034769"/>
    <w:rsid w:val="0003486E"/>
    <w:rsid w:val="00034A71"/>
    <w:rsid w:val="00035007"/>
    <w:rsid w:val="0003534A"/>
    <w:rsid w:val="00035446"/>
    <w:rsid w:val="0003547D"/>
    <w:rsid w:val="0003553E"/>
    <w:rsid w:val="00035736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920"/>
    <w:rsid w:val="00036A9B"/>
    <w:rsid w:val="00036B8C"/>
    <w:rsid w:val="00036EC5"/>
    <w:rsid w:val="00036F09"/>
    <w:rsid w:val="0003730E"/>
    <w:rsid w:val="00037441"/>
    <w:rsid w:val="000375BB"/>
    <w:rsid w:val="00037646"/>
    <w:rsid w:val="00037991"/>
    <w:rsid w:val="00037A92"/>
    <w:rsid w:val="00037AF7"/>
    <w:rsid w:val="00037B9A"/>
    <w:rsid w:val="00037D1F"/>
    <w:rsid w:val="000402D6"/>
    <w:rsid w:val="000402FF"/>
    <w:rsid w:val="00040418"/>
    <w:rsid w:val="00040683"/>
    <w:rsid w:val="00040744"/>
    <w:rsid w:val="00040887"/>
    <w:rsid w:val="00040B52"/>
    <w:rsid w:val="00040B9B"/>
    <w:rsid w:val="00040BB3"/>
    <w:rsid w:val="00040C2B"/>
    <w:rsid w:val="000411DE"/>
    <w:rsid w:val="000418EC"/>
    <w:rsid w:val="0004194B"/>
    <w:rsid w:val="0004194E"/>
    <w:rsid w:val="00041E7D"/>
    <w:rsid w:val="00041E99"/>
    <w:rsid w:val="000420C0"/>
    <w:rsid w:val="0004212D"/>
    <w:rsid w:val="0004244A"/>
    <w:rsid w:val="000424FC"/>
    <w:rsid w:val="00042567"/>
    <w:rsid w:val="00042693"/>
    <w:rsid w:val="00042A37"/>
    <w:rsid w:val="00042ECA"/>
    <w:rsid w:val="00043003"/>
    <w:rsid w:val="000430AC"/>
    <w:rsid w:val="000433FA"/>
    <w:rsid w:val="000434B1"/>
    <w:rsid w:val="00043578"/>
    <w:rsid w:val="00043619"/>
    <w:rsid w:val="00043A5E"/>
    <w:rsid w:val="00043AF9"/>
    <w:rsid w:val="00043C64"/>
    <w:rsid w:val="00043D08"/>
    <w:rsid w:val="00043FAD"/>
    <w:rsid w:val="000445C5"/>
    <w:rsid w:val="000447FD"/>
    <w:rsid w:val="00044967"/>
    <w:rsid w:val="000449D0"/>
    <w:rsid w:val="000449FE"/>
    <w:rsid w:val="0004536A"/>
    <w:rsid w:val="000454BB"/>
    <w:rsid w:val="000458C4"/>
    <w:rsid w:val="00045975"/>
    <w:rsid w:val="000459C0"/>
    <w:rsid w:val="00045A0A"/>
    <w:rsid w:val="00045C45"/>
    <w:rsid w:val="000461F3"/>
    <w:rsid w:val="0004659D"/>
    <w:rsid w:val="00046657"/>
    <w:rsid w:val="00046741"/>
    <w:rsid w:val="00046817"/>
    <w:rsid w:val="00046A46"/>
    <w:rsid w:val="00046A72"/>
    <w:rsid w:val="00046F19"/>
    <w:rsid w:val="00047220"/>
    <w:rsid w:val="000478CE"/>
    <w:rsid w:val="000478FC"/>
    <w:rsid w:val="0004796D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A50"/>
    <w:rsid w:val="00050D19"/>
    <w:rsid w:val="00050D40"/>
    <w:rsid w:val="00050EB2"/>
    <w:rsid w:val="00051232"/>
    <w:rsid w:val="00051366"/>
    <w:rsid w:val="00051696"/>
    <w:rsid w:val="000518AE"/>
    <w:rsid w:val="00051AA8"/>
    <w:rsid w:val="00051B20"/>
    <w:rsid w:val="00051C90"/>
    <w:rsid w:val="00051DC9"/>
    <w:rsid w:val="00051EFC"/>
    <w:rsid w:val="000521D7"/>
    <w:rsid w:val="0005242C"/>
    <w:rsid w:val="000524F6"/>
    <w:rsid w:val="00052519"/>
    <w:rsid w:val="000526E1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48"/>
    <w:rsid w:val="000530AF"/>
    <w:rsid w:val="00053200"/>
    <w:rsid w:val="00053380"/>
    <w:rsid w:val="00053436"/>
    <w:rsid w:val="0005344B"/>
    <w:rsid w:val="00053905"/>
    <w:rsid w:val="00053A3C"/>
    <w:rsid w:val="00053BBC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836"/>
    <w:rsid w:val="000549D9"/>
    <w:rsid w:val="00054C82"/>
    <w:rsid w:val="00054CCF"/>
    <w:rsid w:val="000552B4"/>
    <w:rsid w:val="00055343"/>
    <w:rsid w:val="00055414"/>
    <w:rsid w:val="00055715"/>
    <w:rsid w:val="00055764"/>
    <w:rsid w:val="00055B8B"/>
    <w:rsid w:val="00055E65"/>
    <w:rsid w:val="000562A6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D7"/>
    <w:rsid w:val="00057764"/>
    <w:rsid w:val="00057D72"/>
    <w:rsid w:val="00057E28"/>
    <w:rsid w:val="00057FAA"/>
    <w:rsid w:val="000600B4"/>
    <w:rsid w:val="00060193"/>
    <w:rsid w:val="00060570"/>
    <w:rsid w:val="0006067F"/>
    <w:rsid w:val="000606B9"/>
    <w:rsid w:val="00060DD6"/>
    <w:rsid w:val="00060EE8"/>
    <w:rsid w:val="0006131F"/>
    <w:rsid w:val="00061550"/>
    <w:rsid w:val="000617B1"/>
    <w:rsid w:val="00061BC7"/>
    <w:rsid w:val="00061CEC"/>
    <w:rsid w:val="00061D21"/>
    <w:rsid w:val="00062285"/>
    <w:rsid w:val="00062476"/>
    <w:rsid w:val="00062950"/>
    <w:rsid w:val="0006298A"/>
    <w:rsid w:val="00062B1A"/>
    <w:rsid w:val="00062DCB"/>
    <w:rsid w:val="000631C8"/>
    <w:rsid w:val="000637C4"/>
    <w:rsid w:val="00063899"/>
    <w:rsid w:val="000639DE"/>
    <w:rsid w:val="00063A9D"/>
    <w:rsid w:val="00063B50"/>
    <w:rsid w:val="00063DDE"/>
    <w:rsid w:val="00063EBF"/>
    <w:rsid w:val="00063F69"/>
    <w:rsid w:val="000640FE"/>
    <w:rsid w:val="0006436A"/>
    <w:rsid w:val="000645A8"/>
    <w:rsid w:val="0006465B"/>
    <w:rsid w:val="00064880"/>
    <w:rsid w:val="00064CBD"/>
    <w:rsid w:val="00064CD0"/>
    <w:rsid w:val="00064E66"/>
    <w:rsid w:val="00064EE0"/>
    <w:rsid w:val="00064F61"/>
    <w:rsid w:val="000650A9"/>
    <w:rsid w:val="00065430"/>
    <w:rsid w:val="00065743"/>
    <w:rsid w:val="0006574B"/>
    <w:rsid w:val="000659BD"/>
    <w:rsid w:val="00065AE6"/>
    <w:rsid w:val="00065B36"/>
    <w:rsid w:val="00065B41"/>
    <w:rsid w:val="00065FFD"/>
    <w:rsid w:val="00066458"/>
    <w:rsid w:val="00066836"/>
    <w:rsid w:val="00066A22"/>
    <w:rsid w:val="00066CFE"/>
    <w:rsid w:val="000671D5"/>
    <w:rsid w:val="000672C9"/>
    <w:rsid w:val="0006755A"/>
    <w:rsid w:val="00067A6B"/>
    <w:rsid w:val="00067EE6"/>
    <w:rsid w:val="00067FC0"/>
    <w:rsid w:val="0007012F"/>
    <w:rsid w:val="00070295"/>
    <w:rsid w:val="000707EC"/>
    <w:rsid w:val="00070A13"/>
    <w:rsid w:val="00070D54"/>
    <w:rsid w:val="00071477"/>
    <w:rsid w:val="0007161C"/>
    <w:rsid w:val="00071694"/>
    <w:rsid w:val="00071701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970"/>
    <w:rsid w:val="000729E1"/>
    <w:rsid w:val="00072D23"/>
    <w:rsid w:val="00072D43"/>
    <w:rsid w:val="00072D4D"/>
    <w:rsid w:val="00072EF1"/>
    <w:rsid w:val="000731F9"/>
    <w:rsid w:val="0007320C"/>
    <w:rsid w:val="000734FF"/>
    <w:rsid w:val="0007350F"/>
    <w:rsid w:val="0007394F"/>
    <w:rsid w:val="00073A62"/>
    <w:rsid w:val="00073F00"/>
    <w:rsid w:val="00073F4B"/>
    <w:rsid w:val="00074076"/>
    <w:rsid w:val="00074150"/>
    <w:rsid w:val="000742E5"/>
    <w:rsid w:val="00074326"/>
    <w:rsid w:val="000744F8"/>
    <w:rsid w:val="0007455F"/>
    <w:rsid w:val="00074A2B"/>
    <w:rsid w:val="000750AC"/>
    <w:rsid w:val="00075466"/>
    <w:rsid w:val="0007565D"/>
    <w:rsid w:val="00075813"/>
    <w:rsid w:val="00075C5E"/>
    <w:rsid w:val="00075F8D"/>
    <w:rsid w:val="000760A8"/>
    <w:rsid w:val="000760F6"/>
    <w:rsid w:val="00076483"/>
    <w:rsid w:val="000767D1"/>
    <w:rsid w:val="00076A3B"/>
    <w:rsid w:val="00076C93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600"/>
    <w:rsid w:val="000819BC"/>
    <w:rsid w:val="00081A03"/>
    <w:rsid w:val="00081BC0"/>
    <w:rsid w:val="00081D2A"/>
    <w:rsid w:val="00081D8A"/>
    <w:rsid w:val="00081DA2"/>
    <w:rsid w:val="00081E6E"/>
    <w:rsid w:val="00081FB2"/>
    <w:rsid w:val="0008217A"/>
    <w:rsid w:val="00082362"/>
    <w:rsid w:val="000823E1"/>
    <w:rsid w:val="00082943"/>
    <w:rsid w:val="000829CA"/>
    <w:rsid w:val="00082E80"/>
    <w:rsid w:val="00083170"/>
    <w:rsid w:val="00083197"/>
    <w:rsid w:val="000833BD"/>
    <w:rsid w:val="00083452"/>
    <w:rsid w:val="0008365D"/>
    <w:rsid w:val="00083761"/>
    <w:rsid w:val="0008378C"/>
    <w:rsid w:val="00083851"/>
    <w:rsid w:val="000839F4"/>
    <w:rsid w:val="00083D47"/>
    <w:rsid w:val="00083DFE"/>
    <w:rsid w:val="00084000"/>
    <w:rsid w:val="000842EC"/>
    <w:rsid w:val="000842F8"/>
    <w:rsid w:val="000845D5"/>
    <w:rsid w:val="00084700"/>
    <w:rsid w:val="00084B6D"/>
    <w:rsid w:val="00085392"/>
    <w:rsid w:val="00085611"/>
    <w:rsid w:val="00085AC8"/>
    <w:rsid w:val="00085B87"/>
    <w:rsid w:val="000862A2"/>
    <w:rsid w:val="00086326"/>
    <w:rsid w:val="000863CC"/>
    <w:rsid w:val="000863ED"/>
    <w:rsid w:val="00086421"/>
    <w:rsid w:val="0008656C"/>
    <w:rsid w:val="0008660D"/>
    <w:rsid w:val="00086DAB"/>
    <w:rsid w:val="00086E43"/>
    <w:rsid w:val="00087010"/>
    <w:rsid w:val="000871D5"/>
    <w:rsid w:val="000873F6"/>
    <w:rsid w:val="00087716"/>
    <w:rsid w:val="000877E1"/>
    <w:rsid w:val="00087DAB"/>
    <w:rsid w:val="0009020D"/>
    <w:rsid w:val="00090333"/>
    <w:rsid w:val="00090446"/>
    <w:rsid w:val="00090555"/>
    <w:rsid w:val="0009090B"/>
    <w:rsid w:val="00090919"/>
    <w:rsid w:val="00090968"/>
    <w:rsid w:val="00090A16"/>
    <w:rsid w:val="00090B3C"/>
    <w:rsid w:val="00090DCA"/>
    <w:rsid w:val="000910D0"/>
    <w:rsid w:val="00091312"/>
    <w:rsid w:val="000913A9"/>
    <w:rsid w:val="000913F0"/>
    <w:rsid w:val="0009143A"/>
    <w:rsid w:val="00091557"/>
    <w:rsid w:val="00091722"/>
    <w:rsid w:val="00091CA2"/>
    <w:rsid w:val="00091FBD"/>
    <w:rsid w:val="00092260"/>
    <w:rsid w:val="00092386"/>
    <w:rsid w:val="00092615"/>
    <w:rsid w:val="00092657"/>
    <w:rsid w:val="00092754"/>
    <w:rsid w:val="000927B5"/>
    <w:rsid w:val="000928E0"/>
    <w:rsid w:val="00092BBA"/>
    <w:rsid w:val="00092D27"/>
    <w:rsid w:val="00092FFD"/>
    <w:rsid w:val="00093081"/>
    <w:rsid w:val="0009328C"/>
    <w:rsid w:val="0009395D"/>
    <w:rsid w:val="00093A11"/>
    <w:rsid w:val="00093D36"/>
    <w:rsid w:val="0009400A"/>
    <w:rsid w:val="00094102"/>
    <w:rsid w:val="000941AA"/>
    <w:rsid w:val="000941E6"/>
    <w:rsid w:val="000942A1"/>
    <w:rsid w:val="00094886"/>
    <w:rsid w:val="00094A37"/>
    <w:rsid w:val="00094BF4"/>
    <w:rsid w:val="00094C2D"/>
    <w:rsid w:val="00094CAA"/>
    <w:rsid w:val="00094D75"/>
    <w:rsid w:val="000952C9"/>
    <w:rsid w:val="000952E9"/>
    <w:rsid w:val="0009543D"/>
    <w:rsid w:val="0009552E"/>
    <w:rsid w:val="00095BD5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B3D"/>
    <w:rsid w:val="00096D85"/>
    <w:rsid w:val="00096F6F"/>
    <w:rsid w:val="00097016"/>
    <w:rsid w:val="00097133"/>
    <w:rsid w:val="000971C0"/>
    <w:rsid w:val="000973ED"/>
    <w:rsid w:val="00097427"/>
    <w:rsid w:val="00097497"/>
    <w:rsid w:val="00097811"/>
    <w:rsid w:val="000979A4"/>
    <w:rsid w:val="00097A3D"/>
    <w:rsid w:val="000A057C"/>
    <w:rsid w:val="000A0745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CE7"/>
    <w:rsid w:val="000A2D1E"/>
    <w:rsid w:val="000A322E"/>
    <w:rsid w:val="000A35B2"/>
    <w:rsid w:val="000A3B42"/>
    <w:rsid w:val="000A3C52"/>
    <w:rsid w:val="000A3D5A"/>
    <w:rsid w:val="000A3E0C"/>
    <w:rsid w:val="000A3F6B"/>
    <w:rsid w:val="000A401C"/>
    <w:rsid w:val="000A418D"/>
    <w:rsid w:val="000A42D4"/>
    <w:rsid w:val="000A4331"/>
    <w:rsid w:val="000A4418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814"/>
    <w:rsid w:val="000A6ABA"/>
    <w:rsid w:val="000A6B78"/>
    <w:rsid w:val="000A6C15"/>
    <w:rsid w:val="000A6FDB"/>
    <w:rsid w:val="000A7109"/>
    <w:rsid w:val="000A7253"/>
    <w:rsid w:val="000A731B"/>
    <w:rsid w:val="000A73FF"/>
    <w:rsid w:val="000A7754"/>
    <w:rsid w:val="000A7C4F"/>
    <w:rsid w:val="000A7ED1"/>
    <w:rsid w:val="000B033E"/>
    <w:rsid w:val="000B0436"/>
    <w:rsid w:val="000B0857"/>
    <w:rsid w:val="000B0E9E"/>
    <w:rsid w:val="000B1449"/>
    <w:rsid w:val="000B16E6"/>
    <w:rsid w:val="000B180E"/>
    <w:rsid w:val="000B1947"/>
    <w:rsid w:val="000B19B8"/>
    <w:rsid w:val="000B19E5"/>
    <w:rsid w:val="000B1B64"/>
    <w:rsid w:val="000B1BED"/>
    <w:rsid w:val="000B223B"/>
    <w:rsid w:val="000B22ED"/>
    <w:rsid w:val="000B249C"/>
    <w:rsid w:val="000B280A"/>
    <w:rsid w:val="000B2B1C"/>
    <w:rsid w:val="000B2B27"/>
    <w:rsid w:val="000B2D3C"/>
    <w:rsid w:val="000B2EC5"/>
    <w:rsid w:val="000B2EF3"/>
    <w:rsid w:val="000B315B"/>
    <w:rsid w:val="000B32E9"/>
    <w:rsid w:val="000B3427"/>
    <w:rsid w:val="000B3464"/>
    <w:rsid w:val="000B35AC"/>
    <w:rsid w:val="000B3627"/>
    <w:rsid w:val="000B36ED"/>
    <w:rsid w:val="000B3828"/>
    <w:rsid w:val="000B3A73"/>
    <w:rsid w:val="000B3E2F"/>
    <w:rsid w:val="000B3FC2"/>
    <w:rsid w:val="000B3FEB"/>
    <w:rsid w:val="000B4357"/>
    <w:rsid w:val="000B4408"/>
    <w:rsid w:val="000B44E9"/>
    <w:rsid w:val="000B4B0E"/>
    <w:rsid w:val="000B4B1F"/>
    <w:rsid w:val="000B4B9E"/>
    <w:rsid w:val="000B4C4B"/>
    <w:rsid w:val="000B4C5F"/>
    <w:rsid w:val="000B4E76"/>
    <w:rsid w:val="000B51A9"/>
    <w:rsid w:val="000B51E5"/>
    <w:rsid w:val="000B53FA"/>
    <w:rsid w:val="000B5507"/>
    <w:rsid w:val="000B5B49"/>
    <w:rsid w:val="000B5C48"/>
    <w:rsid w:val="000B5C68"/>
    <w:rsid w:val="000B5E56"/>
    <w:rsid w:val="000B614B"/>
    <w:rsid w:val="000B6182"/>
    <w:rsid w:val="000B6452"/>
    <w:rsid w:val="000B6508"/>
    <w:rsid w:val="000B66F1"/>
    <w:rsid w:val="000B673D"/>
    <w:rsid w:val="000B69B2"/>
    <w:rsid w:val="000B6A17"/>
    <w:rsid w:val="000B6E17"/>
    <w:rsid w:val="000B6E8A"/>
    <w:rsid w:val="000B6F73"/>
    <w:rsid w:val="000B7196"/>
    <w:rsid w:val="000B730A"/>
    <w:rsid w:val="000B7664"/>
    <w:rsid w:val="000B7DAC"/>
    <w:rsid w:val="000B7EBB"/>
    <w:rsid w:val="000B7EEE"/>
    <w:rsid w:val="000B7F91"/>
    <w:rsid w:val="000C01FC"/>
    <w:rsid w:val="000C0407"/>
    <w:rsid w:val="000C04C8"/>
    <w:rsid w:val="000C050B"/>
    <w:rsid w:val="000C0696"/>
    <w:rsid w:val="000C09F5"/>
    <w:rsid w:val="000C0A62"/>
    <w:rsid w:val="000C0C75"/>
    <w:rsid w:val="000C0D06"/>
    <w:rsid w:val="000C0E88"/>
    <w:rsid w:val="000C11B1"/>
    <w:rsid w:val="000C1334"/>
    <w:rsid w:val="000C197F"/>
    <w:rsid w:val="000C1D9E"/>
    <w:rsid w:val="000C1E1C"/>
    <w:rsid w:val="000C1E86"/>
    <w:rsid w:val="000C2024"/>
    <w:rsid w:val="000C204F"/>
    <w:rsid w:val="000C2223"/>
    <w:rsid w:val="000C295A"/>
    <w:rsid w:val="000C2A35"/>
    <w:rsid w:val="000C2AA8"/>
    <w:rsid w:val="000C301D"/>
    <w:rsid w:val="000C33E5"/>
    <w:rsid w:val="000C34CD"/>
    <w:rsid w:val="000C3759"/>
    <w:rsid w:val="000C37F9"/>
    <w:rsid w:val="000C3921"/>
    <w:rsid w:val="000C3A53"/>
    <w:rsid w:val="000C3AF6"/>
    <w:rsid w:val="000C3D33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9AD"/>
    <w:rsid w:val="000C4BB5"/>
    <w:rsid w:val="000C4D68"/>
    <w:rsid w:val="000C4ED1"/>
    <w:rsid w:val="000C53E1"/>
    <w:rsid w:val="000C5429"/>
    <w:rsid w:val="000C575F"/>
    <w:rsid w:val="000C57F9"/>
    <w:rsid w:val="000C5875"/>
    <w:rsid w:val="000C5A0B"/>
    <w:rsid w:val="000C5CB8"/>
    <w:rsid w:val="000C5E17"/>
    <w:rsid w:val="000C669E"/>
    <w:rsid w:val="000C6766"/>
    <w:rsid w:val="000C6959"/>
    <w:rsid w:val="000C7225"/>
    <w:rsid w:val="000C762B"/>
    <w:rsid w:val="000C76E1"/>
    <w:rsid w:val="000C7B5E"/>
    <w:rsid w:val="000C7EA4"/>
    <w:rsid w:val="000C7EB0"/>
    <w:rsid w:val="000C7EC8"/>
    <w:rsid w:val="000C7F91"/>
    <w:rsid w:val="000D0765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A41"/>
    <w:rsid w:val="000D1A94"/>
    <w:rsid w:val="000D1C78"/>
    <w:rsid w:val="000D1CCF"/>
    <w:rsid w:val="000D1DD3"/>
    <w:rsid w:val="000D1FE3"/>
    <w:rsid w:val="000D229E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B4"/>
    <w:rsid w:val="000D3FD2"/>
    <w:rsid w:val="000D4058"/>
    <w:rsid w:val="000D4082"/>
    <w:rsid w:val="000D4527"/>
    <w:rsid w:val="000D4748"/>
    <w:rsid w:val="000D49BF"/>
    <w:rsid w:val="000D4AD8"/>
    <w:rsid w:val="000D4B56"/>
    <w:rsid w:val="000D4CE2"/>
    <w:rsid w:val="000D4E95"/>
    <w:rsid w:val="000D4E98"/>
    <w:rsid w:val="000D5020"/>
    <w:rsid w:val="000D56C3"/>
    <w:rsid w:val="000D5738"/>
    <w:rsid w:val="000D5B79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89A"/>
    <w:rsid w:val="000D797A"/>
    <w:rsid w:val="000D7F40"/>
    <w:rsid w:val="000E0095"/>
    <w:rsid w:val="000E018E"/>
    <w:rsid w:val="000E01B5"/>
    <w:rsid w:val="000E032C"/>
    <w:rsid w:val="000E04A1"/>
    <w:rsid w:val="000E0802"/>
    <w:rsid w:val="000E080F"/>
    <w:rsid w:val="000E0833"/>
    <w:rsid w:val="000E0949"/>
    <w:rsid w:val="000E09FC"/>
    <w:rsid w:val="000E0BF7"/>
    <w:rsid w:val="000E0DD3"/>
    <w:rsid w:val="000E0F7C"/>
    <w:rsid w:val="000E1192"/>
    <w:rsid w:val="000E1228"/>
    <w:rsid w:val="000E1672"/>
    <w:rsid w:val="000E1896"/>
    <w:rsid w:val="000E18EA"/>
    <w:rsid w:val="000E1941"/>
    <w:rsid w:val="000E1A7A"/>
    <w:rsid w:val="000E1B8B"/>
    <w:rsid w:val="000E1FC4"/>
    <w:rsid w:val="000E1FE7"/>
    <w:rsid w:val="000E2014"/>
    <w:rsid w:val="000E2052"/>
    <w:rsid w:val="000E23EE"/>
    <w:rsid w:val="000E2407"/>
    <w:rsid w:val="000E2433"/>
    <w:rsid w:val="000E2608"/>
    <w:rsid w:val="000E2743"/>
    <w:rsid w:val="000E28B6"/>
    <w:rsid w:val="000E2D52"/>
    <w:rsid w:val="000E2D54"/>
    <w:rsid w:val="000E309C"/>
    <w:rsid w:val="000E34C2"/>
    <w:rsid w:val="000E3677"/>
    <w:rsid w:val="000E36E3"/>
    <w:rsid w:val="000E3A59"/>
    <w:rsid w:val="000E3D89"/>
    <w:rsid w:val="000E3DE0"/>
    <w:rsid w:val="000E3FE0"/>
    <w:rsid w:val="000E4197"/>
    <w:rsid w:val="000E4240"/>
    <w:rsid w:val="000E4267"/>
    <w:rsid w:val="000E4594"/>
    <w:rsid w:val="000E46A9"/>
    <w:rsid w:val="000E48B6"/>
    <w:rsid w:val="000E4A85"/>
    <w:rsid w:val="000E4CA2"/>
    <w:rsid w:val="000E4DAA"/>
    <w:rsid w:val="000E51ED"/>
    <w:rsid w:val="000E546A"/>
    <w:rsid w:val="000E5682"/>
    <w:rsid w:val="000E5881"/>
    <w:rsid w:val="000E5915"/>
    <w:rsid w:val="000E5AF1"/>
    <w:rsid w:val="000E5CAB"/>
    <w:rsid w:val="000E6765"/>
    <w:rsid w:val="000E67F5"/>
    <w:rsid w:val="000E6A10"/>
    <w:rsid w:val="000E6FDF"/>
    <w:rsid w:val="000E70EE"/>
    <w:rsid w:val="000E7255"/>
    <w:rsid w:val="000E73F3"/>
    <w:rsid w:val="000E750F"/>
    <w:rsid w:val="000E7D5C"/>
    <w:rsid w:val="000E7E1F"/>
    <w:rsid w:val="000F0388"/>
    <w:rsid w:val="000F0389"/>
    <w:rsid w:val="000F04D5"/>
    <w:rsid w:val="000F0952"/>
    <w:rsid w:val="000F0D0B"/>
    <w:rsid w:val="000F0E01"/>
    <w:rsid w:val="000F1206"/>
    <w:rsid w:val="000F1531"/>
    <w:rsid w:val="000F15F8"/>
    <w:rsid w:val="000F1674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33FC"/>
    <w:rsid w:val="000F37E9"/>
    <w:rsid w:val="000F380D"/>
    <w:rsid w:val="000F3989"/>
    <w:rsid w:val="000F3C92"/>
    <w:rsid w:val="000F406D"/>
    <w:rsid w:val="000F42EF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83B"/>
    <w:rsid w:val="000F5879"/>
    <w:rsid w:val="000F5980"/>
    <w:rsid w:val="000F5D62"/>
    <w:rsid w:val="000F6396"/>
    <w:rsid w:val="000F6BCC"/>
    <w:rsid w:val="000F7143"/>
    <w:rsid w:val="000F7256"/>
    <w:rsid w:val="000F7656"/>
    <w:rsid w:val="000F797D"/>
    <w:rsid w:val="000F7C85"/>
    <w:rsid w:val="000F7DF4"/>
    <w:rsid w:val="000F7E73"/>
    <w:rsid w:val="00100269"/>
    <w:rsid w:val="001004B6"/>
    <w:rsid w:val="00100579"/>
    <w:rsid w:val="00100819"/>
    <w:rsid w:val="00100862"/>
    <w:rsid w:val="001009AE"/>
    <w:rsid w:val="00100DA8"/>
    <w:rsid w:val="001010BF"/>
    <w:rsid w:val="001013E9"/>
    <w:rsid w:val="00101455"/>
    <w:rsid w:val="00101793"/>
    <w:rsid w:val="00101844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DC"/>
    <w:rsid w:val="001048A1"/>
    <w:rsid w:val="00104BA8"/>
    <w:rsid w:val="00104E5D"/>
    <w:rsid w:val="001051C2"/>
    <w:rsid w:val="00105252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208"/>
    <w:rsid w:val="00107248"/>
    <w:rsid w:val="00107485"/>
    <w:rsid w:val="001075F9"/>
    <w:rsid w:val="001076DF"/>
    <w:rsid w:val="0010773C"/>
    <w:rsid w:val="00107882"/>
    <w:rsid w:val="00107D5D"/>
    <w:rsid w:val="00107EFC"/>
    <w:rsid w:val="00107FDA"/>
    <w:rsid w:val="0011012A"/>
    <w:rsid w:val="001105AE"/>
    <w:rsid w:val="001105E4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311"/>
    <w:rsid w:val="00114557"/>
    <w:rsid w:val="00114688"/>
    <w:rsid w:val="001148E6"/>
    <w:rsid w:val="00114D9E"/>
    <w:rsid w:val="00115115"/>
    <w:rsid w:val="0011522C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146"/>
    <w:rsid w:val="001174C3"/>
    <w:rsid w:val="00117809"/>
    <w:rsid w:val="00117AA3"/>
    <w:rsid w:val="00120185"/>
    <w:rsid w:val="001204DD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2145"/>
    <w:rsid w:val="00122177"/>
    <w:rsid w:val="0012248D"/>
    <w:rsid w:val="00122593"/>
    <w:rsid w:val="00122845"/>
    <w:rsid w:val="00122C65"/>
    <w:rsid w:val="00122C7D"/>
    <w:rsid w:val="00122C98"/>
    <w:rsid w:val="001232F6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0C2"/>
    <w:rsid w:val="001257A5"/>
    <w:rsid w:val="00125930"/>
    <w:rsid w:val="00125B16"/>
    <w:rsid w:val="00125C80"/>
    <w:rsid w:val="00125E66"/>
    <w:rsid w:val="00125F34"/>
    <w:rsid w:val="001260E6"/>
    <w:rsid w:val="00126161"/>
    <w:rsid w:val="001266F5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8D8"/>
    <w:rsid w:val="00127A78"/>
    <w:rsid w:val="00127BA1"/>
    <w:rsid w:val="00127E2C"/>
    <w:rsid w:val="00127ECE"/>
    <w:rsid w:val="00127F40"/>
    <w:rsid w:val="0013004B"/>
    <w:rsid w:val="0013041B"/>
    <w:rsid w:val="001304EB"/>
    <w:rsid w:val="001305F2"/>
    <w:rsid w:val="00130C0D"/>
    <w:rsid w:val="00130C17"/>
    <w:rsid w:val="00130C25"/>
    <w:rsid w:val="00130E18"/>
    <w:rsid w:val="00130E6F"/>
    <w:rsid w:val="00130F48"/>
    <w:rsid w:val="00131600"/>
    <w:rsid w:val="001317E2"/>
    <w:rsid w:val="0013183C"/>
    <w:rsid w:val="00131F96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41A4"/>
    <w:rsid w:val="00134522"/>
    <w:rsid w:val="00134523"/>
    <w:rsid w:val="00134564"/>
    <w:rsid w:val="001345A4"/>
    <w:rsid w:val="001347EC"/>
    <w:rsid w:val="0013480A"/>
    <w:rsid w:val="00134F81"/>
    <w:rsid w:val="0013511E"/>
    <w:rsid w:val="001353E4"/>
    <w:rsid w:val="00135637"/>
    <w:rsid w:val="00135728"/>
    <w:rsid w:val="0013598C"/>
    <w:rsid w:val="00135D61"/>
    <w:rsid w:val="00135F7A"/>
    <w:rsid w:val="00135FF1"/>
    <w:rsid w:val="00136061"/>
    <w:rsid w:val="0013651F"/>
    <w:rsid w:val="00136CD7"/>
    <w:rsid w:val="00136D45"/>
    <w:rsid w:val="00136DFA"/>
    <w:rsid w:val="00137265"/>
    <w:rsid w:val="001372C4"/>
    <w:rsid w:val="001373AB"/>
    <w:rsid w:val="00137661"/>
    <w:rsid w:val="00137B4D"/>
    <w:rsid w:val="00137F9A"/>
    <w:rsid w:val="001407D4"/>
    <w:rsid w:val="00140D8A"/>
    <w:rsid w:val="0014118E"/>
    <w:rsid w:val="001411B7"/>
    <w:rsid w:val="001412A5"/>
    <w:rsid w:val="0014165D"/>
    <w:rsid w:val="00141786"/>
    <w:rsid w:val="00141A79"/>
    <w:rsid w:val="00141DDD"/>
    <w:rsid w:val="00142075"/>
    <w:rsid w:val="001421AE"/>
    <w:rsid w:val="00142657"/>
    <w:rsid w:val="0014271E"/>
    <w:rsid w:val="001427D6"/>
    <w:rsid w:val="0014295F"/>
    <w:rsid w:val="00142AE8"/>
    <w:rsid w:val="00142B06"/>
    <w:rsid w:val="00142E79"/>
    <w:rsid w:val="00142EB2"/>
    <w:rsid w:val="00142F59"/>
    <w:rsid w:val="00143042"/>
    <w:rsid w:val="00143313"/>
    <w:rsid w:val="00143696"/>
    <w:rsid w:val="00143C8A"/>
    <w:rsid w:val="00144435"/>
    <w:rsid w:val="00144741"/>
    <w:rsid w:val="0014489E"/>
    <w:rsid w:val="001449A3"/>
    <w:rsid w:val="00144A5C"/>
    <w:rsid w:val="00144C9D"/>
    <w:rsid w:val="00144DAB"/>
    <w:rsid w:val="0014510E"/>
    <w:rsid w:val="00145408"/>
    <w:rsid w:val="0014551A"/>
    <w:rsid w:val="001458CD"/>
    <w:rsid w:val="001458E1"/>
    <w:rsid w:val="00145C56"/>
    <w:rsid w:val="00145D4D"/>
    <w:rsid w:val="00145E48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70D5"/>
    <w:rsid w:val="001470F6"/>
    <w:rsid w:val="0014724E"/>
    <w:rsid w:val="00147321"/>
    <w:rsid w:val="00147540"/>
    <w:rsid w:val="00147A08"/>
    <w:rsid w:val="00147A1F"/>
    <w:rsid w:val="00147D70"/>
    <w:rsid w:val="001500FF"/>
    <w:rsid w:val="0015026A"/>
    <w:rsid w:val="001504AC"/>
    <w:rsid w:val="00150628"/>
    <w:rsid w:val="00150A6B"/>
    <w:rsid w:val="00150EB4"/>
    <w:rsid w:val="0015139E"/>
    <w:rsid w:val="001515BB"/>
    <w:rsid w:val="00151734"/>
    <w:rsid w:val="00151B4B"/>
    <w:rsid w:val="00151BC7"/>
    <w:rsid w:val="00151C4F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D7"/>
    <w:rsid w:val="00152F6A"/>
    <w:rsid w:val="00152FD1"/>
    <w:rsid w:val="0015319E"/>
    <w:rsid w:val="0015326A"/>
    <w:rsid w:val="001533D6"/>
    <w:rsid w:val="00153535"/>
    <w:rsid w:val="00153A71"/>
    <w:rsid w:val="00153B2B"/>
    <w:rsid w:val="00153EC2"/>
    <w:rsid w:val="00154112"/>
    <w:rsid w:val="0015411F"/>
    <w:rsid w:val="001541FE"/>
    <w:rsid w:val="00154462"/>
    <w:rsid w:val="001544B2"/>
    <w:rsid w:val="00154647"/>
    <w:rsid w:val="001547C6"/>
    <w:rsid w:val="00154976"/>
    <w:rsid w:val="001549BD"/>
    <w:rsid w:val="00154F0E"/>
    <w:rsid w:val="00154F60"/>
    <w:rsid w:val="00155126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605E"/>
    <w:rsid w:val="001562FB"/>
    <w:rsid w:val="001563E4"/>
    <w:rsid w:val="00156A30"/>
    <w:rsid w:val="00156B1D"/>
    <w:rsid w:val="00156B69"/>
    <w:rsid w:val="00156E83"/>
    <w:rsid w:val="00157089"/>
    <w:rsid w:val="001575CC"/>
    <w:rsid w:val="001577C9"/>
    <w:rsid w:val="00157B16"/>
    <w:rsid w:val="00157C95"/>
    <w:rsid w:val="00157CF3"/>
    <w:rsid w:val="00157F47"/>
    <w:rsid w:val="0016011D"/>
    <w:rsid w:val="00160298"/>
    <w:rsid w:val="00160299"/>
    <w:rsid w:val="0016037D"/>
    <w:rsid w:val="001603DE"/>
    <w:rsid w:val="001604E8"/>
    <w:rsid w:val="00160789"/>
    <w:rsid w:val="00160821"/>
    <w:rsid w:val="00160B91"/>
    <w:rsid w:val="00160CEE"/>
    <w:rsid w:val="00160F59"/>
    <w:rsid w:val="00161187"/>
    <w:rsid w:val="0016132F"/>
    <w:rsid w:val="0016191F"/>
    <w:rsid w:val="00161E60"/>
    <w:rsid w:val="001620C3"/>
    <w:rsid w:val="00162353"/>
    <w:rsid w:val="00162354"/>
    <w:rsid w:val="001624AC"/>
    <w:rsid w:val="00162BFF"/>
    <w:rsid w:val="00162E1F"/>
    <w:rsid w:val="0016300B"/>
    <w:rsid w:val="001630FD"/>
    <w:rsid w:val="001631C5"/>
    <w:rsid w:val="001637BF"/>
    <w:rsid w:val="001638A9"/>
    <w:rsid w:val="00163AA3"/>
    <w:rsid w:val="00163B94"/>
    <w:rsid w:val="00163E53"/>
    <w:rsid w:val="0016421C"/>
    <w:rsid w:val="0016456A"/>
    <w:rsid w:val="0016469E"/>
    <w:rsid w:val="0016471A"/>
    <w:rsid w:val="00164881"/>
    <w:rsid w:val="001648B8"/>
    <w:rsid w:val="00164E6A"/>
    <w:rsid w:val="00165089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403"/>
    <w:rsid w:val="001665DA"/>
    <w:rsid w:val="00166710"/>
    <w:rsid w:val="00166B73"/>
    <w:rsid w:val="00166CE7"/>
    <w:rsid w:val="00166EA3"/>
    <w:rsid w:val="00167153"/>
    <w:rsid w:val="00167650"/>
    <w:rsid w:val="00167AC3"/>
    <w:rsid w:val="00167D4D"/>
    <w:rsid w:val="00167F9F"/>
    <w:rsid w:val="0017051F"/>
    <w:rsid w:val="0017085F"/>
    <w:rsid w:val="00170A70"/>
    <w:rsid w:val="00170C31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76A"/>
    <w:rsid w:val="00172D31"/>
    <w:rsid w:val="00172E93"/>
    <w:rsid w:val="00172F9E"/>
    <w:rsid w:val="0017311B"/>
    <w:rsid w:val="00173330"/>
    <w:rsid w:val="00173629"/>
    <w:rsid w:val="00173921"/>
    <w:rsid w:val="00173B43"/>
    <w:rsid w:val="00173BA7"/>
    <w:rsid w:val="00173CAB"/>
    <w:rsid w:val="00173F4F"/>
    <w:rsid w:val="00173F69"/>
    <w:rsid w:val="00174362"/>
    <w:rsid w:val="00174E9E"/>
    <w:rsid w:val="00175098"/>
    <w:rsid w:val="00175178"/>
    <w:rsid w:val="001754D6"/>
    <w:rsid w:val="001755BF"/>
    <w:rsid w:val="0017599D"/>
    <w:rsid w:val="00175D9C"/>
    <w:rsid w:val="00175EB0"/>
    <w:rsid w:val="001762AC"/>
    <w:rsid w:val="001763A0"/>
    <w:rsid w:val="00176B06"/>
    <w:rsid w:val="00176FA8"/>
    <w:rsid w:val="00177132"/>
    <w:rsid w:val="00177341"/>
    <w:rsid w:val="00177417"/>
    <w:rsid w:val="001778FA"/>
    <w:rsid w:val="00177920"/>
    <w:rsid w:val="001779E8"/>
    <w:rsid w:val="00177AF0"/>
    <w:rsid w:val="00177B83"/>
    <w:rsid w:val="00177DCB"/>
    <w:rsid w:val="00180109"/>
    <w:rsid w:val="00180134"/>
    <w:rsid w:val="001801E9"/>
    <w:rsid w:val="0018028C"/>
    <w:rsid w:val="00180680"/>
    <w:rsid w:val="00180720"/>
    <w:rsid w:val="00180D5C"/>
    <w:rsid w:val="00181303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B47"/>
    <w:rsid w:val="00183C26"/>
    <w:rsid w:val="00183C58"/>
    <w:rsid w:val="00183D24"/>
    <w:rsid w:val="00183E1A"/>
    <w:rsid w:val="00183E53"/>
    <w:rsid w:val="00183E91"/>
    <w:rsid w:val="001841B2"/>
    <w:rsid w:val="00184327"/>
    <w:rsid w:val="001843B8"/>
    <w:rsid w:val="00184821"/>
    <w:rsid w:val="001849D8"/>
    <w:rsid w:val="00184B8C"/>
    <w:rsid w:val="00184C8F"/>
    <w:rsid w:val="00184CB3"/>
    <w:rsid w:val="00184DFB"/>
    <w:rsid w:val="00185137"/>
    <w:rsid w:val="0018544E"/>
    <w:rsid w:val="00185888"/>
    <w:rsid w:val="00185D57"/>
    <w:rsid w:val="00186350"/>
    <w:rsid w:val="001864F6"/>
    <w:rsid w:val="00186802"/>
    <w:rsid w:val="001868AD"/>
    <w:rsid w:val="00186955"/>
    <w:rsid w:val="00186A5B"/>
    <w:rsid w:val="00186FF9"/>
    <w:rsid w:val="001871C1"/>
    <w:rsid w:val="001874DA"/>
    <w:rsid w:val="00187898"/>
    <w:rsid w:val="00187A0E"/>
    <w:rsid w:val="00187C27"/>
    <w:rsid w:val="00190008"/>
    <w:rsid w:val="0019032D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F5"/>
    <w:rsid w:val="0019107D"/>
    <w:rsid w:val="0019121C"/>
    <w:rsid w:val="001915B8"/>
    <w:rsid w:val="0019165F"/>
    <w:rsid w:val="001917DF"/>
    <w:rsid w:val="0019189D"/>
    <w:rsid w:val="00191A78"/>
    <w:rsid w:val="00191E7B"/>
    <w:rsid w:val="00191E91"/>
    <w:rsid w:val="00191F14"/>
    <w:rsid w:val="00192222"/>
    <w:rsid w:val="001923D9"/>
    <w:rsid w:val="0019240A"/>
    <w:rsid w:val="001928B6"/>
    <w:rsid w:val="00192ADD"/>
    <w:rsid w:val="00192B52"/>
    <w:rsid w:val="00192CF7"/>
    <w:rsid w:val="00193278"/>
    <w:rsid w:val="001932CA"/>
    <w:rsid w:val="00193599"/>
    <w:rsid w:val="001936BA"/>
    <w:rsid w:val="0019386A"/>
    <w:rsid w:val="0019391A"/>
    <w:rsid w:val="00193943"/>
    <w:rsid w:val="00193B0C"/>
    <w:rsid w:val="00193D05"/>
    <w:rsid w:val="00193D7F"/>
    <w:rsid w:val="00193DDD"/>
    <w:rsid w:val="00193DFA"/>
    <w:rsid w:val="0019419F"/>
    <w:rsid w:val="0019428B"/>
    <w:rsid w:val="001947BA"/>
    <w:rsid w:val="001948F4"/>
    <w:rsid w:val="00194D6E"/>
    <w:rsid w:val="00194E3F"/>
    <w:rsid w:val="00194FFA"/>
    <w:rsid w:val="0019503D"/>
    <w:rsid w:val="0019525F"/>
    <w:rsid w:val="00195577"/>
    <w:rsid w:val="0019580F"/>
    <w:rsid w:val="0019581C"/>
    <w:rsid w:val="00195931"/>
    <w:rsid w:val="00195B54"/>
    <w:rsid w:val="00195C73"/>
    <w:rsid w:val="00195E78"/>
    <w:rsid w:val="00195FEE"/>
    <w:rsid w:val="00196142"/>
    <w:rsid w:val="001961B2"/>
    <w:rsid w:val="001962CF"/>
    <w:rsid w:val="00196600"/>
    <w:rsid w:val="00196922"/>
    <w:rsid w:val="00196B8C"/>
    <w:rsid w:val="00196BAD"/>
    <w:rsid w:val="0019724A"/>
    <w:rsid w:val="001973CB"/>
    <w:rsid w:val="001975C3"/>
    <w:rsid w:val="001976FD"/>
    <w:rsid w:val="001978F3"/>
    <w:rsid w:val="00197922"/>
    <w:rsid w:val="0019795A"/>
    <w:rsid w:val="00197A2B"/>
    <w:rsid w:val="00197B85"/>
    <w:rsid w:val="001A0198"/>
    <w:rsid w:val="001A01EE"/>
    <w:rsid w:val="001A0456"/>
    <w:rsid w:val="001A07C0"/>
    <w:rsid w:val="001A0B73"/>
    <w:rsid w:val="001A0B7F"/>
    <w:rsid w:val="001A0BE2"/>
    <w:rsid w:val="001A0E10"/>
    <w:rsid w:val="001A0E95"/>
    <w:rsid w:val="001A10D7"/>
    <w:rsid w:val="001A1142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2D7"/>
    <w:rsid w:val="001A2800"/>
    <w:rsid w:val="001A2DA0"/>
    <w:rsid w:val="001A2F9D"/>
    <w:rsid w:val="001A3127"/>
    <w:rsid w:val="001A329C"/>
    <w:rsid w:val="001A3642"/>
    <w:rsid w:val="001A41FA"/>
    <w:rsid w:val="001A4287"/>
    <w:rsid w:val="001A4423"/>
    <w:rsid w:val="001A4537"/>
    <w:rsid w:val="001A4657"/>
    <w:rsid w:val="001A4679"/>
    <w:rsid w:val="001A4794"/>
    <w:rsid w:val="001A4833"/>
    <w:rsid w:val="001A4C16"/>
    <w:rsid w:val="001A4C4A"/>
    <w:rsid w:val="001A4ED2"/>
    <w:rsid w:val="001A50B6"/>
    <w:rsid w:val="001A511C"/>
    <w:rsid w:val="001A514C"/>
    <w:rsid w:val="001A5490"/>
    <w:rsid w:val="001A5695"/>
    <w:rsid w:val="001A5A08"/>
    <w:rsid w:val="001A5B99"/>
    <w:rsid w:val="001A6192"/>
    <w:rsid w:val="001A61D6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83B"/>
    <w:rsid w:val="001B09B0"/>
    <w:rsid w:val="001B0B09"/>
    <w:rsid w:val="001B0B5A"/>
    <w:rsid w:val="001B0C5E"/>
    <w:rsid w:val="001B12AC"/>
    <w:rsid w:val="001B147F"/>
    <w:rsid w:val="001B17B0"/>
    <w:rsid w:val="001B1981"/>
    <w:rsid w:val="001B1A3D"/>
    <w:rsid w:val="001B1B36"/>
    <w:rsid w:val="001B1CC5"/>
    <w:rsid w:val="001B1DDF"/>
    <w:rsid w:val="001B1EC7"/>
    <w:rsid w:val="001B1FA9"/>
    <w:rsid w:val="001B2195"/>
    <w:rsid w:val="001B21F7"/>
    <w:rsid w:val="001B232D"/>
    <w:rsid w:val="001B2716"/>
    <w:rsid w:val="001B27A5"/>
    <w:rsid w:val="001B2859"/>
    <w:rsid w:val="001B2888"/>
    <w:rsid w:val="001B28CF"/>
    <w:rsid w:val="001B290E"/>
    <w:rsid w:val="001B2A9F"/>
    <w:rsid w:val="001B2F57"/>
    <w:rsid w:val="001B30BF"/>
    <w:rsid w:val="001B35FC"/>
    <w:rsid w:val="001B388E"/>
    <w:rsid w:val="001B3A79"/>
    <w:rsid w:val="001B3B0A"/>
    <w:rsid w:val="001B3EE7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8E1"/>
    <w:rsid w:val="001B4CBE"/>
    <w:rsid w:val="001B4FBF"/>
    <w:rsid w:val="001B4FED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D9B"/>
    <w:rsid w:val="001B5E4D"/>
    <w:rsid w:val="001B6717"/>
    <w:rsid w:val="001B679F"/>
    <w:rsid w:val="001B67E3"/>
    <w:rsid w:val="001B69F7"/>
    <w:rsid w:val="001B6B0E"/>
    <w:rsid w:val="001B6B44"/>
    <w:rsid w:val="001B6B85"/>
    <w:rsid w:val="001B6FA3"/>
    <w:rsid w:val="001B6FB5"/>
    <w:rsid w:val="001B6FE8"/>
    <w:rsid w:val="001B7112"/>
    <w:rsid w:val="001B7430"/>
    <w:rsid w:val="001B75CC"/>
    <w:rsid w:val="001B7794"/>
    <w:rsid w:val="001B7798"/>
    <w:rsid w:val="001B78C6"/>
    <w:rsid w:val="001B79AF"/>
    <w:rsid w:val="001B7CE0"/>
    <w:rsid w:val="001B7F78"/>
    <w:rsid w:val="001B7FE9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BD3"/>
    <w:rsid w:val="001C1D5D"/>
    <w:rsid w:val="001C1EBA"/>
    <w:rsid w:val="001C2197"/>
    <w:rsid w:val="001C2382"/>
    <w:rsid w:val="001C2448"/>
    <w:rsid w:val="001C2977"/>
    <w:rsid w:val="001C2BB9"/>
    <w:rsid w:val="001C2C13"/>
    <w:rsid w:val="001C31F9"/>
    <w:rsid w:val="001C32AC"/>
    <w:rsid w:val="001C32FE"/>
    <w:rsid w:val="001C36E2"/>
    <w:rsid w:val="001C36F5"/>
    <w:rsid w:val="001C38A1"/>
    <w:rsid w:val="001C38EE"/>
    <w:rsid w:val="001C3D02"/>
    <w:rsid w:val="001C3F73"/>
    <w:rsid w:val="001C40AE"/>
    <w:rsid w:val="001C458C"/>
    <w:rsid w:val="001C4A65"/>
    <w:rsid w:val="001C4EFF"/>
    <w:rsid w:val="001C5689"/>
    <w:rsid w:val="001C57BD"/>
    <w:rsid w:val="001C5A0C"/>
    <w:rsid w:val="001C5A9C"/>
    <w:rsid w:val="001C5B17"/>
    <w:rsid w:val="001C5C1D"/>
    <w:rsid w:val="001C5C3C"/>
    <w:rsid w:val="001C60ED"/>
    <w:rsid w:val="001C62CC"/>
    <w:rsid w:val="001C630F"/>
    <w:rsid w:val="001C6507"/>
    <w:rsid w:val="001C6573"/>
    <w:rsid w:val="001C6802"/>
    <w:rsid w:val="001C682A"/>
    <w:rsid w:val="001C68CB"/>
    <w:rsid w:val="001C69C1"/>
    <w:rsid w:val="001C69FE"/>
    <w:rsid w:val="001C6B74"/>
    <w:rsid w:val="001C6E31"/>
    <w:rsid w:val="001C7122"/>
    <w:rsid w:val="001C712D"/>
    <w:rsid w:val="001C71D0"/>
    <w:rsid w:val="001C76C4"/>
    <w:rsid w:val="001C7821"/>
    <w:rsid w:val="001C78BB"/>
    <w:rsid w:val="001C79F9"/>
    <w:rsid w:val="001C7C52"/>
    <w:rsid w:val="001D026B"/>
    <w:rsid w:val="001D02C0"/>
    <w:rsid w:val="001D045E"/>
    <w:rsid w:val="001D05F9"/>
    <w:rsid w:val="001D0913"/>
    <w:rsid w:val="001D0D45"/>
    <w:rsid w:val="001D1091"/>
    <w:rsid w:val="001D129E"/>
    <w:rsid w:val="001D186D"/>
    <w:rsid w:val="001D1A04"/>
    <w:rsid w:val="001D1C79"/>
    <w:rsid w:val="001D20A3"/>
    <w:rsid w:val="001D22A1"/>
    <w:rsid w:val="001D25D9"/>
    <w:rsid w:val="001D2647"/>
    <w:rsid w:val="001D26EF"/>
    <w:rsid w:val="001D279D"/>
    <w:rsid w:val="001D27C5"/>
    <w:rsid w:val="001D28AD"/>
    <w:rsid w:val="001D2C18"/>
    <w:rsid w:val="001D2F24"/>
    <w:rsid w:val="001D2F88"/>
    <w:rsid w:val="001D2FEA"/>
    <w:rsid w:val="001D3447"/>
    <w:rsid w:val="001D35E4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EE"/>
    <w:rsid w:val="001D4A5A"/>
    <w:rsid w:val="001D4BB5"/>
    <w:rsid w:val="001D534B"/>
    <w:rsid w:val="001D55F6"/>
    <w:rsid w:val="001D576E"/>
    <w:rsid w:val="001D5891"/>
    <w:rsid w:val="001D5B34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B74"/>
    <w:rsid w:val="001D6C59"/>
    <w:rsid w:val="001D6E42"/>
    <w:rsid w:val="001D6EA3"/>
    <w:rsid w:val="001D73E2"/>
    <w:rsid w:val="001D73EB"/>
    <w:rsid w:val="001D74C9"/>
    <w:rsid w:val="001D7782"/>
    <w:rsid w:val="001D799B"/>
    <w:rsid w:val="001D7ABE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46"/>
    <w:rsid w:val="001E194C"/>
    <w:rsid w:val="001E196D"/>
    <w:rsid w:val="001E1FF6"/>
    <w:rsid w:val="001E206C"/>
    <w:rsid w:val="001E246E"/>
    <w:rsid w:val="001E2492"/>
    <w:rsid w:val="001E2856"/>
    <w:rsid w:val="001E2A83"/>
    <w:rsid w:val="001E2C25"/>
    <w:rsid w:val="001E2E52"/>
    <w:rsid w:val="001E30A3"/>
    <w:rsid w:val="001E30A8"/>
    <w:rsid w:val="001E33A7"/>
    <w:rsid w:val="001E35C3"/>
    <w:rsid w:val="001E3ABA"/>
    <w:rsid w:val="001E3F86"/>
    <w:rsid w:val="001E4023"/>
    <w:rsid w:val="001E41FB"/>
    <w:rsid w:val="001E430A"/>
    <w:rsid w:val="001E452C"/>
    <w:rsid w:val="001E4648"/>
    <w:rsid w:val="001E496D"/>
    <w:rsid w:val="001E4B00"/>
    <w:rsid w:val="001E53C4"/>
    <w:rsid w:val="001E5674"/>
    <w:rsid w:val="001E588A"/>
    <w:rsid w:val="001E5A1A"/>
    <w:rsid w:val="001E5C03"/>
    <w:rsid w:val="001E60CA"/>
    <w:rsid w:val="001E6853"/>
    <w:rsid w:val="001E6B8D"/>
    <w:rsid w:val="001E6E23"/>
    <w:rsid w:val="001E6FD3"/>
    <w:rsid w:val="001E7022"/>
    <w:rsid w:val="001E7266"/>
    <w:rsid w:val="001E75F6"/>
    <w:rsid w:val="001E7696"/>
    <w:rsid w:val="001E79ED"/>
    <w:rsid w:val="001E7B52"/>
    <w:rsid w:val="001E7C51"/>
    <w:rsid w:val="001E7FFE"/>
    <w:rsid w:val="001F0248"/>
    <w:rsid w:val="001F0438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B03"/>
    <w:rsid w:val="001F1C2E"/>
    <w:rsid w:val="001F1F9F"/>
    <w:rsid w:val="001F21D9"/>
    <w:rsid w:val="001F26AA"/>
    <w:rsid w:val="001F2B81"/>
    <w:rsid w:val="001F2C1B"/>
    <w:rsid w:val="001F2C3E"/>
    <w:rsid w:val="001F2F62"/>
    <w:rsid w:val="001F3328"/>
    <w:rsid w:val="001F340B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48D"/>
    <w:rsid w:val="001F44EB"/>
    <w:rsid w:val="001F48A8"/>
    <w:rsid w:val="001F492D"/>
    <w:rsid w:val="001F4CED"/>
    <w:rsid w:val="001F4D27"/>
    <w:rsid w:val="001F5358"/>
    <w:rsid w:val="001F53DA"/>
    <w:rsid w:val="001F5440"/>
    <w:rsid w:val="001F54AA"/>
    <w:rsid w:val="001F54D5"/>
    <w:rsid w:val="001F564F"/>
    <w:rsid w:val="001F5684"/>
    <w:rsid w:val="001F5C10"/>
    <w:rsid w:val="001F6113"/>
    <w:rsid w:val="001F66E0"/>
    <w:rsid w:val="001F675E"/>
    <w:rsid w:val="001F6A3B"/>
    <w:rsid w:val="001F6C93"/>
    <w:rsid w:val="001F6CA1"/>
    <w:rsid w:val="001F73C6"/>
    <w:rsid w:val="001F74F3"/>
    <w:rsid w:val="001F7653"/>
    <w:rsid w:val="001F7807"/>
    <w:rsid w:val="001F7814"/>
    <w:rsid w:val="001F7C9F"/>
    <w:rsid w:val="001F7E1F"/>
    <w:rsid w:val="00200193"/>
    <w:rsid w:val="00200319"/>
    <w:rsid w:val="002004BC"/>
    <w:rsid w:val="00200674"/>
    <w:rsid w:val="002006F6"/>
    <w:rsid w:val="00200777"/>
    <w:rsid w:val="00200913"/>
    <w:rsid w:val="00200ECF"/>
    <w:rsid w:val="0020183D"/>
    <w:rsid w:val="00201840"/>
    <w:rsid w:val="00201DEF"/>
    <w:rsid w:val="00202115"/>
    <w:rsid w:val="00202544"/>
    <w:rsid w:val="00202AE6"/>
    <w:rsid w:val="00202C67"/>
    <w:rsid w:val="00203159"/>
    <w:rsid w:val="002039E3"/>
    <w:rsid w:val="00203A51"/>
    <w:rsid w:val="00203B7F"/>
    <w:rsid w:val="00203ED1"/>
    <w:rsid w:val="0020401C"/>
    <w:rsid w:val="00204496"/>
    <w:rsid w:val="002045B4"/>
    <w:rsid w:val="002048CB"/>
    <w:rsid w:val="00204D44"/>
    <w:rsid w:val="002051B8"/>
    <w:rsid w:val="002052B3"/>
    <w:rsid w:val="00205462"/>
    <w:rsid w:val="002057E5"/>
    <w:rsid w:val="002059E4"/>
    <w:rsid w:val="00205C21"/>
    <w:rsid w:val="002060A3"/>
    <w:rsid w:val="002062A7"/>
    <w:rsid w:val="002068CD"/>
    <w:rsid w:val="00206B57"/>
    <w:rsid w:val="00206BED"/>
    <w:rsid w:val="00206DE7"/>
    <w:rsid w:val="00206E2E"/>
    <w:rsid w:val="00206FAD"/>
    <w:rsid w:val="00207050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C7"/>
    <w:rsid w:val="00210452"/>
    <w:rsid w:val="00210979"/>
    <w:rsid w:val="00210AF9"/>
    <w:rsid w:val="00210D7F"/>
    <w:rsid w:val="00210DEB"/>
    <w:rsid w:val="00210E07"/>
    <w:rsid w:val="002111AC"/>
    <w:rsid w:val="0021136F"/>
    <w:rsid w:val="00211493"/>
    <w:rsid w:val="00211950"/>
    <w:rsid w:val="00211B0E"/>
    <w:rsid w:val="00211DCF"/>
    <w:rsid w:val="00211F14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4A3"/>
    <w:rsid w:val="0021350E"/>
    <w:rsid w:val="00213516"/>
    <w:rsid w:val="00213599"/>
    <w:rsid w:val="002138E0"/>
    <w:rsid w:val="00213B7F"/>
    <w:rsid w:val="00213BE1"/>
    <w:rsid w:val="00213DCC"/>
    <w:rsid w:val="00213F14"/>
    <w:rsid w:val="00214EDE"/>
    <w:rsid w:val="0021530D"/>
    <w:rsid w:val="002159CC"/>
    <w:rsid w:val="00215C62"/>
    <w:rsid w:val="002160A0"/>
    <w:rsid w:val="00216218"/>
    <w:rsid w:val="002162F4"/>
    <w:rsid w:val="0021648A"/>
    <w:rsid w:val="00216C7F"/>
    <w:rsid w:val="00216C9A"/>
    <w:rsid w:val="00216E49"/>
    <w:rsid w:val="00216FC9"/>
    <w:rsid w:val="002170B8"/>
    <w:rsid w:val="00217200"/>
    <w:rsid w:val="002172C5"/>
    <w:rsid w:val="002173BD"/>
    <w:rsid w:val="002173BF"/>
    <w:rsid w:val="00217942"/>
    <w:rsid w:val="00217F6D"/>
    <w:rsid w:val="00220150"/>
    <w:rsid w:val="00220230"/>
    <w:rsid w:val="00220303"/>
    <w:rsid w:val="002207BF"/>
    <w:rsid w:val="00220C5C"/>
    <w:rsid w:val="002210BF"/>
    <w:rsid w:val="002211F1"/>
    <w:rsid w:val="00221503"/>
    <w:rsid w:val="00221606"/>
    <w:rsid w:val="0022180C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4B5"/>
    <w:rsid w:val="00222859"/>
    <w:rsid w:val="00222929"/>
    <w:rsid w:val="00222F40"/>
    <w:rsid w:val="00222F77"/>
    <w:rsid w:val="00223127"/>
    <w:rsid w:val="0022314B"/>
    <w:rsid w:val="00223167"/>
    <w:rsid w:val="0022324E"/>
    <w:rsid w:val="00223310"/>
    <w:rsid w:val="002238FB"/>
    <w:rsid w:val="00223966"/>
    <w:rsid w:val="002239F8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FF"/>
    <w:rsid w:val="00225585"/>
    <w:rsid w:val="002255D1"/>
    <w:rsid w:val="00225AB2"/>
    <w:rsid w:val="00225E0B"/>
    <w:rsid w:val="00225EAE"/>
    <w:rsid w:val="00225F48"/>
    <w:rsid w:val="002260AA"/>
    <w:rsid w:val="002262E4"/>
    <w:rsid w:val="00226669"/>
    <w:rsid w:val="0022674C"/>
    <w:rsid w:val="0022682B"/>
    <w:rsid w:val="00226AE4"/>
    <w:rsid w:val="00226C17"/>
    <w:rsid w:val="00226DAC"/>
    <w:rsid w:val="002270F2"/>
    <w:rsid w:val="002273D2"/>
    <w:rsid w:val="002273F4"/>
    <w:rsid w:val="0022743E"/>
    <w:rsid w:val="00227729"/>
    <w:rsid w:val="00227A6F"/>
    <w:rsid w:val="00227C47"/>
    <w:rsid w:val="00227E64"/>
    <w:rsid w:val="00227F81"/>
    <w:rsid w:val="0023014B"/>
    <w:rsid w:val="00230521"/>
    <w:rsid w:val="002305B8"/>
    <w:rsid w:val="002305D7"/>
    <w:rsid w:val="00230891"/>
    <w:rsid w:val="00230ABE"/>
    <w:rsid w:val="00230CC7"/>
    <w:rsid w:val="00231202"/>
    <w:rsid w:val="0023133F"/>
    <w:rsid w:val="002313F3"/>
    <w:rsid w:val="0023140A"/>
    <w:rsid w:val="00231AEF"/>
    <w:rsid w:val="00231BC2"/>
    <w:rsid w:val="002320D8"/>
    <w:rsid w:val="002321F6"/>
    <w:rsid w:val="00232601"/>
    <w:rsid w:val="00232685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C87"/>
    <w:rsid w:val="00233E74"/>
    <w:rsid w:val="00234151"/>
    <w:rsid w:val="002341A7"/>
    <w:rsid w:val="002341B7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600F"/>
    <w:rsid w:val="0023602B"/>
    <w:rsid w:val="00236562"/>
    <w:rsid w:val="00236771"/>
    <w:rsid w:val="0023692B"/>
    <w:rsid w:val="00236A55"/>
    <w:rsid w:val="00236B00"/>
    <w:rsid w:val="00236B07"/>
    <w:rsid w:val="00236D89"/>
    <w:rsid w:val="0023769D"/>
    <w:rsid w:val="002378B4"/>
    <w:rsid w:val="002378D0"/>
    <w:rsid w:val="00237E0D"/>
    <w:rsid w:val="00237E54"/>
    <w:rsid w:val="002400EF"/>
    <w:rsid w:val="0024010A"/>
    <w:rsid w:val="00240206"/>
    <w:rsid w:val="00240300"/>
    <w:rsid w:val="00240513"/>
    <w:rsid w:val="002405C7"/>
    <w:rsid w:val="0024090B"/>
    <w:rsid w:val="00240C7A"/>
    <w:rsid w:val="00240DF9"/>
    <w:rsid w:val="00240E81"/>
    <w:rsid w:val="0024128E"/>
    <w:rsid w:val="00241725"/>
    <w:rsid w:val="0024198E"/>
    <w:rsid w:val="00241A03"/>
    <w:rsid w:val="00241CCF"/>
    <w:rsid w:val="0024237C"/>
    <w:rsid w:val="002423C9"/>
    <w:rsid w:val="002424BD"/>
    <w:rsid w:val="00242576"/>
    <w:rsid w:val="002427B8"/>
    <w:rsid w:val="0024283D"/>
    <w:rsid w:val="00242CEE"/>
    <w:rsid w:val="00242D53"/>
    <w:rsid w:val="00242ECB"/>
    <w:rsid w:val="0024356A"/>
    <w:rsid w:val="002436B1"/>
    <w:rsid w:val="0024396F"/>
    <w:rsid w:val="0024400B"/>
    <w:rsid w:val="00244135"/>
    <w:rsid w:val="0024421B"/>
    <w:rsid w:val="002444A7"/>
    <w:rsid w:val="00244527"/>
    <w:rsid w:val="002449C6"/>
    <w:rsid w:val="00244B0A"/>
    <w:rsid w:val="00244E77"/>
    <w:rsid w:val="002450CF"/>
    <w:rsid w:val="002450DE"/>
    <w:rsid w:val="00245898"/>
    <w:rsid w:val="002458CD"/>
    <w:rsid w:val="00245958"/>
    <w:rsid w:val="0024599B"/>
    <w:rsid w:val="00245D0F"/>
    <w:rsid w:val="00245DA2"/>
    <w:rsid w:val="0024636D"/>
    <w:rsid w:val="002464A4"/>
    <w:rsid w:val="002465A7"/>
    <w:rsid w:val="00246755"/>
    <w:rsid w:val="00246DA7"/>
    <w:rsid w:val="00247021"/>
    <w:rsid w:val="0024705D"/>
    <w:rsid w:val="00247292"/>
    <w:rsid w:val="0024730F"/>
    <w:rsid w:val="00247318"/>
    <w:rsid w:val="0024762A"/>
    <w:rsid w:val="0024774B"/>
    <w:rsid w:val="00247A44"/>
    <w:rsid w:val="00247A9B"/>
    <w:rsid w:val="00247B1A"/>
    <w:rsid w:val="00247B87"/>
    <w:rsid w:val="00247EB8"/>
    <w:rsid w:val="00247FBB"/>
    <w:rsid w:val="002500A7"/>
    <w:rsid w:val="00250508"/>
    <w:rsid w:val="00250565"/>
    <w:rsid w:val="002508BD"/>
    <w:rsid w:val="0025091A"/>
    <w:rsid w:val="00250BF8"/>
    <w:rsid w:val="00250D41"/>
    <w:rsid w:val="00250E25"/>
    <w:rsid w:val="00250F0F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28E"/>
    <w:rsid w:val="0025386A"/>
    <w:rsid w:val="00253874"/>
    <w:rsid w:val="002538F4"/>
    <w:rsid w:val="00253C01"/>
    <w:rsid w:val="002540A3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339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7029"/>
    <w:rsid w:val="00257048"/>
    <w:rsid w:val="00257158"/>
    <w:rsid w:val="0025731E"/>
    <w:rsid w:val="00257649"/>
    <w:rsid w:val="00257665"/>
    <w:rsid w:val="002579BD"/>
    <w:rsid w:val="002579C2"/>
    <w:rsid w:val="00257A23"/>
    <w:rsid w:val="002600ED"/>
    <w:rsid w:val="00260460"/>
    <w:rsid w:val="002604BF"/>
    <w:rsid w:val="0026083B"/>
    <w:rsid w:val="002608F0"/>
    <w:rsid w:val="0026092A"/>
    <w:rsid w:val="00260E65"/>
    <w:rsid w:val="00261036"/>
    <w:rsid w:val="002613FB"/>
    <w:rsid w:val="0026141C"/>
    <w:rsid w:val="002616E8"/>
    <w:rsid w:val="0026171E"/>
    <w:rsid w:val="00261922"/>
    <w:rsid w:val="00261A66"/>
    <w:rsid w:val="00261BC7"/>
    <w:rsid w:val="002623FF"/>
    <w:rsid w:val="00262962"/>
    <w:rsid w:val="00262A04"/>
    <w:rsid w:val="00262C13"/>
    <w:rsid w:val="00262C80"/>
    <w:rsid w:val="0026304D"/>
    <w:rsid w:val="00263124"/>
    <w:rsid w:val="00263145"/>
    <w:rsid w:val="002631D7"/>
    <w:rsid w:val="00263556"/>
    <w:rsid w:val="00263E60"/>
    <w:rsid w:val="00263FAB"/>
    <w:rsid w:val="0026404B"/>
    <w:rsid w:val="002640AE"/>
    <w:rsid w:val="00264134"/>
    <w:rsid w:val="00264190"/>
    <w:rsid w:val="002641C6"/>
    <w:rsid w:val="0026456B"/>
    <w:rsid w:val="00264633"/>
    <w:rsid w:val="00264701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1C1"/>
    <w:rsid w:val="0026720B"/>
    <w:rsid w:val="00267323"/>
    <w:rsid w:val="00267B7D"/>
    <w:rsid w:val="00267CD3"/>
    <w:rsid w:val="00267E1C"/>
    <w:rsid w:val="00267F51"/>
    <w:rsid w:val="00267F93"/>
    <w:rsid w:val="00270082"/>
    <w:rsid w:val="0027013D"/>
    <w:rsid w:val="00270368"/>
    <w:rsid w:val="00270776"/>
    <w:rsid w:val="002707A8"/>
    <w:rsid w:val="002708EA"/>
    <w:rsid w:val="00270B61"/>
    <w:rsid w:val="00270B8F"/>
    <w:rsid w:val="00270DA3"/>
    <w:rsid w:val="00271262"/>
    <w:rsid w:val="00271351"/>
    <w:rsid w:val="00271665"/>
    <w:rsid w:val="002718DC"/>
    <w:rsid w:val="00271FD5"/>
    <w:rsid w:val="00272192"/>
    <w:rsid w:val="00272290"/>
    <w:rsid w:val="0027239C"/>
    <w:rsid w:val="00272503"/>
    <w:rsid w:val="00272909"/>
    <w:rsid w:val="00272A87"/>
    <w:rsid w:val="00272EA9"/>
    <w:rsid w:val="00272FDD"/>
    <w:rsid w:val="002731FB"/>
    <w:rsid w:val="002732BC"/>
    <w:rsid w:val="00274160"/>
    <w:rsid w:val="002742FE"/>
    <w:rsid w:val="002744C0"/>
    <w:rsid w:val="002748AB"/>
    <w:rsid w:val="002748BF"/>
    <w:rsid w:val="00274951"/>
    <w:rsid w:val="00274AE8"/>
    <w:rsid w:val="0027508E"/>
    <w:rsid w:val="002751FB"/>
    <w:rsid w:val="002753EC"/>
    <w:rsid w:val="002758A3"/>
    <w:rsid w:val="00275D5D"/>
    <w:rsid w:val="0027609A"/>
    <w:rsid w:val="002762CC"/>
    <w:rsid w:val="002763C5"/>
    <w:rsid w:val="002763CE"/>
    <w:rsid w:val="00276592"/>
    <w:rsid w:val="00276A89"/>
    <w:rsid w:val="00276D7C"/>
    <w:rsid w:val="00276E53"/>
    <w:rsid w:val="00276EFF"/>
    <w:rsid w:val="00276F42"/>
    <w:rsid w:val="0027705A"/>
    <w:rsid w:val="002774DD"/>
    <w:rsid w:val="00277788"/>
    <w:rsid w:val="00277833"/>
    <w:rsid w:val="00280156"/>
    <w:rsid w:val="00280215"/>
    <w:rsid w:val="00280367"/>
    <w:rsid w:val="002805E8"/>
    <w:rsid w:val="002807CC"/>
    <w:rsid w:val="00280E6C"/>
    <w:rsid w:val="0028115B"/>
    <w:rsid w:val="00281164"/>
    <w:rsid w:val="002814ED"/>
    <w:rsid w:val="00281784"/>
    <w:rsid w:val="0028182A"/>
    <w:rsid w:val="00281D18"/>
    <w:rsid w:val="00281F0C"/>
    <w:rsid w:val="00281FCA"/>
    <w:rsid w:val="00282044"/>
    <w:rsid w:val="0028215F"/>
    <w:rsid w:val="002823FD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40C2"/>
    <w:rsid w:val="0028483B"/>
    <w:rsid w:val="0028495C"/>
    <w:rsid w:val="00284AB4"/>
    <w:rsid w:val="00284AB5"/>
    <w:rsid w:val="00284BE7"/>
    <w:rsid w:val="00284C11"/>
    <w:rsid w:val="00284F61"/>
    <w:rsid w:val="00284FFD"/>
    <w:rsid w:val="00285118"/>
    <w:rsid w:val="00285B05"/>
    <w:rsid w:val="00285F60"/>
    <w:rsid w:val="00286290"/>
    <w:rsid w:val="002864AC"/>
    <w:rsid w:val="0028676A"/>
    <w:rsid w:val="002868CE"/>
    <w:rsid w:val="002869C2"/>
    <w:rsid w:val="00286A7D"/>
    <w:rsid w:val="00286AE8"/>
    <w:rsid w:val="00286D59"/>
    <w:rsid w:val="00286FB6"/>
    <w:rsid w:val="002871C1"/>
    <w:rsid w:val="002873CF"/>
    <w:rsid w:val="00287491"/>
    <w:rsid w:val="00287569"/>
    <w:rsid w:val="00287595"/>
    <w:rsid w:val="00287637"/>
    <w:rsid w:val="002878DD"/>
    <w:rsid w:val="002879AC"/>
    <w:rsid w:val="00287A14"/>
    <w:rsid w:val="00287E49"/>
    <w:rsid w:val="00290066"/>
    <w:rsid w:val="00290191"/>
    <w:rsid w:val="00290264"/>
    <w:rsid w:val="0029042B"/>
    <w:rsid w:val="002904C8"/>
    <w:rsid w:val="00290572"/>
    <w:rsid w:val="00290768"/>
    <w:rsid w:val="00290A43"/>
    <w:rsid w:val="00290D6C"/>
    <w:rsid w:val="00291113"/>
    <w:rsid w:val="00291403"/>
    <w:rsid w:val="0029173B"/>
    <w:rsid w:val="002918A6"/>
    <w:rsid w:val="002918C3"/>
    <w:rsid w:val="00291A66"/>
    <w:rsid w:val="00291B7C"/>
    <w:rsid w:val="00291BF1"/>
    <w:rsid w:val="00291FED"/>
    <w:rsid w:val="00292087"/>
    <w:rsid w:val="00292170"/>
    <w:rsid w:val="0029225A"/>
    <w:rsid w:val="00292521"/>
    <w:rsid w:val="00292604"/>
    <w:rsid w:val="00292753"/>
    <w:rsid w:val="00292CA7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CB2"/>
    <w:rsid w:val="00293D69"/>
    <w:rsid w:val="00293D8A"/>
    <w:rsid w:val="00293E18"/>
    <w:rsid w:val="0029443D"/>
    <w:rsid w:val="002945C8"/>
    <w:rsid w:val="0029461E"/>
    <w:rsid w:val="002946AB"/>
    <w:rsid w:val="00294892"/>
    <w:rsid w:val="00294936"/>
    <w:rsid w:val="00294977"/>
    <w:rsid w:val="00294A84"/>
    <w:rsid w:val="00294C0F"/>
    <w:rsid w:val="00294C36"/>
    <w:rsid w:val="00294C87"/>
    <w:rsid w:val="00294DCB"/>
    <w:rsid w:val="00294DFF"/>
    <w:rsid w:val="00294E68"/>
    <w:rsid w:val="00294F90"/>
    <w:rsid w:val="0029544D"/>
    <w:rsid w:val="00295583"/>
    <w:rsid w:val="00295714"/>
    <w:rsid w:val="00295743"/>
    <w:rsid w:val="00295B00"/>
    <w:rsid w:val="00295BC5"/>
    <w:rsid w:val="00296087"/>
    <w:rsid w:val="00296193"/>
    <w:rsid w:val="00296396"/>
    <w:rsid w:val="00296410"/>
    <w:rsid w:val="00296704"/>
    <w:rsid w:val="002968A7"/>
    <w:rsid w:val="0029692B"/>
    <w:rsid w:val="00296995"/>
    <w:rsid w:val="00296AA2"/>
    <w:rsid w:val="00296ACB"/>
    <w:rsid w:val="00296B46"/>
    <w:rsid w:val="00297001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63B"/>
    <w:rsid w:val="002A0832"/>
    <w:rsid w:val="002A08C5"/>
    <w:rsid w:val="002A0C48"/>
    <w:rsid w:val="002A0C7E"/>
    <w:rsid w:val="002A0CCC"/>
    <w:rsid w:val="002A11E8"/>
    <w:rsid w:val="002A122F"/>
    <w:rsid w:val="002A145C"/>
    <w:rsid w:val="002A15A0"/>
    <w:rsid w:val="002A16A2"/>
    <w:rsid w:val="002A17F3"/>
    <w:rsid w:val="002A1A30"/>
    <w:rsid w:val="002A1B7D"/>
    <w:rsid w:val="002A25A3"/>
    <w:rsid w:val="002A2694"/>
    <w:rsid w:val="002A27B5"/>
    <w:rsid w:val="002A2911"/>
    <w:rsid w:val="002A2A7B"/>
    <w:rsid w:val="002A2B18"/>
    <w:rsid w:val="002A2CD4"/>
    <w:rsid w:val="002A2FFA"/>
    <w:rsid w:val="002A310A"/>
    <w:rsid w:val="002A311A"/>
    <w:rsid w:val="002A3170"/>
    <w:rsid w:val="002A347C"/>
    <w:rsid w:val="002A356C"/>
    <w:rsid w:val="002A366D"/>
    <w:rsid w:val="002A378F"/>
    <w:rsid w:val="002A37C2"/>
    <w:rsid w:val="002A3D00"/>
    <w:rsid w:val="002A3DE9"/>
    <w:rsid w:val="002A4454"/>
    <w:rsid w:val="002A47E3"/>
    <w:rsid w:val="002A5069"/>
    <w:rsid w:val="002A51F9"/>
    <w:rsid w:val="002A52AD"/>
    <w:rsid w:val="002A5321"/>
    <w:rsid w:val="002A5352"/>
    <w:rsid w:val="002A53B7"/>
    <w:rsid w:val="002A5504"/>
    <w:rsid w:val="002A5F92"/>
    <w:rsid w:val="002A614B"/>
    <w:rsid w:val="002A6421"/>
    <w:rsid w:val="002A650F"/>
    <w:rsid w:val="002A67F2"/>
    <w:rsid w:val="002A6902"/>
    <w:rsid w:val="002A6D43"/>
    <w:rsid w:val="002A6DD9"/>
    <w:rsid w:val="002A6E23"/>
    <w:rsid w:val="002A70AF"/>
    <w:rsid w:val="002A716C"/>
    <w:rsid w:val="002A742D"/>
    <w:rsid w:val="002A778C"/>
    <w:rsid w:val="002A7881"/>
    <w:rsid w:val="002A790C"/>
    <w:rsid w:val="002A7A43"/>
    <w:rsid w:val="002A7AB7"/>
    <w:rsid w:val="002A7F2E"/>
    <w:rsid w:val="002B034E"/>
    <w:rsid w:val="002B0607"/>
    <w:rsid w:val="002B0680"/>
    <w:rsid w:val="002B077D"/>
    <w:rsid w:val="002B0790"/>
    <w:rsid w:val="002B0A94"/>
    <w:rsid w:val="002B0BFC"/>
    <w:rsid w:val="002B0CB2"/>
    <w:rsid w:val="002B0F6A"/>
    <w:rsid w:val="002B1086"/>
    <w:rsid w:val="002B13A3"/>
    <w:rsid w:val="002B15DB"/>
    <w:rsid w:val="002B1705"/>
    <w:rsid w:val="002B1950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BE7"/>
    <w:rsid w:val="002B2C1C"/>
    <w:rsid w:val="002B2D64"/>
    <w:rsid w:val="002B2EC1"/>
    <w:rsid w:val="002B2EDC"/>
    <w:rsid w:val="002B2F01"/>
    <w:rsid w:val="002B2F51"/>
    <w:rsid w:val="002B2FE0"/>
    <w:rsid w:val="002B30DB"/>
    <w:rsid w:val="002B39FA"/>
    <w:rsid w:val="002B3C89"/>
    <w:rsid w:val="002B400E"/>
    <w:rsid w:val="002B4097"/>
    <w:rsid w:val="002B4219"/>
    <w:rsid w:val="002B4BD3"/>
    <w:rsid w:val="002B4C15"/>
    <w:rsid w:val="002B4FD9"/>
    <w:rsid w:val="002B5375"/>
    <w:rsid w:val="002B54B1"/>
    <w:rsid w:val="002B5626"/>
    <w:rsid w:val="002B5745"/>
    <w:rsid w:val="002B599D"/>
    <w:rsid w:val="002B5A59"/>
    <w:rsid w:val="002B5C9E"/>
    <w:rsid w:val="002B5F9F"/>
    <w:rsid w:val="002B60D4"/>
    <w:rsid w:val="002B613F"/>
    <w:rsid w:val="002B631C"/>
    <w:rsid w:val="002B6644"/>
    <w:rsid w:val="002B6937"/>
    <w:rsid w:val="002B6C0D"/>
    <w:rsid w:val="002B7116"/>
    <w:rsid w:val="002B769E"/>
    <w:rsid w:val="002B78A8"/>
    <w:rsid w:val="002B7935"/>
    <w:rsid w:val="002B7A3C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B8"/>
    <w:rsid w:val="002C0FE9"/>
    <w:rsid w:val="002C100C"/>
    <w:rsid w:val="002C1033"/>
    <w:rsid w:val="002C14D2"/>
    <w:rsid w:val="002C15CD"/>
    <w:rsid w:val="002C15EE"/>
    <w:rsid w:val="002C1797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7E8"/>
    <w:rsid w:val="002C2816"/>
    <w:rsid w:val="002C2928"/>
    <w:rsid w:val="002C2B6A"/>
    <w:rsid w:val="002C2DB4"/>
    <w:rsid w:val="002C30DA"/>
    <w:rsid w:val="002C319C"/>
    <w:rsid w:val="002C3398"/>
    <w:rsid w:val="002C33F2"/>
    <w:rsid w:val="002C35CF"/>
    <w:rsid w:val="002C3A35"/>
    <w:rsid w:val="002C3E21"/>
    <w:rsid w:val="002C3EFC"/>
    <w:rsid w:val="002C3FEE"/>
    <w:rsid w:val="002C4059"/>
    <w:rsid w:val="002C44A9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71A"/>
    <w:rsid w:val="002C5935"/>
    <w:rsid w:val="002C5956"/>
    <w:rsid w:val="002C5D95"/>
    <w:rsid w:val="002C5E24"/>
    <w:rsid w:val="002C5EA4"/>
    <w:rsid w:val="002C5FA0"/>
    <w:rsid w:val="002C600E"/>
    <w:rsid w:val="002C60A8"/>
    <w:rsid w:val="002C6124"/>
    <w:rsid w:val="002C6141"/>
    <w:rsid w:val="002C6237"/>
    <w:rsid w:val="002C657D"/>
    <w:rsid w:val="002C661B"/>
    <w:rsid w:val="002C6627"/>
    <w:rsid w:val="002C667A"/>
    <w:rsid w:val="002C696C"/>
    <w:rsid w:val="002C6AF1"/>
    <w:rsid w:val="002C6BD2"/>
    <w:rsid w:val="002C71AF"/>
    <w:rsid w:val="002C7219"/>
    <w:rsid w:val="002C72E6"/>
    <w:rsid w:val="002C7448"/>
    <w:rsid w:val="002C74C3"/>
    <w:rsid w:val="002C7E40"/>
    <w:rsid w:val="002D0036"/>
    <w:rsid w:val="002D01CA"/>
    <w:rsid w:val="002D02EA"/>
    <w:rsid w:val="002D03EA"/>
    <w:rsid w:val="002D08F7"/>
    <w:rsid w:val="002D0958"/>
    <w:rsid w:val="002D1385"/>
    <w:rsid w:val="002D15B5"/>
    <w:rsid w:val="002D18A3"/>
    <w:rsid w:val="002D1935"/>
    <w:rsid w:val="002D1F42"/>
    <w:rsid w:val="002D2051"/>
    <w:rsid w:val="002D20EA"/>
    <w:rsid w:val="002D233F"/>
    <w:rsid w:val="002D2388"/>
    <w:rsid w:val="002D26B8"/>
    <w:rsid w:val="002D2C1A"/>
    <w:rsid w:val="002D2D41"/>
    <w:rsid w:val="002D2D8F"/>
    <w:rsid w:val="002D2FE0"/>
    <w:rsid w:val="002D31D9"/>
    <w:rsid w:val="002D3309"/>
    <w:rsid w:val="002D33EA"/>
    <w:rsid w:val="002D36BF"/>
    <w:rsid w:val="002D38B6"/>
    <w:rsid w:val="002D39BE"/>
    <w:rsid w:val="002D39C2"/>
    <w:rsid w:val="002D39C5"/>
    <w:rsid w:val="002D3C95"/>
    <w:rsid w:val="002D3F0A"/>
    <w:rsid w:val="002D43B3"/>
    <w:rsid w:val="002D45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C3D"/>
    <w:rsid w:val="002D5C42"/>
    <w:rsid w:val="002D5E8E"/>
    <w:rsid w:val="002D603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F0E"/>
    <w:rsid w:val="002E02A6"/>
    <w:rsid w:val="002E03DA"/>
    <w:rsid w:val="002E0A9C"/>
    <w:rsid w:val="002E0F1A"/>
    <w:rsid w:val="002E13BD"/>
    <w:rsid w:val="002E13DC"/>
    <w:rsid w:val="002E1607"/>
    <w:rsid w:val="002E1634"/>
    <w:rsid w:val="002E1893"/>
    <w:rsid w:val="002E199A"/>
    <w:rsid w:val="002E1D67"/>
    <w:rsid w:val="002E216A"/>
    <w:rsid w:val="002E24D5"/>
    <w:rsid w:val="002E256C"/>
    <w:rsid w:val="002E275B"/>
    <w:rsid w:val="002E2B30"/>
    <w:rsid w:val="002E2B9E"/>
    <w:rsid w:val="002E2DD4"/>
    <w:rsid w:val="002E2F56"/>
    <w:rsid w:val="002E3421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5001"/>
    <w:rsid w:val="002E54BF"/>
    <w:rsid w:val="002E5798"/>
    <w:rsid w:val="002E5B26"/>
    <w:rsid w:val="002E5C62"/>
    <w:rsid w:val="002E5EF9"/>
    <w:rsid w:val="002E6070"/>
    <w:rsid w:val="002E607A"/>
    <w:rsid w:val="002E607D"/>
    <w:rsid w:val="002E65E9"/>
    <w:rsid w:val="002E6601"/>
    <w:rsid w:val="002E6B33"/>
    <w:rsid w:val="002E6BE6"/>
    <w:rsid w:val="002E7689"/>
    <w:rsid w:val="002E79F9"/>
    <w:rsid w:val="002E7C06"/>
    <w:rsid w:val="002E7D1B"/>
    <w:rsid w:val="002E7EDA"/>
    <w:rsid w:val="002E7F09"/>
    <w:rsid w:val="002F0394"/>
    <w:rsid w:val="002F03B0"/>
    <w:rsid w:val="002F0697"/>
    <w:rsid w:val="002F0767"/>
    <w:rsid w:val="002F0846"/>
    <w:rsid w:val="002F087B"/>
    <w:rsid w:val="002F08C2"/>
    <w:rsid w:val="002F0984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D15"/>
    <w:rsid w:val="002F230D"/>
    <w:rsid w:val="002F2556"/>
    <w:rsid w:val="002F25CA"/>
    <w:rsid w:val="002F2717"/>
    <w:rsid w:val="002F2782"/>
    <w:rsid w:val="002F2921"/>
    <w:rsid w:val="002F2960"/>
    <w:rsid w:val="002F2A9F"/>
    <w:rsid w:val="002F3121"/>
    <w:rsid w:val="002F36AC"/>
    <w:rsid w:val="002F38C5"/>
    <w:rsid w:val="002F390F"/>
    <w:rsid w:val="002F3B30"/>
    <w:rsid w:val="002F3DD9"/>
    <w:rsid w:val="002F3E40"/>
    <w:rsid w:val="002F3E46"/>
    <w:rsid w:val="002F4064"/>
    <w:rsid w:val="002F4327"/>
    <w:rsid w:val="002F432B"/>
    <w:rsid w:val="002F4465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A20"/>
    <w:rsid w:val="002F5E2F"/>
    <w:rsid w:val="002F5F03"/>
    <w:rsid w:val="002F6175"/>
    <w:rsid w:val="002F6233"/>
    <w:rsid w:val="002F627A"/>
    <w:rsid w:val="002F6446"/>
    <w:rsid w:val="002F656B"/>
    <w:rsid w:val="002F6671"/>
    <w:rsid w:val="002F6A7F"/>
    <w:rsid w:val="002F6AC8"/>
    <w:rsid w:val="002F7134"/>
    <w:rsid w:val="002F7305"/>
    <w:rsid w:val="002F7391"/>
    <w:rsid w:val="002F73C2"/>
    <w:rsid w:val="002F73FC"/>
    <w:rsid w:val="002F74E4"/>
    <w:rsid w:val="002F7642"/>
    <w:rsid w:val="002F7976"/>
    <w:rsid w:val="002F7C51"/>
    <w:rsid w:val="002F7DFA"/>
    <w:rsid w:val="002F7FD9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18B"/>
    <w:rsid w:val="00301337"/>
    <w:rsid w:val="0030166D"/>
    <w:rsid w:val="00301AF1"/>
    <w:rsid w:val="00301B2F"/>
    <w:rsid w:val="00301E24"/>
    <w:rsid w:val="00301EEF"/>
    <w:rsid w:val="00301F7A"/>
    <w:rsid w:val="0030249D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781"/>
    <w:rsid w:val="003037BD"/>
    <w:rsid w:val="0030384A"/>
    <w:rsid w:val="00303982"/>
    <w:rsid w:val="00303B33"/>
    <w:rsid w:val="00303DED"/>
    <w:rsid w:val="0030415A"/>
    <w:rsid w:val="00304306"/>
    <w:rsid w:val="00304652"/>
    <w:rsid w:val="003046EE"/>
    <w:rsid w:val="00304913"/>
    <w:rsid w:val="00304BCC"/>
    <w:rsid w:val="00304BDA"/>
    <w:rsid w:val="00304C24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60B2"/>
    <w:rsid w:val="003060DF"/>
    <w:rsid w:val="00306317"/>
    <w:rsid w:val="0030633D"/>
    <w:rsid w:val="0030638F"/>
    <w:rsid w:val="0030655E"/>
    <w:rsid w:val="003069F0"/>
    <w:rsid w:val="00306BF6"/>
    <w:rsid w:val="00306E8E"/>
    <w:rsid w:val="00306FBB"/>
    <w:rsid w:val="0030751A"/>
    <w:rsid w:val="003077A9"/>
    <w:rsid w:val="00307C69"/>
    <w:rsid w:val="00307D9A"/>
    <w:rsid w:val="0031015F"/>
    <w:rsid w:val="0031038F"/>
    <w:rsid w:val="0031050A"/>
    <w:rsid w:val="00310645"/>
    <w:rsid w:val="00310827"/>
    <w:rsid w:val="00310AAF"/>
    <w:rsid w:val="00310C48"/>
    <w:rsid w:val="00310ED8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761"/>
    <w:rsid w:val="00313137"/>
    <w:rsid w:val="0031324D"/>
    <w:rsid w:val="003133B3"/>
    <w:rsid w:val="00313454"/>
    <w:rsid w:val="00313863"/>
    <w:rsid w:val="0031406B"/>
    <w:rsid w:val="00314431"/>
    <w:rsid w:val="0031444B"/>
    <w:rsid w:val="00314704"/>
    <w:rsid w:val="00314783"/>
    <w:rsid w:val="003147F5"/>
    <w:rsid w:val="00314CC0"/>
    <w:rsid w:val="00315527"/>
    <w:rsid w:val="00315811"/>
    <w:rsid w:val="00315BBA"/>
    <w:rsid w:val="00315C0B"/>
    <w:rsid w:val="00315CF5"/>
    <w:rsid w:val="00315D1C"/>
    <w:rsid w:val="00315E12"/>
    <w:rsid w:val="00315FF1"/>
    <w:rsid w:val="00316012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52B"/>
    <w:rsid w:val="00317538"/>
    <w:rsid w:val="00317658"/>
    <w:rsid w:val="003176F1"/>
    <w:rsid w:val="003177EB"/>
    <w:rsid w:val="003178FB"/>
    <w:rsid w:val="00317C86"/>
    <w:rsid w:val="0032003B"/>
    <w:rsid w:val="00320220"/>
    <w:rsid w:val="0032039D"/>
    <w:rsid w:val="003205F0"/>
    <w:rsid w:val="0032062F"/>
    <w:rsid w:val="003208C5"/>
    <w:rsid w:val="00320A83"/>
    <w:rsid w:val="00320C00"/>
    <w:rsid w:val="003213CF"/>
    <w:rsid w:val="0032193B"/>
    <w:rsid w:val="00321A93"/>
    <w:rsid w:val="00321BD8"/>
    <w:rsid w:val="00321D72"/>
    <w:rsid w:val="00321DF7"/>
    <w:rsid w:val="00321F69"/>
    <w:rsid w:val="0032203B"/>
    <w:rsid w:val="00322046"/>
    <w:rsid w:val="003220DB"/>
    <w:rsid w:val="003221B3"/>
    <w:rsid w:val="0032228A"/>
    <w:rsid w:val="00322852"/>
    <w:rsid w:val="00322984"/>
    <w:rsid w:val="00322FDF"/>
    <w:rsid w:val="0032312C"/>
    <w:rsid w:val="00323550"/>
    <w:rsid w:val="003235C7"/>
    <w:rsid w:val="00323884"/>
    <w:rsid w:val="003239A5"/>
    <w:rsid w:val="003239E9"/>
    <w:rsid w:val="00323BB0"/>
    <w:rsid w:val="00323BF7"/>
    <w:rsid w:val="00323D62"/>
    <w:rsid w:val="00323F83"/>
    <w:rsid w:val="00324196"/>
    <w:rsid w:val="00324211"/>
    <w:rsid w:val="00324431"/>
    <w:rsid w:val="003244C4"/>
    <w:rsid w:val="00324862"/>
    <w:rsid w:val="00324BCE"/>
    <w:rsid w:val="00324C55"/>
    <w:rsid w:val="00324D0F"/>
    <w:rsid w:val="00324FE1"/>
    <w:rsid w:val="00325339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EE"/>
    <w:rsid w:val="00327A1C"/>
    <w:rsid w:val="00327DA8"/>
    <w:rsid w:val="00327E57"/>
    <w:rsid w:val="00327EAC"/>
    <w:rsid w:val="003302BE"/>
    <w:rsid w:val="003303FF"/>
    <w:rsid w:val="00330678"/>
    <w:rsid w:val="003307D3"/>
    <w:rsid w:val="0033095F"/>
    <w:rsid w:val="00330FAA"/>
    <w:rsid w:val="003310AF"/>
    <w:rsid w:val="00331121"/>
    <w:rsid w:val="00331247"/>
    <w:rsid w:val="00331456"/>
    <w:rsid w:val="00331477"/>
    <w:rsid w:val="003314CA"/>
    <w:rsid w:val="00331583"/>
    <w:rsid w:val="003317D9"/>
    <w:rsid w:val="003319B5"/>
    <w:rsid w:val="00331C73"/>
    <w:rsid w:val="00331CBF"/>
    <w:rsid w:val="00331D09"/>
    <w:rsid w:val="00331D70"/>
    <w:rsid w:val="0033234A"/>
    <w:rsid w:val="0033247E"/>
    <w:rsid w:val="00332561"/>
    <w:rsid w:val="0033259A"/>
    <w:rsid w:val="00332626"/>
    <w:rsid w:val="003327E5"/>
    <w:rsid w:val="00332810"/>
    <w:rsid w:val="00332E70"/>
    <w:rsid w:val="00332ED3"/>
    <w:rsid w:val="003331A2"/>
    <w:rsid w:val="0033347D"/>
    <w:rsid w:val="003335FF"/>
    <w:rsid w:val="00333651"/>
    <w:rsid w:val="0033388D"/>
    <w:rsid w:val="003338BC"/>
    <w:rsid w:val="00333C16"/>
    <w:rsid w:val="00334349"/>
    <w:rsid w:val="00334394"/>
    <w:rsid w:val="00334414"/>
    <w:rsid w:val="003345AB"/>
    <w:rsid w:val="003349EB"/>
    <w:rsid w:val="00334E03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809"/>
    <w:rsid w:val="00335B47"/>
    <w:rsid w:val="00335FE9"/>
    <w:rsid w:val="0033610E"/>
    <w:rsid w:val="00336565"/>
    <w:rsid w:val="003368F5"/>
    <w:rsid w:val="00336CBE"/>
    <w:rsid w:val="00336F96"/>
    <w:rsid w:val="0033735D"/>
    <w:rsid w:val="00337953"/>
    <w:rsid w:val="00337ADB"/>
    <w:rsid w:val="00337CBA"/>
    <w:rsid w:val="00337D2D"/>
    <w:rsid w:val="00337F45"/>
    <w:rsid w:val="00340275"/>
    <w:rsid w:val="00340688"/>
    <w:rsid w:val="003406C4"/>
    <w:rsid w:val="003406D9"/>
    <w:rsid w:val="00340A79"/>
    <w:rsid w:val="00340BB9"/>
    <w:rsid w:val="00340E8F"/>
    <w:rsid w:val="00341124"/>
    <w:rsid w:val="0034113C"/>
    <w:rsid w:val="0034146E"/>
    <w:rsid w:val="00341860"/>
    <w:rsid w:val="00341A08"/>
    <w:rsid w:val="00341B93"/>
    <w:rsid w:val="003427A5"/>
    <w:rsid w:val="003427C7"/>
    <w:rsid w:val="00342A0A"/>
    <w:rsid w:val="00342A56"/>
    <w:rsid w:val="00342B42"/>
    <w:rsid w:val="00342D37"/>
    <w:rsid w:val="00342DE4"/>
    <w:rsid w:val="00342E37"/>
    <w:rsid w:val="003430E2"/>
    <w:rsid w:val="003430F5"/>
    <w:rsid w:val="00343189"/>
    <w:rsid w:val="0034368A"/>
    <w:rsid w:val="00343AA4"/>
    <w:rsid w:val="00343BCE"/>
    <w:rsid w:val="0034425E"/>
    <w:rsid w:val="0034428D"/>
    <w:rsid w:val="003442C6"/>
    <w:rsid w:val="003448B4"/>
    <w:rsid w:val="003448E9"/>
    <w:rsid w:val="00344BD2"/>
    <w:rsid w:val="0034526C"/>
    <w:rsid w:val="003452D1"/>
    <w:rsid w:val="00345641"/>
    <w:rsid w:val="00345805"/>
    <w:rsid w:val="00345C4D"/>
    <w:rsid w:val="00345CC5"/>
    <w:rsid w:val="00345E06"/>
    <w:rsid w:val="00345F7C"/>
    <w:rsid w:val="00345FB3"/>
    <w:rsid w:val="00346002"/>
    <w:rsid w:val="003460D3"/>
    <w:rsid w:val="00346FAB"/>
    <w:rsid w:val="0034703B"/>
    <w:rsid w:val="003474EE"/>
    <w:rsid w:val="00347565"/>
    <w:rsid w:val="00347734"/>
    <w:rsid w:val="00347919"/>
    <w:rsid w:val="00347D80"/>
    <w:rsid w:val="00347FE8"/>
    <w:rsid w:val="00350011"/>
    <w:rsid w:val="00350046"/>
    <w:rsid w:val="003501E1"/>
    <w:rsid w:val="0035026E"/>
    <w:rsid w:val="00350459"/>
    <w:rsid w:val="003506D0"/>
    <w:rsid w:val="003507CD"/>
    <w:rsid w:val="0035082C"/>
    <w:rsid w:val="00350A7F"/>
    <w:rsid w:val="00350ABA"/>
    <w:rsid w:val="00350CC5"/>
    <w:rsid w:val="00350CE3"/>
    <w:rsid w:val="00350D7A"/>
    <w:rsid w:val="00351283"/>
    <w:rsid w:val="0035189B"/>
    <w:rsid w:val="00351C26"/>
    <w:rsid w:val="00351D03"/>
    <w:rsid w:val="00351D98"/>
    <w:rsid w:val="00351D9F"/>
    <w:rsid w:val="00351E09"/>
    <w:rsid w:val="00351FDE"/>
    <w:rsid w:val="0035225E"/>
    <w:rsid w:val="003522C5"/>
    <w:rsid w:val="00352528"/>
    <w:rsid w:val="003529C0"/>
    <w:rsid w:val="00352A0F"/>
    <w:rsid w:val="00353031"/>
    <w:rsid w:val="003530CF"/>
    <w:rsid w:val="00353186"/>
    <w:rsid w:val="003531D8"/>
    <w:rsid w:val="00353392"/>
    <w:rsid w:val="00353504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A9"/>
    <w:rsid w:val="003546AA"/>
    <w:rsid w:val="00354752"/>
    <w:rsid w:val="00354A06"/>
    <w:rsid w:val="00355818"/>
    <w:rsid w:val="0035590C"/>
    <w:rsid w:val="00355A66"/>
    <w:rsid w:val="00355BAE"/>
    <w:rsid w:val="003560D2"/>
    <w:rsid w:val="003560F7"/>
    <w:rsid w:val="0035624A"/>
    <w:rsid w:val="0035666E"/>
    <w:rsid w:val="00356828"/>
    <w:rsid w:val="00356CD2"/>
    <w:rsid w:val="00356D18"/>
    <w:rsid w:val="00356EBC"/>
    <w:rsid w:val="00357357"/>
    <w:rsid w:val="003575F2"/>
    <w:rsid w:val="003578F3"/>
    <w:rsid w:val="0035796F"/>
    <w:rsid w:val="00357979"/>
    <w:rsid w:val="0036001A"/>
    <w:rsid w:val="003605AA"/>
    <w:rsid w:val="003606D3"/>
    <w:rsid w:val="003607A3"/>
    <w:rsid w:val="003607F9"/>
    <w:rsid w:val="00360BEE"/>
    <w:rsid w:val="00360DAA"/>
    <w:rsid w:val="003617F5"/>
    <w:rsid w:val="003618F5"/>
    <w:rsid w:val="003619A9"/>
    <w:rsid w:val="00361A5F"/>
    <w:rsid w:val="00361C37"/>
    <w:rsid w:val="00361CB7"/>
    <w:rsid w:val="00362083"/>
    <w:rsid w:val="003621B9"/>
    <w:rsid w:val="003622A2"/>
    <w:rsid w:val="003622CD"/>
    <w:rsid w:val="003628CA"/>
    <w:rsid w:val="00362B8B"/>
    <w:rsid w:val="00362C55"/>
    <w:rsid w:val="00362E59"/>
    <w:rsid w:val="0036334C"/>
    <w:rsid w:val="00363423"/>
    <w:rsid w:val="003635BD"/>
    <w:rsid w:val="003635E9"/>
    <w:rsid w:val="003635F8"/>
    <w:rsid w:val="00363E65"/>
    <w:rsid w:val="00363FE3"/>
    <w:rsid w:val="003640E5"/>
    <w:rsid w:val="0036480B"/>
    <w:rsid w:val="00364886"/>
    <w:rsid w:val="00364BA7"/>
    <w:rsid w:val="00364BC9"/>
    <w:rsid w:val="00364C4C"/>
    <w:rsid w:val="003652E0"/>
    <w:rsid w:val="00365927"/>
    <w:rsid w:val="00365CBC"/>
    <w:rsid w:val="00365E06"/>
    <w:rsid w:val="00365E4C"/>
    <w:rsid w:val="00365F4F"/>
    <w:rsid w:val="00365FAD"/>
    <w:rsid w:val="00366365"/>
    <w:rsid w:val="0036661F"/>
    <w:rsid w:val="00366659"/>
    <w:rsid w:val="00366845"/>
    <w:rsid w:val="0036689F"/>
    <w:rsid w:val="00366A3E"/>
    <w:rsid w:val="00366EAA"/>
    <w:rsid w:val="00366FE1"/>
    <w:rsid w:val="003674E8"/>
    <w:rsid w:val="003676C5"/>
    <w:rsid w:val="0036787A"/>
    <w:rsid w:val="003678B1"/>
    <w:rsid w:val="00367BD7"/>
    <w:rsid w:val="00367F44"/>
    <w:rsid w:val="00370319"/>
    <w:rsid w:val="00370354"/>
    <w:rsid w:val="003707B3"/>
    <w:rsid w:val="003707DE"/>
    <w:rsid w:val="003708B9"/>
    <w:rsid w:val="003709A8"/>
    <w:rsid w:val="00370E80"/>
    <w:rsid w:val="00370FED"/>
    <w:rsid w:val="00371336"/>
    <w:rsid w:val="0037189D"/>
    <w:rsid w:val="00371B16"/>
    <w:rsid w:val="00371BFE"/>
    <w:rsid w:val="00371EEB"/>
    <w:rsid w:val="00371F27"/>
    <w:rsid w:val="00372285"/>
    <w:rsid w:val="003723BE"/>
    <w:rsid w:val="003724A3"/>
    <w:rsid w:val="003728C8"/>
    <w:rsid w:val="00372900"/>
    <w:rsid w:val="0037295A"/>
    <w:rsid w:val="003729F9"/>
    <w:rsid w:val="00372A8E"/>
    <w:rsid w:val="00372DFF"/>
    <w:rsid w:val="00373379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57C"/>
    <w:rsid w:val="00374DB9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AAA"/>
    <w:rsid w:val="00380AF0"/>
    <w:rsid w:val="00380DA4"/>
    <w:rsid w:val="003810D6"/>
    <w:rsid w:val="00381135"/>
    <w:rsid w:val="0038120C"/>
    <w:rsid w:val="00381449"/>
    <w:rsid w:val="003814CE"/>
    <w:rsid w:val="00381598"/>
    <w:rsid w:val="00381654"/>
    <w:rsid w:val="00381737"/>
    <w:rsid w:val="00381A1F"/>
    <w:rsid w:val="00381AC1"/>
    <w:rsid w:val="00381B55"/>
    <w:rsid w:val="0038222D"/>
    <w:rsid w:val="0038224E"/>
    <w:rsid w:val="00382422"/>
    <w:rsid w:val="0038260F"/>
    <w:rsid w:val="00382632"/>
    <w:rsid w:val="003826A8"/>
    <w:rsid w:val="003828B2"/>
    <w:rsid w:val="00382996"/>
    <w:rsid w:val="00382CB0"/>
    <w:rsid w:val="00382D4A"/>
    <w:rsid w:val="00382DC4"/>
    <w:rsid w:val="00382E3C"/>
    <w:rsid w:val="00383898"/>
    <w:rsid w:val="00383A22"/>
    <w:rsid w:val="00383A40"/>
    <w:rsid w:val="00383C4C"/>
    <w:rsid w:val="00383D64"/>
    <w:rsid w:val="00383DD0"/>
    <w:rsid w:val="00383DDE"/>
    <w:rsid w:val="00383EBD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772"/>
    <w:rsid w:val="0038596D"/>
    <w:rsid w:val="003859B1"/>
    <w:rsid w:val="00385A6A"/>
    <w:rsid w:val="00386643"/>
    <w:rsid w:val="0038679C"/>
    <w:rsid w:val="00386A0C"/>
    <w:rsid w:val="00386ACE"/>
    <w:rsid w:val="00386B8F"/>
    <w:rsid w:val="00386D08"/>
    <w:rsid w:val="00387068"/>
    <w:rsid w:val="003874B0"/>
    <w:rsid w:val="00387967"/>
    <w:rsid w:val="00387E7C"/>
    <w:rsid w:val="00387FDD"/>
    <w:rsid w:val="00390201"/>
    <w:rsid w:val="003903AF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E2E"/>
    <w:rsid w:val="003923F3"/>
    <w:rsid w:val="003923FF"/>
    <w:rsid w:val="00392479"/>
    <w:rsid w:val="00392526"/>
    <w:rsid w:val="0039273A"/>
    <w:rsid w:val="00392948"/>
    <w:rsid w:val="003929F1"/>
    <w:rsid w:val="00392D66"/>
    <w:rsid w:val="00392FE1"/>
    <w:rsid w:val="0039327E"/>
    <w:rsid w:val="00393395"/>
    <w:rsid w:val="00393B31"/>
    <w:rsid w:val="00393BC1"/>
    <w:rsid w:val="00393C45"/>
    <w:rsid w:val="00393C8A"/>
    <w:rsid w:val="00393F63"/>
    <w:rsid w:val="003942BB"/>
    <w:rsid w:val="003945F0"/>
    <w:rsid w:val="00394852"/>
    <w:rsid w:val="003948EA"/>
    <w:rsid w:val="0039491A"/>
    <w:rsid w:val="00394ADF"/>
    <w:rsid w:val="00394DC1"/>
    <w:rsid w:val="003951FE"/>
    <w:rsid w:val="00395269"/>
    <w:rsid w:val="0039528C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789"/>
    <w:rsid w:val="003978AE"/>
    <w:rsid w:val="00397A52"/>
    <w:rsid w:val="00397D09"/>
    <w:rsid w:val="00397DE6"/>
    <w:rsid w:val="00397DE9"/>
    <w:rsid w:val="003A028C"/>
    <w:rsid w:val="003A02F7"/>
    <w:rsid w:val="003A03FB"/>
    <w:rsid w:val="003A0802"/>
    <w:rsid w:val="003A08F1"/>
    <w:rsid w:val="003A0936"/>
    <w:rsid w:val="003A0A18"/>
    <w:rsid w:val="003A100D"/>
    <w:rsid w:val="003A142A"/>
    <w:rsid w:val="003A1442"/>
    <w:rsid w:val="003A1510"/>
    <w:rsid w:val="003A17FA"/>
    <w:rsid w:val="003A1910"/>
    <w:rsid w:val="003A1983"/>
    <w:rsid w:val="003A1AE9"/>
    <w:rsid w:val="003A1CEA"/>
    <w:rsid w:val="003A1F7E"/>
    <w:rsid w:val="003A219A"/>
    <w:rsid w:val="003A2307"/>
    <w:rsid w:val="003A2732"/>
    <w:rsid w:val="003A27BC"/>
    <w:rsid w:val="003A29ED"/>
    <w:rsid w:val="003A2A34"/>
    <w:rsid w:val="003A2C49"/>
    <w:rsid w:val="003A2D45"/>
    <w:rsid w:val="003A2E40"/>
    <w:rsid w:val="003A2F1E"/>
    <w:rsid w:val="003A3258"/>
    <w:rsid w:val="003A34A5"/>
    <w:rsid w:val="003A374C"/>
    <w:rsid w:val="003A3783"/>
    <w:rsid w:val="003A3FD2"/>
    <w:rsid w:val="003A40BE"/>
    <w:rsid w:val="003A42F0"/>
    <w:rsid w:val="003A498D"/>
    <w:rsid w:val="003A49FC"/>
    <w:rsid w:val="003A4A21"/>
    <w:rsid w:val="003A4D07"/>
    <w:rsid w:val="003A4F28"/>
    <w:rsid w:val="003A52EC"/>
    <w:rsid w:val="003A5586"/>
    <w:rsid w:val="003A5B1E"/>
    <w:rsid w:val="003A5C48"/>
    <w:rsid w:val="003A5D45"/>
    <w:rsid w:val="003A5DBF"/>
    <w:rsid w:val="003A6070"/>
    <w:rsid w:val="003A61C1"/>
    <w:rsid w:val="003A65B0"/>
    <w:rsid w:val="003A6649"/>
    <w:rsid w:val="003A669E"/>
    <w:rsid w:val="003A66B8"/>
    <w:rsid w:val="003A688F"/>
    <w:rsid w:val="003A68F7"/>
    <w:rsid w:val="003A6A4E"/>
    <w:rsid w:val="003A6D30"/>
    <w:rsid w:val="003A6DDB"/>
    <w:rsid w:val="003A6FC7"/>
    <w:rsid w:val="003A723F"/>
    <w:rsid w:val="003A73EA"/>
    <w:rsid w:val="003A7AE2"/>
    <w:rsid w:val="003A7C21"/>
    <w:rsid w:val="003B04B6"/>
    <w:rsid w:val="003B04BA"/>
    <w:rsid w:val="003B075C"/>
    <w:rsid w:val="003B0A3F"/>
    <w:rsid w:val="003B0A6B"/>
    <w:rsid w:val="003B0B21"/>
    <w:rsid w:val="003B0D32"/>
    <w:rsid w:val="003B0D79"/>
    <w:rsid w:val="003B0DB9"/>
    <w:rsid w:val="003B125B"/>
    <w:rsid w:val="003B12EC"/>
    <w:rsid w:val="003B1303"/>
    <w:rsid w:val="003B1527"/>
    <w:rsid w:val="003B1553"/>
    <w:rsid w:val="003B17F9"/>
    <w:rsid w:val="003B1916"/>
    <w:rsid w:val="003B196C"/>
    <w:rsid w:val="003B1D13"/>
    <w:rsid w:val="003B1DF1"/>
    <w:rsid w:val="003B219F"/>
    <w:rsid w:val="003B22E0"/>
    <w:rsid w:val="003B24D2"/>
    <w:rsid w:val="003B2B0B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795"/>
    <w:rsid w:val="003B4DC1"/>
    <w:rsid w:val="003B4F5B"/>
    <w:rsid w:val="003B516F"/>
    <w:rsid w:val="003B5425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629"/>
    <w:rsid w:val="003B66A0"/>
    <w:rsid w:val="003B68AC"/>
    <w:rsid w:val="003B6B93"/>
    <w:rsid w:val="003B6E90"/>
    <w:rsid w:val="003B6F41"/>
    <w:rsid w:val="003B7176"/>
    <w:rsid w:val="003B7C10"/>
    <w:rsid w:val="003B7CCE"/>
    <w:rsid w:val="003B7E07"/>
    <w:rsid w:val="003B7EF9"/>
    <w:rsid w:val="003C04C5"/>
    <w:rsid w:val="003C0618"/>
    <w:rsid w:val="003C06AD"/>
    <w:rsid w:val="003C0758"/>
    <w:rsid w:val="003C0B84"/>
    <w:rsid w:val="003C0BBF"/>
    <w:rsid w:val="003C1280"/>
    <w:rsid w:val="003C1390"/>
    <w:rsid w:val="003C16DE"/>
    <w:rsid w:val="003C177E"/>
    <w:rsid w:val="003C1834"/>
    <w:rsid w:val="003C1852"/>
    <w:rsid w:val="003C1A7E"/>
    <w:rsid w:val="003C1A9A"/>
    <w:rsid w:val="003C1D07"/>
    <w:rsid w:val="003C1DB7"/>
    <w:rsid w:val="003C1E93"/>
    <w:rsid w:val="003C1FDE"/>
    <w:rsid w:val="003C2127"/>
    <w:rsid w:val="003C2334"/>
    <w:rsid w:val="003C25FD"/>
    <w:rsid w:val="003C2641"/>
    <w:rsid w:val="003C29EC"/>
    <w:rsid w:val="003C2A75"/>
    <w:rsid w:val="003C2B34"/>
    <w:rsid w:val="003C2C12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9B8"/>
    <w:rsid w:val="003C3C79"/>
    <w:rsid w:val="003C3CD2"/>
    <w:rsid w:val="003C3EAD"/>
    <w:rsid w:val="003C3F90"/>
    <w:rsid w:val="003C4876"/>
    <w:rsid w:val="003C4908"/>
    <w:rsid w:val="003C4CA9"/>
    <w:rsid w:val="003C4D99"/>
    <w:rsid w:val="003C5504"/>
    <w:rsid w:val="003C5523"/>
    <w:rsid w:val="003C58A8"/>
    <w:rsid w:val="003C5F30"/>
    <w:rsid w:val="003C5FDD"/>
    <w:rsid w:val="003C630B"/>
    <w:rsid w:val="003C64FC"/>
    <w:rsid w:val="003C680D"/>
    <w:rsid w:val="003C69A1"/>
    <w:rsid w:val="003C69EE"/>
    <w:rsid w:val="003C6ACF"/>
    <w:rsid w:val="003C6BBD"/>
    <w:rsid w:val="003C6F97"/>
    <w:rsid w:val="003C6FC7"/>
    <w:rsid w:val="003C7278"/>
    <w:rsid w:val="003C74F2"/>
    <w:rsid w:val="003C751F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CD7"/>
    <w:rsid w:val="003D1D44"/>
    <w:rsid w:val="003D1E1E"/>
    <w:rsid w:val="003D2117"/>
    <w:rsid w:val="003D24EE"/>
    <w:rsid w:val="003D2C7B"/>
    <w:rsid w:val="003D2DCE"/>
    <w:rsid w:val="003D2F66"/>
    <w:rsid w:val="003D3147"/>
    <w:rsid w:val="003D3208"/>
    <w:rsid w:val="003D32F8"/>
    <w:rsid w:val="003D34B4"/>
    <w:rsid w:val="003D38C0"/>
    <w:rsid w:val="003D3934"/>
    <w:rsid w:val="003D3A39"/>
    <w:rsid w:val="003D3C05"/>
    <w:rsid w:val="003D3CC7"/>
    <w:rsid w:val="003D3CD7"/>
    <w:rsid w:val="003D3E1E"/>
    <w:rsid w:val="003D3F42"/>
    <w:rsid w:val="003D426C"/>
    <w:rsid w:val="003D45B4"/>
    <w:rsid w:val="003D45B6"/>
    <w:rsid w:val="003D45CC"/>
    <w:rsid w:val="003D4A09"/>
    <w:rsid w:val="003D4E24"/>
    <w:rsid w:val="003D5059"/>
    <w:rsid w:val="003D541E"/>
    <w:rsid w:val="003D54C4"/>
    <w:rsid w:val="003D575B"/>
    <w:rsid w:val="003D5BBF"/>
    <w:rsid w:val="003D60D7"/>
    <w:rsid w:val="003D6455"/>
    <w:rsid w:val="003D6512"/>
    <w:rsid w:val="003D69BE"/>
    <w:rsid w:val="003D7193"/>
    <w:rsid w:val="003D7720"/>
    <w:rsid w:val="003D7930"/>
    <w:rsid w:val="003D7BE7"/>
    <w:rsid w:val="003D7C5C"/>
    <w:rsid w:val="003D7F83"/>
    <w:rsid w:val="003E009C"/>
    <w:rsid w:val="003E01A6"/>
    <w:rsid w:val="003E01E7"/>
    <w:rsid w:val="003E03C0"/>
    <w:rsid w:val="003E0462"/>
    <w:rsid w:val="003E0691"/>
    <w:rsid w:val="003E0A0B"/>
    <w:rsid w:val="003E0D70"/>
    <w:rsid w:val="003E0E4E"/>
    <w:rsid w:val="003E120D"/>
    <w:rsid w:val="003E15B8"/>
    <w:rsid w:val="003E15E5"/>
    <w:rsid w:val="003E16C8"/>
    <w:rsid w:val="003E17DB"/>
    <w:rsid w:val="003E1801"/>
    <w:rsid w:val="003E184A"/>
    <w:rsid w:val="003E18BD"/>
    <w:rsid w:val="003E1DC6"/>
    <w:rsid w:val="003E1F65"/>
    <w:rsid w:val="003E206F"/>
    <w:rsid w:val="003E226A"/>
    <w:rsid w:val="003E2547"/>
    <w:rsid w:val="003E254F"/>
    <w:rsid w:val="003E271C"/>
    <w:rsid w:val="003E27E0"/>
    <w:rsid w:val="003E2CC9"/>
    <w:rsid w:val="003E2EBB"/>
    <w:rsid w:val="003E30C7"/>
    <w:rsid w:val="003E3233"/>
    <w:rsid w:val="003E32D2"/>
    <w:rsid w:val="003E3677"/>
    <w:rsid w:val="003E3856"/>
    <w:rsid w:val="003E3A70"/>
    <w:rsid w:val="003E3B3C"/>
    <w:rsid w:val="003E3B97"/>
    <w:rsid w:val="003E3B9C"/>
    <w:rsid w:val="003E3CFD"/>
    <w:rsid w:val="003E3E62"/>
    <w:rsid w:val="003E3F5F"/>
    <w:rsid w:val="003E44D7"/>
    <w:rsid w:val="003E4610"/>
    <w:rsid w:val="003E478C"/>
    <w:rsid w:val="003E4D6C"/>
    <w:rsid w:val="003E4E08"/>
    <w:rsid w:val="003E4E9E"/>
    <w:rsid w:val="003E50B2"/>
    <w:rsid w:val="003E52C0"/>
    <w:rsid w:val="003E532C"/>
    <w:rsid w:val="003E538C"/>
    <w:rsid w:val="003E53D4"/>
    <w:rsid w:val="003E5472"/>
    <w:rsid w:val="003E555D"/>
    <w:rsid w:val="003E5962"/>
    <w:rsid w:val="003E5AC7"/>
    <w:rsid w:val="003E5C2E"/>
    <w:rsid w:val="003E5DF0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4AC"/>
    <w:rsid w:val="003E7536"/>
    <w:rsid w:val="003E753A"/>
    <w:rsid w:val="003E7AA3"/>
    <w:rsid w:val="003E7B95"/>
    <w:rsid w:val="003E7D1F"/>
    <w:rsid w:val="003E7E1D"/>
    <w:rsid w:val="003F0410"/>
    <w:rsid w:val="003F0448"/>
    <w:rsid w:val="003F07DF"/>
    <w:rsid w:val="003F0EDA"/>
    <w:rsid w:val="003F0F95"/>
    <w:rsid w:val="003F0F97"/>
    <w:rsid w:val="003F0FB2"/>
    <w:rsid w:val="003F12E7"/>
    <w:rsid w:val="003F140D"/>
    <w:rsid w:val="003F14AE"/>
    <w:rsid w:val="003F175E"/>
    <w:rsid w:val="003F1971"/>
    <w:rsid w:val="003F1978"/>
    <w:rsid w:val="003F1979"/>
    <w:rsid w:val="003F1B3B"/>
    <w:rsid w:val="003F1C15"/>
    <w:rsid w:val="003F1C88"/>
    <w:rsid w:val="003F1CCE"/>
    <w:rsid w:val="003F1D0C"/>
    <w:rsid w:val="003F1EEB"/>
    <w:rsid w:val="003F1F62"/>
    <w:rsid w:val="003F1FCE"/>
    <w:rsid w:val="003F209A"/>
    <w:rsid w:val="003F26FA"/>
    <w:rsid w:val="003F2742"/>
    <w:rsid w:val="003F2794"/>
    <w:rsid w:val="003F28EE"/>
    <w:rsid w:val="003F2D57"/>
    <w:rsid w:val="003F2EE5"/>
    <w:rsid w:val="003F2F5C"/>
    <w:rsid w:val="003F340B"/>
    <w:rsid w:val="003F3448"/>
    <w:rsid w:val="003F34BC"/>
    <w:rsid w:val="003F3550"/>
    <w:rsid w:val="003F3566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8AF"/>
    <w:rsid w:val="003F4BC0"/>
    <w:rsid w:val="003F4D7E"/>
    <w:rsid w:val="003F4F2C"/>
    <w:rsid w:val="003F53FD"/>
    <w:rsid w:val="003F553E"/>
    <w:rsid w:val="003F5BFD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73AE"/>
    <w:rsid w:val="003F7662"/>
    <w:rsid w:val="003F76BC"/>
    <w:rsid w:val="003F7761"/>
    <w:rsid w:val="003F7B43"/>
    <w:rsid w:val="003F7B5F"/>
    <w:rsid w:val="00400329"/>
    <w:rsid w:val="0040039E"/>
    <w:rsid w:val="004006A8"/>
    <w:rsid w:val="0040075F"/>
    <w:rsid w:val="004008A3"/>
    <w:rsid w:val="004008C6"/>
    <w:rsid w:val="00400D0C"/>
    <w:rsid w:val="00400E42"/>
    <w:rsid w:val="00400E8E"/>
    <w:rsid w:val="00400FFC"/>
    <w:rsid w:val="004010A0"/>
    <w:rsid w:val="004016DD"/>
    <w:rsid w:val="00401781"/>
    <w:rsid w:val="00401A22"/>
    <w:rsid w:val="00401B9C"/>
    <w:rsid w:val="00401F0F"/>
    <w:rsid w:val="00401FEB"/>
    <w:rsid w:val="0040235B"/>
    <w:rsid w:val="00402491"/>
    <w:rsid w:val="004024A1"/>
    <w:rsid w:val="004026F6"/>
    <w:rsid w:val="00402AF4"/>
    <w:rsid w:val="00402EDE"/>
    <w:rsid w:val="004031B2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325"/>
    <w:rsid w:val="00404329"/>
    <w:rsid w:val="0040472E"/>
    <w:rsid w:val="00404985"/>
    <w:rsid w:val="00404EA1"/>
    <w:rsid w:val="00404EC1"/>
    <w:rsid w:val="00404EC5"/>
    <w:rsid w:val="004050EC"/>
    <w:rsid w:val="004058AF"/>
    <w:rsid w:val="00405A10"/>
    <w:rsid w:val="00405A3B"/>
    <w:rsid w:val="00405A4E"/>
    <w:rsid w:val="00405FE6"/>
    <w:rsid w:val="004061AD"/>
    <w:rsid w:val="0040633D"/>
    <w:rsid w:val="00406488"/>
    <w:rsid w:val="004064E5"/>
    <w:rsid w:val="00406C18"/>
    <w:rsid w:val="00406D1F"/>
    <w:rsid w:val="00406E7A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D79"/>
    <w:rsid w:val="00410FD3"/>
    <w:rsid w:val="004115A8"/>
    <w:rsid w:val="0041163C"/>
    <w:rsid w:val="004116DC"/>
    <w:rsid w:val="00411B50"/>
    <w:rsid w:val="00411CA1"/>
    <w:rsid w:val="004120F7"/>
    <w:rsid w:val="004121DE"/>
    <w:rsid w:val="004121ED"/>
    <w:rsid w:val="004122E0"/>
    <w:rsid w:val="0041233F"/>
    <w:rsid w:val="004123F5"/>
    <w:rsid w:val="00412A1C"/>
    <w:rsid w:val="00412E1F"/>
    <w:rsid w:val="0041311B"/>
    <w:rsid w:val="00413479"/>
    <w:rsid w:val="004135E3"/>
    <w:rsid w:val="00413708"/>
    <w:rsid w:val="00413933"/>
    <w:rsid w:val="00413A73"/>
    <w:rsid w:val="00413B95"/>
    <w:rsid w:val="00413CE2"/>
    <w:rsid w:val="0041407D"/>
    <w:rsid w:val="00414139"/>
    <w:rsid w:val="00414B45"/>
    <w:rsid w:val="00414CC1"/>
    <w:rsid w:val="00414DBF"/>
    <w:rsid w:val="00414F7F"/>
    <w:rsid w:val="00414FE3"/>
    <w:rsid w:val="004150EB"/>
    <w:rsid w:val="00415266"/>
    <w:rsid w:val="0041553B"/>
    <w:rsid w:val="00415560"/>
    <w:rsid w:val="004155F9"/>
    <w:rsid w:val="0041571B"/>
    <w:rsid w:val="00415DA7"/>
    <w:rsid w:val="00415EF2"/>
    <w:rsid w:val="00416321"/>
    <w:rsid w:val="00416455"/>
    <w:rsid w:val="00416570"/>
    <w:rsid w:val="00416622"/>
    <w:rsid w:val="0041684F"/>
    <w:rsid w:val="00416B2D"/>
    <w:rsid w:val="00416B2E"/>
    <w:rsid w:val="00416C60"/>
    <w:rsid w:val="004170DA"/>
    <w:rsid w:val="004171C1"/>
    <w:rsid w:val="004173F7"/>
    <w:rsid w:val="004174F6"/>
    <w:rsid w:val="004177DB"/>
    <w:rsid w:val="004179BD"/>
    <w:rsid w:val="00417C10"/>
    <w:rsid w:val="00417DCA"/>
    <w:rsid w:val="0042036A"/>
    <w:rsid w:val="004203F6"/>
    <w:rsid w:val="00420469"/>
    <w:rsid w:val="00420992"/>
    <w:rsid w:val="00420A1F"/>
    <w:rsid w:val="00420A59"/>
    <w:rsid w:val="00420CAC"/>
    <w:rsid w:val="00421051"/>
    <w:rsid w:val="00421104"/>
    <w:rsid w:val="0042117B"/>
    <w:rsid w:val="004212FB"/>
    <w:rsid w:val="0042139D"/>
    <w:rsid w:val="0042152F"/>
    <w:rsid w:val="00421805"/>
    <w:rsid w:val="00421990"/>
    <w:rsid w:val="004219BB"/>
    <w:rsid w:val="00421F86"/>
    <w:rsid w:val="00422408"/>
    <w:rsid w:val="00422474"/>
    <w:rsid w:val="00422508"/>
    <w:rsid w:val="004227A6"/>
    <w:rsid w:val="0042295B"/>
    <w:rsid w:val="00422F66"/>
    <w:rsid w:val="00423235"/>
    <w:rsid w:val="004238A7"/>
    <w:rsid w:val="0042403A"/>
    <w:rsid w:val="004244D3"/>
    <w:rsid w:val="00424987"/>
    <w:rsid w:val="00424BAB"/>
    <w:rsid w:val="00424C05"/>
    <w:rsid w:val="00424DF2"/>
    <w:rsid w:val="004253C8"/>
    <w:rsid w:val="00425669"/>
    <w:rsid w:val="0042584C"/>
    <w:rsid w:val="00425D4B"/>
    <w:rsid w:val="0042600B"/>
    <w:rsid w:val="00426225"/>
    <w:rsid w:val="004264BF"/>
    <w:rsid w:val="0042654E"/>
    <w:rsid w:val="00426D20"/>
    <w:rsid w:val="00426D83"/>
    <w:rsid w:val="00427030"/>
    <w:rsid w:val="0042703B"/>
    <w:rsid w:val="0042727F"/>
    <w:rsid w:val="004272A0"/>
    <w:rsid w:val="004272C5"/>
    <w:rsid w:val="004273C2"/>
    <w:rsid w:val="0042749A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F8A"/>
    <w:rsid w:val="0043161F"/>
    <w:rsid w:val="004318E7"/>
    <w:rsid w:val="00431B0B"/>
    <w:rsid w:val="00431C08"/>
    <w:rsid w:val="00431C9A"/>
    <w:rsid w:val="004328B1"/>
    <w:rsid w:val="004328D3"/>
    <w:rsid w:val="00432AA3"/>
    <w:rsid w:val="00432E9C"/>
    <w:rsid w:val="00432ECB"/>
    <w:rsid w:val="004331A8"/>
    <w:rsid w:val="004331EA"/>
    <w:rsid w:val="0043345C"/>
    <w:rsid w:val="00433767"/>
    <w:rsid w:val="004339BA"/>
    <w:rsid w:val="00433D60"/>
    <w:rsid w:val="00433E6F"/>
    <w:rsid w:val="0043404C"/>
    <w:rsid w:val="00434AFF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407BD"/>
    <w:rsid w:val="004408A3"/>
    <w:rsid w:val="00440956"/>
    <w:rsid w:val="00440C0D"/>
    <w:rsid w:val="00440E7B"/>
    <w:rsid w:val="00440E97"/>
    <w:rsid w:val="00440EBC"/>
    <w:rsid w:val="00441182"/>
    <w:rsid w:val="00441196"/>
    <w:rsid w:val="004415C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11E"/>
    <w:rsid w:val="004435E3"/>
    <w:rsid w:val="004437C6"/>
    <w:rsid w:val="00443877"/>
    <w:rsid w:val="00443B63"/>
    <w:rsid w:val="00443BDD"/>
    <w:rsid w:val="00443E03"/>
    <w:rsid w:val="00443E3F"/>
    <w:rsid w:val="00443E80"/>
    <w:rsid w:val="00444122"/>
    <w:rsid w:val="004442B0"/>
    <w:rsid w:val="004443D8"/>
    <w:rsid w:val="0044455F"/>
    <w:rsid w:val="004445F1"/>
    <w:rsid w:val="00444902"/>
    <w:rsid w:val="00444A8E"/>
    <w:rsid w:val="00444AF5"/>
    <w:rsid w:val="00444D96"/>
    <w:rsid w:val="00444DF6"/>
    <w:rsid w:val="004456C6"/>
    <w:rsid w:val="0044589F"/>
    <w:rsid w:val="00445ACC"/>
    <w:rsid w:val="00445BC7"/>
    <w:rsid w:val="00445E57"/>
    <w:rsid w:val="00446367"/>
    <w:rsid w:val="004464A4"/>
    <w:rsid w:val="0044678D"/>
    <w:rsid w:val="0044682E"/>
    <w:rsid w:val="00446A57"/>
    <w:rsid w:val="00446B3F"/>
    <w:rsid w:val="0044702E"/>
    <w:rsid w:val="004477B7"/>
    <w:rsid w:val="00447BF1"/>
    <w:rsid w:val="00447DAE"/>
    <w:rsid w:val="00447DB5"/>
    <w:rsid w:val="0045036C"/>
    <w:rsid w:val="00450464"/>
    <w:rsid w:val="004506DA"/>
    <w:rsid w:val="004509B6"/>
    <w:rsid w:val="004509EA"/>
    <w:rsid w:val="00450B6E"/>
    <w:rsid w:val="0045167E"/>
    <w:rsid w:val="00451784"/>
    <w:rsid w:val="00451797"/>
    <w:rsid w:val="00451AD2"/>
    <w:rsid w:val="00451CD6"/>
    <w:rsid w:val="00451E4F"/>
    <w:rsid w:val="004520F8"/>
    <w:rsid w:val="004529BC"/>
    <w:rsid w:val="00452A06"/>
    <w:rsid w:val="00452A2D"/>
    <w:rsid w:val="00452D32"/>
    <w:rsid w:val="0045309B"/>
    <w:rsid w:val="004532F0"/>
    <w:rsid w:val="0045366F"/>
    <w:rsid w:val="00453AAA"/>
    <w:rsid w:val="00454510"/>
    <w:rsid w:val="004546FC"/>
    <w:rsid w:val="00454883"/>
    <w:rsid w:val="00454A7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49D"/>
    <w:rsid w:val="00456AE2"/>
    <w:rsid w:val="00456D15"/>
    <w:rsid w:val="00456F24"/>
    <w:rsid w:val="004574C9"/>
    <w:rsid w:val="004575C0"/>
    <w:rsid w:val="0045763D"/>
    <w:rsid w:val="004577EB"/>
    <w:rsid w:val="00457B91"/>
    <w:rsid w:val="00460015"/>
    <w:rsid w:val="004608D3"/>
    <w:rsid w:val="00461165"/>
    <w:rsid w:val="004613A4"/>
    <w:rsid w:val="004615A7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41B"/>
    <w:rsid w:val="0046246C"/>
    <w:rsid w:val="004627EC"/>
    <w:rsid w:val="00462866"/>
    <w:rsid w:val="00462ECC"/>
    <w:rsid w:val="00462FBC"/>
    <w:rsid w:val="00463095"/>
    <w:rsid w:val="004630BB"/>
    <w:rsid w:val="0046318D"/>
    <w:rsid w:val="004637E9"/>
    <w:rsid w:val="004638AC"/>
    <w:rsid w:val="004639F9"/>
    <w:rsid w:val="00463C72"/>
    <w:rsid w:val="00464008"/>
    <w:rsid w:val="00464115"/>
    <w:rsid w:val="0046442D"/>
    <w:rsid w:val="00464838"/>
    <w:rsid w:val="00464C78"/>
    <w:rsid w:val="00464DEE"/>
    <w:rsid w:val="00465189"/>
    <w:rsid w:val="00465434"/>
    <w:rsid w:val="0046547F"/>
    <w:rsid w:val="00465B0E"/>
    <w:rsid w:val="00465FEB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A6C"/>
    <w:rsid w:val="00467BA5"/>
    <w:rsid w:val="00470090"/>
    <w:rsid w:val="00470102"/>
    <w:rsid w:val="0047023A"/>
    <w:rsid w:val="004702C8"/>
    <w:rsid w:val="004704FF"/>
    <w:rsid w:val="00470514"/>
    <w:rsid w:val="00470578"/>
    <w:rsid w:val="004705CC"/>
    <w:rsid w:val="004705FE"/>
    <w:rsid w:val="004708AE"/>
    <w:rsid w:val="00470D14"/>
    <w:rsid w:val="0047101D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CB"/>
    <w:rsid w:val="004730F3"/>
    <w:rsid w:val="00473114"/>
    <w:rsid w:val="004733FE"/>
    <w:rsid w:val="004734A2"/>
    <w:rsid w:val="004739D0"/>
    <w:rsid w:val="00473CFF"/>
    <w:rsid w:val="0047415A"/>
    <w:rsid w:val="00474184"/>
    <w:rsid w:val="004744FA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7C9"/>
    <w:rsid w:val="004759A5"/>
    <w:rsid w:val="00475A83"/>
    <w:rsid w:val="004762DC"/>
    <w:rsid w:val="004766FB"/>
    <w:rsid w:val="00476766"/>
    <w:rsid w:val="00476BEC"/>
    <w:rsid w:val="00476C75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C4C"/>
    <w:rsid w:val="00480C6A"/>
    <w:rsid w:val="004810BE"/>
    <w:rsid w:val="004810EA"/>
    <w:rsid w:val="00481162"/>
    <w:rsid w:val="004811B5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9C1"/>
    <w:rsid w:val="00482B1F"/>
    <w:rsid w:val="00482F9B"/>
    <w:rsid w:val="004830A1"/>
    <w:rsid w:val="004834ED"/>
    <w:rsid w:val="004835C0"/>
    <w:rsid w:val="00483796"/>
    <w:rsid w:val="0048381D"/>
    <w:rsid w:val="00483B71"/>
    <w:rsid w:val="00483C60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4B67"/>
    <w:rsid w:val="00485038"/>
    <w:rsid w:val="00485796"/>
    <w:rsid w:val="00485799"/>
    <w:rsid w:val="0048583F"/>
    <w:rsid w:val="00485868"/>
    <w:rsid w:val="0048591D"/>
    <w:rsid w:val="0048595D"/>
    <w:rsid w:val="0048598E"/>
    <w:rsid w:val="00485B58"/>
    <w:rsid w:val="00485B78"/>
    <w:rsid w:val="00485D48"/>
    <w:rsid w:val="00485D64"/>
    <w:rsid w:val="00485ED6"/>
    <w:rsid w:val="0048602A"/>
    <w:rsid w:val="0048623E"/>
    <w:rsid w:val="00486844"/>
    <w:rsid w:val="0048697A"/>
    <w:rsid w:val="00486B72"/>
    <w:rsid w:val="00486D8B"/>
    <w:rsid w:val="00486F4D"/>
    <w:rsid w:val="00486F9A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77C"/>
    <w:rsid w:val="00491A3B"/>
    <w:rsid w:val="00491B60"/>
    <w:rsid w:val="00491BA7"/>
    <w:rsid w:val="00492067"/>
    <w:rsid w:val="00492DEA"/>
    <w:rsid w:val="00492E5E"/>
    <w:rsid w:val="00493148"/>
    <w:rsid w:val="00493594"/>
    <w:rsid w:val="00493B7E"/>
    <w:rsid w:val="00493C18"/>
    <w:rsid w:val="00493CA3"/>
    <w:rsid w:val="00493E50"/>
    <w:rsid w:val="00494013"/>
    <w:rsid w:val="0049425D"/>
    <w:rsid w:val="004943C6"/>
    <w:rsid w:val="004944E4"/>
    <w:rsid w:val="0049452A"/>
    <w:rsid w:val="004946B3"/>
    <w:rsid w:val="00494E37"/>
    <w:rsid w:val="00494F97"/>
    <w:rsid w:val="004951FB"/>
    <w:rsid w:val="00495D55"/>
    <w:rsid w:val="00496075"/>
    <w:rsid w:val="0049619B"/>
    <w:rsid w:val="0049625B"/>
    <w:rsid w:val="00496303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282"/>
    <w:rsid w:val="004A0349"/>
    <w:rsid w:val="004A0509"/>
    <w:rsid w:val="004A079B"/>
    <w:rsid w:val="004A0868"/>
    <w:rsid w:val="004A08A3"/>
    <w:rsid w:val="004A0C44"/>
    <w:rsid w:val="004A0D0A"/>
    <w:rsid w:val="004A0D9E"/>
    <w:rsid w:val="004A0F84"/>
    <w:rsid w:val="004A0FD3"/>
    <w:rsid w:val="004A1172"/>
    <w:rsid w:val="004A16F3"/>
    <w:rsid w:val="004A1EE3"/>
    <w:rsid w:val="004A1FB6"/>
    <w:rsid w:val="004A23CD"/>
    <w:rsid w:val="004A2CC0"/>
    <w:rsid w:val="004A2FF0"/>
    <w:rsid w:val="004A33F5"/>
    <w:rsid w:val="004A34D7"/>
    <w:rsid w:val="004A3CFF"/>
    <w:rsid w:val="004A3EC5"/>
    <w:rsid w:val="004A3F10"/>
    <w:rsid w:val="004A40C0"/>
    <w:rsid w:val="004A41CA"/>
    <w:rsid w:val="004A46A5"/>
    <w:rsid w:val="004A46E5"/>
    <w:rsid w:val="004A4BEE"/>
    <w:rsid w:val="004A4CE7"/>
    <w:rsid w:val="004A4DC9"/>
    <w:rsid w:val="004A5093"/>
    <w:rsid w:val="004A515A"/>
    <w:rsid w:val="004A52B2"/>
    <w:rsid w:val="004A5308"/>
    <w:rsid w:val="004A55B6"/>
    <w:rsid w:val="004A5935"/>
    <w:rsid w:val="004A59B1"/>
    <w:rsid w:val="004A5A52"/>
    <w:rsid w:val="004A5A8E"/>
    <w:rsid w:val="004A64F6"/>
    <w:rsid w:val="004A6893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184"/>
    <w:rsid w:val="004B072D"/>
    <w:rsid w:val="004B095C"/>
    <w:rsid w:val="004B0A26"/>
    <w:rsid w:val="004B0C46"/>
    <w:rsid w:val="004B0C63"/>
    <w:rsid w:val="004B0E0A"/>
    <w:rsid w:val="004B1048"/>
    <w:rsid w:val="004B1219"/>
    <w:rsid w:val="004B16B9"/>
    <w:rsid w:val="004B175A"/>
    <w:rsid w:val="004B1E28"/>
    <w:rsid w:val="004B1ECF"/>
    <w:rsid w:val="004B204D"/>
    <w:rsid w:val="004B23BA"/>
    <w:rsid w:val="004B272D"/>
    <w:rsid w:val="004B2835"/>
    <w:rsid w:val="004B28AD"/>
    <w:rsid w:val="004B28B7"/>
    <w:rsid w:val="004B28FA"/>
    <w:rsid w:val="004B2909"/>
    <w:rsid w:val="004B2B47"/>
    <w:rsid w:val="004B2C15"/>
    <w:rsid w:val="004B2EEA"/>
    <w:rsid w:val="004B2EFC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349"/>
    <w:rsid w:val="004B43CC"/>
    <w:rsid w:val="004B43F3"/>
    <w:rsid w:val="004B441F"/>
    <w:rsid w:val="004B4564"/>
    <w:rsid w:val="004B493E"/>
    <w:rsid w:val="004B4D4F"/>
    <w:rsid w:val="004B5140"/>
    <w:rsid w:val="004B52E4"/>
    <w:rsid w:val="004B54EA"/>
    <w:rsid w:val="004B5759"/>
    <w:rsid w:val="004B597E"/>
    <w:rsid w:val="004B5E8F"/>
    <w:rsid w:val="004B5FD5"/>
    <w:rsid w:val="004B5FE9"/>
    <w:rsid w:val="004B62E1"/>
    <w:rsid w:val="004B63BD"/>
    <w:rsid w:val="004B65DF"/>
    <w:rsid w:val="004B6A61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BD7"/>
    <w:rsid w:val="004B7D17"/>
    <w:rsid w:val="004B7EF3"/>
    <w:rsid w:val="004C01AA"/>
    <w:rsid w:val="004C08C0"/>
    <w:rsid w:val="004C0DB9"/>
    <w:rsid w:val="004C0EDC"/>
    <w:rsid w:val="004C0F82"/>
    <w:rsid w:val="004C101C"/>
    <w:rsid w:val="004C1213"/>
    <w:rsid w:val="004C167B"/>
    <w:rsid w:val="004C1758"/>
    <w:rsid w:val="004C1AA7"/>
    <w:rsid w:val="004C2C29"/>
    <w:rsid w:val="004C2DF1"/>
    <w:rsid w:val="004C2E29"/>
    <w:rsid w:val="004C3226"/>
    <w:rsid w:val="004C3269"/>
    <w:rsid w:val="004C33A8"/>
    <w:rsid w:val="004C3444"/>
    <w:rsid w:val="004C35EC"/>
    <w:rsid w:val="004C372E"/>
    <w:rsid w:val="004C37D8"/>
    <w:rsid w:val="004C3B4F"/>
    <w:rsid w:val="004C4065"/>
    <w:rsid w:val="004C4243"/>
    <w:rsid w:val="004C42FA"/>
    <w:rsid w:val="004C442F"/>
    <w:rsid w:val="004C45BA"/>
    <w:rsid w:val="004C47C8"/>
    <w:rsid w:val="004C4963"/>
    <w:rsid w:val="004C4CB3"/>
    <w:rsid w:val="004C5472"/>
    <w:rsid w:val="004C55D1"/>
    <w:rsid w:val="004C565D"/>
    <w:rsid w:val="004C5C77"/>
    <w:rsid w:val="004C5DDB"/>
    <w:rsid w:val="004C5F08"/>
    <w:rsid w:val="004C6410"/>
    <w:rsid w:val="004C6767"/>
    <w:rsid w:val="004C67B3"/>
    <w:rsid w:val="004C6ACD"/>
    <w:rsid w:val="004C6FCB"/>
    <w:rsid w:val="004C7366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C5D"/>
    <w:rsid w:val="004D0C7C"/>
    <w:rsid w:val="004D0D70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296"/>
    <w:rsid w:val="004D230E"/>
    <w:rsid w:val="004D238A"/>
    <w:rsid w:val="004D23A5"/>
    <w:rsid w:val="004D2AB8"/>
    <w:rsid w:val="004D2B84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DBD"/>
    <w:rsid w:val="004D5154"/>
    <w:rsid w:val="004D54F9"/>
    <w:rsid w:val="004D5646"/>
    <w:rsid w:val="004D5695"/>
    <w:rsid w:val="004D58DC"/>
    <w:rsid w:val="004D5CD4"/>
    <w:rsid w:val="004D5E9C"/>
    <w:rsid w:val="004D607A"/>
    <w:rsid w:val="004D60A7"/>
    <w:rsid w:val="004D60DD"/>
    <w:rsid w:val="004D61DF"/>
    <w:rsid w:val="004D663D"/>
    <w:rsid w:val="004D6769"/>
    <w:rsid w:val="004D680B"/>
    <w:rsid w:val="004D68A3"/>
    <w:rsid w:val="004D6EC2"/>
    <w:rsid w:val="004D6F8A"/>
    <w:rsid w:val="004D722B"/>
    <w:rsid w:val="004D7409"/>
    <w:rsid w:val="004D7614"/>
    <w:rsid w:val="004D780D"/>
    <w:rsid w:val="004D7A0B"/>
    <w:rsid w:val="004D7A0D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1062"/>
    <w:rsid w:val="004E1245"/>
    <w:rsid w:val="004E13C1"/>
    <w:rsid w:val="004E1A22"/>
    <w:rsid w:val="004E1A82"/>
    <w:rsid w:val="004E1C7D"/>
    <w:rsid w:val="004E1CB6"/>
    <w:rsid w:val="004E25C1"/>
    <w:rsid w:val="004E271E"/>
    <w:rsid w:val="004E2E9E"/>
    <w:rsid w:val="004E2EE6"/>
    <w:rsid w:val="004E3095"/>
    <w:rsid w:val="004E3115"/>
    <w:rsid w:val="004E320C"/>
    <w:rsid w:val="004E3513"/>
    <w:rsid w:val="004E3772"/>
    <w:rsid w:val="004E3A38"/>
    <w:rsid w:val="004E3B23"/>
    <w:rsid w:val="004E3BA3"/>
    <w:rsid w:val="004E3C1E"/>
    <w:rsid w:val="004E3CBF"/>
    <w:rsid w:val="004E3FB7"/>
    <w:rsid w:val="004E40A9"/>
    <w:rsid w:val="004E4233"/>
    <w:rsid w:val="004E4292"/>
    <w:rsid w:val="004E429F"/>
    <w:rsid w:val="004E4565"/>
    <w:rsid w:val="004E4C3B"/>
    <w:rsid w:val="004E4CFB"/>
    <w:rsid w:val="004E4E27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F8C"/>
    <w:rsid w:val="004E60BA"/>
    <w:rsid w:val="004E60CC"/>
    <w:rsid w:val="004E6632"/>
    <w:rsid w:val="004E66FA"/>
    <w:rsid w:val="004E68B8"/>
    <w:rsid w:val="004E6A20"/>
    <w:rsid w:val="004E723C"/>
    <w:rsid w:val="004E7288"/>
    <w:rsid w:val="004E7342"/>
    <w:rsid w:val="004E7469"/>
    <w:rsid w:val="004E7863"/>
    <w:rsid w:val="004E78C3"/>
    <w:rsid w:val="004E7A8F"/>
    <w:rsid w:val="004F0094"/>
    <w:rsid w:val="004F02EF"/>
    <w:rsid w:val="004F0413"/>
    <w:rsid w:val="004F0583"/>
    <w:rsid w:val="004F0774"/>
    <w:rsid w:val="004F07F6"/>
    <w:rsid w:val="004F07FE"/>
    <w:rsid w:val="004F09B1"/>
    <w:rsid w:val="004F0AEE"/>
    <w:rsid w:val="004F0D0D"/>
    <w:rsid w:val="004F0DFA"/>
    <w:rsid w:val="004F0E1F"/>
    <w:rsid w:val="004F0EF4"/>
    <w:rsid w:val="004F1198"/>
    <w:rsid w:val="004F126B"/>
    <w:rsid w:val="004F1401"/>
    <w:rsid w:val="004F162C"/>
    <w:rsid w:val="004F16E7"/>
    <w:rsid w:val="004F17DA"/>
    <w:rsid w:val="004F1B1E"/>
    <w:rsid w:val="004F21B7"/>
    <w:rsid w:val="004F226C"/>
    <w:rsid w:val="004F23C0"/>
    <w:rsid w:val="004F257B"/>
    <w:rsid w:val="004F257F"/>
    <w:rsid w:val="004F262F"/>
    <w:rsid w:val="004F271F"/>
    <w:rsid w:val="004F2A2B"/>
    <w:rsid w:val="004F2BF2"/>
    <w:rsid w:val="004F2CB8"/>
    <w:rsid w:val="004F2FB6"/>
    <w:rsid w:val="004F3016"/>
    <w:rsid w:val="004F311B"/>
    <w:rsid w:val="004F3347"/>
    <w:rsid w:val="004F3488"/>
    <w:rsid w:val="004F34FA"/>
    <w:rsid w:val="004F3B33"/>
    <w:rsid w:val="004F3F5B"/>
    <w:rsid w:val="004F4597"/>
    <w:rsid w:val="004F47AA"/>
    <w:rsid w:val="004F4875"/>
    <w:rsid w:val="004F4A6F"/>
    <w:rsid w:val="004F4B95"/>
    <w:rsid w:val="004F4E39"/>
    <w:rsid w:val="004F59F2"/>
    <w:rsid w:val="004F5B84"/>
    <w:rsid w:val="004F5C26"/>
    <w:rsid w:val="004F6148"/>
    <w:rsid w:val="004F671A"/>
    <w:rsid w:val="004F6886"/>
    <w:rsid w:val="004F690B"/>
    <w:rsid w:val="004F6B6A"/>
    <w:rsid w:val="004F6C28"/>
    <w:rsid w:val="004F6D03"/>
    <w:rsid w:val="004F6FC9"/>
    <w:rsid w:val="004F7066"/>
    <w:rsid w:val="004F7101"/>
    <w:rsid w:val="004F7129"/>
    <w:rsid w:val="004F73B2"/>
    <w:rsid w:val="004F7849"/>
    <w:rsid w:val="004F7BDC"/>
    <w:rsid w:val="004F7D7A"/>
    <w:rsid w:val="00500264"/>
    <w:rsid w:val="005002E4"/>
    <w:rsid w:val="00500446"/>
    <w:rsid w:val="00500545"/>
    <w:rsid w:val="0050057F"/>
    <w:rsid w:val="0050067C"/>
    <w:rsid w:val="00500E51"/>
    <w:rsid w:val="00501174"/>
    <w:rsid w:val="00501430"/>
    <w:rsid w:val="0050183C"/>
    <w:rsid w:val="005018F5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DF1"/>
    <w:rsid w:val="0050307A"/>
    <w:rsid w:val="00503196"/>
    <w:rsid w:val="005034C9"/>
    <w:rsid w:val="00503821"/>
    <w:rsid w:val="00503AF7"/>
    <w:rsid w:val="00503EA6"/>
    <w:rsid w:val="005044BE"/>
    <w:rsid w:val="00504552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4A"/>
    <w:rsid w:val="00505473"/>
    <w:rsid w:val="005054A4"/>
    <w:rsid w:val="005058AC"/>
    <w:rsid w:val="00505915"/>
    <w:rsid w:val="00505949"/>
    <w:rsid w:val="005060C2"/>
    <w:rsid w:val="00506261"/>
    <w:rsid w:val="005062FA"/>
    <w:rsid w:val="005066B1"/>
    <w:rsid w:val="005067B7"/>
    <w:rsid w:val="00506828"/>
    <w:rsid w:val="0050697D"/>
    <w:rsid w:val="00506E27"/>
    <w:rsid w:val="00506E32"/>
    <w:rsid w:val="00506ECA"/>
    <w:rsid w:val="0050701B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8D"/>
    <w:rsid w:val="0051437F"/>
    <w:rsid w:val="0051441D"/>
    <w:rsid w:val="005144EC"/>
    <w:rsid w:val="00514622"/>
    <w:rsid w:val="00514770"/>
    <w:rsid w:val="0051483C"/>
    <w:rsid w:val="00514B5F"/>
    <w:rsid w:val="00514C39"/>
    <w:rsid w:val="00514DCB"/>
    <w:rsid w:val="00514DCF"/>
    <w:rsid w:val="00514F1A"/>
    <w:rsid w:val="00515005"/>
    <w:rsid w:val="0051501E"/>
    <w:rsid w:val="00515237"/>
    <w:rsid w:val="00515274"/>
    <w:rsid w:val="00515393"/>
    <w:rsid w:val="00515450"/>
    <w:rsid w:val="00515460"/>
    <w:rsid w:val="005154F5"/>
    <w:rsid w:val="005158D6"/>
    <w:rsid w:val="00515E75"/>
    <w:rsid w:val="00516133"/>
    <w:rsid w:val="00516280"/>
    <w:rsid w:val="00516399"/>
    <w:rsid w:val="005165AA"/>
    <w:rsid w:val="00516C32"/>
    <w:rsid w:val="00516C4C"/>
    <w:rsid w:val="00516D2E"/>
    <w:rsid w:val="00516D80"/>
    <w:rsid w:val="00516D91"/>
    <w:rsid w:val="00516DD1"/>
    <w:rsid w:val="00516EB4"/>
    <w:rsid w:val="00517002"/>
    <w:rsid w:val="00517510"/>
    <w:rsid w:val="00517772"/>
    <w:rsid w:val="00517988"/>
    <w:rsid w:val="0051798C"/>
    <w:rsid w:val="00517B97"/>
    <w:rsid w:val="00517EC1"/>
    <w:rsid w:val="005203B1"/>
    <w:rsid w:val="0052063D"/>
    <w:rsid w:val="00520654"/>
    <w:rsid w:val="005209D5"/>
    <w:rsid w:val="005209EA"/>
    <w:rsid w:val="00520A56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250"/>
    <w:rsid w:val="005222BD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7A4"/>
    <w:rsid w:val="00523A74"/>
    <w:rsid w:val="00523AAF"/>
    <w:rsid w:val="00523BBB"/>
    <w:rsid w:val="005241D9"/>
    <w:rsid w:val="00524599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BE"/>
    <w:rsid w:val="00525947"/>
    <w:rsid w:val="00525A4F"/>
    <w:rsid w:val="00525B4E"/>
    <w:rsid w:val="00525EF7"/>
    <w:rsid w:val="00526120"/>
    <w:rsid w:val="0052626A"/>
    <w:rsid w:val="00526605"/>
    <w:rsid w:val="00526B98"/>
    <w:rsid w:val="005272FC"/>
    <w:rsid w:val="00527429"/>
    <w:rsid w:val="0052745D"/>
    <w:rsid w:val="005277AD"/>
    <w:rsid w:val="00527B82"/>
    <w:rsid w:val="00527F9D"/>
    <w:rsid w:val="00530053"/>
    <w:rsid w:val="005301D4"/>
    <w:rsid w:val="0053058C"/>
    <w:rsid w:val="00530642"/>
    <w:rsid w:val="005306DA"/>
    <w:rsid w:val="00530A1D"/>
    <w:rsid w:val="00530FC8"/>
    <w:rsid w:val="00531089"/>
    <w:rsid w:val="00531757"/>
    <w:rsid w:val="00531808"/>
    <w:rsid w:val="00532047"/>
    <w:rsid w:val="005321BA"/>
    <w:rsid w:val="005322BD"/>
    <w:rsid w:val="00532425"/>
    <w:rsid w:val="00532A1E"/>
    <w:rsid w:val="00532B6B"/>
    <w:rsid w:val="00532F44"/>
    <w:rsid w:val="00532F73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EE1"/>
    <w:rsid w:val="005340AD"/>
    <w:rsid w:val="00534A22"/>
    <w:rsid w:val="00534B46"/>
    <w:rsid w:val="00534B5F"/>
    <w:rsid w:val="00534BF1"/>
    <w:rsid w:val="00534CB9"/>
    <w:rsid w:val="00534F93"/>
    <w:rsid w:val="00535332"/>
    <w:rsid w:val="00535696"/>
    <w:rsid w:val="005358AB"/>
    <w:rsid w:val="00535A9C"/>
    <w:rsid w:val="00535AE7"/>
    <w:rsid w:val="00535E74"/>
    <w:rsid w:val="00535F7A"/>
    <w:rsid w:val="00535F8F"/>
    <w:rsid w:val="00536765"/>
    <w:rsid w:val="00536ECC"/>
    <w:rsid w:val="0053714E"/>
    <w:rsid w:val="00537348"/>
    <w:rsid w:val="005375B4"/>
    <w:rsid w:val="00537624"/>
    <w:rsid w:val="005376D9"/>
    <w:rsid w:val="00537CB6"/>
    <w:rsid w:val="00537E7F"/>
    <w:rsid w:val="00537E8D"/>
    <w:rsid w:val="00537F50"/>
    <w:rsid w:val="00540515"/>
    <w:rsid w:val="00540760"/>
    <w:rsid w:val="00540ADB"/>
    <w:rsid w:val="00540B57"/>
    <w:rsid w:val="00540C82"/>
    <w:rsid w:val="005413A2"/>
    <w:rsid w:val="00541785"/>
    <w:rsid w:val="00541946"/>
    <w:rsid w:val="00541950"/>
    <w:rsid w:val="00541E5F"/>
    <w:rsid w:val="00541FB6"/>
    <w:rsid w:val="00542196"/>
    <w:rsid w:val="005422F2"/>
    <w:rsid w:val="0054242E"/>
    <w:rsid w:val="005429E6"/>
    <w:rsid w:val="005430A1"/>
    <w:rsid w:val="0054339E"/>
    <w:rsid w:val="0054345A"/>
    <w:rsid w:val="005437F9"/>
    <w:rsid w:val="00543A5F"/>
    <w:rsid w:val="00543D0A"/>
    <w:rsid w:val="00544289"/>
    <w:rsid w:val="005443E8"/>
    <w:rsid w:val="005446E0"/>
    <w:rsid w:val="00544838"/>
    <w:rsid w:val="00544A44"/>
    <w:rsid w:val="00544A45"/>
    <w:rsid w:val="005450AD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D56"/>
    <w:rsid w:val="00545E8B"/>
    <w:rsid w:val="00546203"/>
    <w:rsid w:val="005462BB"/>
    <w:rsid w:val="0054639F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428"/>
    <w:rsid w:val="00551032"/>
    <w:rsid w:val="00551490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246"/>
    <w:rsid w:val="00553344"/>
    <w:rsid w:val="005534A6"/>
    <w:rsid w:val="005534DF"/>
    <w:rsid w:val="00553728"/>
    <w:rsid w:val="005537F3"/>
    <w:rsid w:val="005539CC"/>
    <w:rsid w:val="00553B39"/>
    <w:rsid w:val="0055407F"/>
    <w:rsid w:val="00554275"/>
    <w:rsid w:val="00554352"/>
    <w:rsid w:val="00554455"/>
    <w:rsid w:val="005545E5"/>
    <w:rsid w:val="005548B9"/>
    <w:rsid w:val="00554B55"/>
    <w:rsid w:val="00554B86"/>
    <w:rsid w:val="00554C47"/>
    <w:rsid w:val="00554D83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FEA"/>
    <w:rsid w:val="0055638A"/>
    <w:rsid w:val="00556534"/>
    <w:rsid w:val="00556633"/>
    <w:rsid w:val="005566BA"/>
    <w:rsid w:val="00556F05"/>
    <w:rsid w:val="0055745A"/>
    <w:rsid w:val="0055750C"/>
    <w:rsid w:val="00557543"/>
    <w:rsid w:val="005575E5"/>
    <w:rsid w:val="00557914"/>
    <w:rsid w:val="00557A28"/>
    <w:rsid w:val="00557E10"/>
    <w:rsid w:val="00557F84"/>
    <w:rsid w:val="00557FBB"/>
    <w:rsid w:val="005602B5"/>
    <w:rsid w:val="005603F8"/>
    <w:rsid w:val="005605B5"/>
    <w:rsid w:val="005605B6"/>
    <w:rsid w:val="0056068C"/>
    <w:rsid w:val="0056096E"/>
    <w:rsid w:val="00560A19"/>
    <w:rsid w:val="00560BCB"/>
    <w:rsid w:val="00560C19"/>
    <w:rsid w:val="00560DFD"/>
    <w:rsid w:val="00560EB6"/>
    <w:rsid w:val="005612B1"/>
    <w:rsid w:val="00561417"/>
    <w:rsid w:val="00561BB4"/>
    <w:rsid w:val="005620EC"/>
    <w:rsid w:val="00562193"/>
    <w:rsid w:val="00562354"/>
    <w:rsid w:val="0056259F"/>
    <w:rsid w:val="00562867"/>
    <w:rsid w:val="005629DE"/>
    <w:rsid w:val="00562AB2"/>
    <w:rsid w:val="00562D68"/>
    <w:rsid w:val="00562F31"/>
    <w:rsid w:val="005630AF"/>
    <w:rsid w:val="00563223"/>
    <w:rsid w:val="0056328B"/>
    <w:rsid w:val="0056330F"/>
    <w:rsid w:val="005633EE"/>
    <w:rsid w:val="0056359A"/>
    <w:rsid w:val="005636BD"/>
    <w:rsid w:val="0056390A"/>
    <w:rsid w:val="00563A7D"/>
    <w:rsid w:val="00563A9C"/>
    <w:rsid w:val="00563B2F"/>
    <w:rsid w:val="00563B82"/>
    <w:rsid w:val="00563C35"/>
    <w:rsid w:val="00563DEB"/>
    <w:rsid w:val="00563F9F"/>
    <w:rsid w:val="00564571"/>
    <w:rsid w:val="00564A4B"/>
    <w:rsid w:val="00564C60"/>
    <w:rsid w:val="00564DEC"/>
    <w:rsid w:val="00564E9E"/>
    <w:rsid w:val="00564E9F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D7"/>
    <w:rsid w:val="00565EFC"/>
    <w:rsid w:val="00566104"/>
    <w:rsid w:val="005662A5"/>
    <w:rsid w:val="0056661E"/>
    <w:rsid w:val="005666A7"/>
    <w:rsid w:val="00566792"/>
    <w:rsid w:val="0056689B"/>
    <w:rsid w:val="00566A8D"/>
    <w:rsid w:val="00567317"/>
    <w:rsid w:val="0056737B"/>
    <w:rsid w:val="005674AD"/>
    <w:rsid w:val="00567558"/>
    <w:rsid w:val="0056764D"/>
    <w:rsid w:val="0056768C"/>
    <w:rsid w:val="00567988"/>
    <w:rsid w:val="00567A62"/>
    <w:rsid w:val="00567B68"/>
    <w:rsid w:val="00567BCF"/>
    <w:rsid w:val="00567C2A"/>
    <w:rsid w:val="00567FE1"/>
    <w:rsid w:val="00570117"/>
    <w:rsid w:val="005704A0"/>
    <w:rsid w:val="00570573"/>
    <w:rsid w:val="005705FA"/>
    <w:rsid w:val="005707A6"/>
    <w:rsid w:val="005707EF"/>
    <w:rsid w:val="00570A62"/>
    <w:rsid w:val="00571507"/>
    <w:rsid w:val="00571565"/>
    <w:rsid w:val="005719CF"/>
    <w:rsid w:val="00571A5E"/>
    <w:rsid w:val="00571C27"/>
    <w:rsid w:val="0057221C"/>
    <w:rsid w:val="005723BE"/>
    <w:rsid w:val="005727EA"/>
    <w:rsid w:val="00572833"/>
    <w:rsid w:val="00572957"/>
    <w:rsid w:val="005729F1"/>
    <w:rsid w:val="00572E7A"/>
    <w:rsid w:val="00572EF8"/>
    <w:rsid w:val="005730DD"/>
    <w:rsid w:val="005736E0"/>
    <w:rsid w:val="005737FC"/>
    <w:rsid w:val="00573898"/>
    <w:rsid w:val="00573AF3"/>
    <w:rsid w:val="005741A5"/>
    <w:rsid w:val="005742B2"/>
    <w:rsid w:val="005742C0"/>
    <w:rsid w:val="00574320"/>
    <w:rsid w:val="0057467D"/>
    <w:rsid w:val="005746C3"/>
    <w:rsid w:val="00574833"/>
    <w:rsid w:val="00574A48"/>
    <w:rsid w:val="00574C8C"/>
    <w:rsid w:val="00574D64"/>
    <w:rsid w:val="00574E5A"/>
    <w:rsid w:val="00574F21"/>
    <w:rsid w:val="0057505B"/>
    <w:rsid w:val="005751BA"/>
    <w:rsid w:val="005751DE"/>
    <w:rsid w:val="00575337"/>
    <w:rsid w:val="005753D6"/>
    <w:rsid w:val="00575831"/>
    <w:rsid w:val="005758F8"/>
    <w:rsid w:val="005759EF"/>
    <w:rsid w:val="00575BC6"/>
    <w:rsid w:val="00576214"/>
    <w:rsid w:val="005769F0"/>
    <w:rsid w:val="00576A64"/>
    <w:rsid w:val="005771E6"/>
    <w:rsid w:val="00577405"/>
    <w:rsid w:val="0057751D"/>
    <w:rsid w:val="005778CE"/>
    <w:rsid w:val="005779EE"/>
    <w:rsid w:val="00577B5B"/>
    <w:rsid w:val="00577E9E"/>
    <w:rsid w:val="00580069"/>
    <w:rsid w:val="00580285"/>
    <w:rsid w:val="005804E3"/>
    <w:rsid w:val="0058053C"/>
    <w:rsid w:val="005806A4"/>
    <w:rsid w:val="0058077F"/>
    <w:rsid w:val="00580871"/>
    <w:rsid w:val="005809CC"/>
    <w:rsid w:val="00580AF4"/>
    <w:rsid w:val="005811B1"/>
    <w:rsid w:val="00581278"/>
    <w:rsid w:val="005815DF"/>
    <w:rsid w:val="00581D1B"/>
    <w:rsid w:val="00581E5A"/>
    <w:rsid w:val="00581F03"/>
    <w:rsid w:val="00581F6B"/>
    <w:rsid w:val="005822AC"/>
    <w:rsid w:val="005822E9"/>
    <w:rsid w:val="005824BC"/>
    <w:rsid w:val="0058253A"/>
    <w:rsid w:val="00582797"/>
    <w:rsid w:val="00582B12"/>
    <w:rsid w:val="00582DC7"/>
    <w:rsid w:val="00583A19"/>
    <w:rsid w:val="00583A61"/>
    <w:rsid w:val="00583FDD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9C3"/>
    <w:rsid w:val="00584B65"/>
    <w:rsid w:val="00584CAA"/>
    <w:rsid w:val="00584D84"/>
    <w:rsid w:val="00584FB3"/>
    <w:rsid w:val="005850A4"/>
    <w:rsid w:val="005856E7"/>
    <w:rsid w:val="005857FB"/>
    <w:rsid w:val="00585AF0"/>
    <w:rsid w:val="00585B5C"/>
    <w:rsid w:val="00585B61"/>
    <w:rsid w:val="00585E1F"/>
    <w:rsid w:val="00585F14"/>
    <w:rsid w:val="00585F95"/>
    <w:rsid w:val="00585FFD"/>
    <w:rsid w:val="005860DB"/>
    <w:rsid w:val="005863EA"/>
    <w:rsid w:val="00586666"/>
    <w:rsid w:val="00586711"/>
    <w:rsid w:val="00586760"/>
    <w:rsid w:val="00586AE4"/>
    <w:rsid w:val="00586F1D"/>
    <w:rsid w:val="0058702B"/>
    <w:rsid w:val="0058705E"/>
    <w:rsid w:val="00587213"/>
    <w:rsid w:val="00587885"/>
    <w:rsid w:val="0058793F"/>
    <w:rsid w:val="005879A2"/>
    <w:rsid w:val="00587BC6"/>
    <w:rsid w:val="00587C53"/>
    <w:rsid w:val="00587C5D"/>
    <w:rsid w:val="00587CCE"/>
    <w:rsid w:val="00587D61"/>
    <w:rsid w:val="00587DCA"/>
    <w:rsid w:val="00590268"/>
    <w:rsid w:val="005906CB"/>
    <w:rsid w:val="00590854"/>
    <w:rsid w:val="00590957"/>
    <w:rsid w:val="00590AF3"/>
    <w:rsid w:val="00590E14"/>
    <w:rsid w:val="00590E98"/>
    <w:rsid w:val="00591051"/>
    <w:rsid w:val="005917D9"/>
    <w:rsid w:val="00591922"/>
    <w:rsid w:val="005919FF"/>
    <w:rsid w:val="00591D17"/>
    <w:rsid w:val="00591DF5"/>
    <w:rsid w:val="00591FB8"/>
    <w:rsid w:val="0059256F"/>
    <w:rsid w:val="00592A56"/>
    <w:rsid w:val="00592D3B"/>
    <w:rsid w:val="00592D92"/>
    <w:rsid w:val="00592DA6"/>
    <w:rsid w:val="00592DC7"/>
    <w:rsid w:val="00592E3A"/>
    <w:rsid w:val="0059315C"/>
    <w:rsid w:val="00593450"/>
    <w:rsid w:val="005936EF"/>
    <w:rsid w:val="00593FF6"/>
    <w:rsid w:val="005940AC"/>
    <w:rsid w:val="00594251"/>
    <w:rsid w:val="005942E6"/>
    <w:rsid w:val="005942FA"/>
    <w:rsid w:val="00594370"/>
    <w:rsid w:val="00594863"/>
    <w:rsid w:val="005948D4"/>
    <w:rsid w:val="00594BF9"/>
    <w:rsid w:val="00594F58"/>
    <w:rsid w:val="00594FCC"/>
    <w:rsid w:val="00595010"/>
    <w:rsid w:val="00595270"/>
    <w:rsid w:val="005952F8"/>
    <w:rsid w:val="00595722"/>
    <w:rsid w:val="005957E9"/>
    <w:rsid w:val="005957F3"/>
    <w:rsid w:val="00595D90"/>
    <w:rsid w:val="00595E29"/>
    <w:rsid w:val="00595E3C"/>
    <w:rsid w:val="00595FEE"/>
    <w:rsid w:val="00596281"/>
    <w:rsid w:val="005963B3"/>
    <w:rsid w:val="005963F0"/>
    <w:rsid w:val="0059653B"/>
    <w:rsid w:val="0059661B"/>
    <w:rsid w:val="0059685C"/>
    <w:rsid w:val="00596C6B"/>
    <w:rsid w:val="00596D23"/>
    <w:rsid w:val="00596EB6"/>
    <w:rsid w:val="00596EEF"/>
    <w:rsid w:val="00596F18"/>
    <w:rsid w:val="005974CE"/>
    <w:rsid w:val="00597561"/>
    <w:rsid w:val="00597722"/>
    <w:rsid w:val="00597768"/>
    <w:rsid w:val="005A00BD"/>
    <w:rsid w:val="005A00BE"/>
    <w:rsid w:val="005A01D0"/>
    <w:rsid w:val="005A02BF"/>
    <w:rsid w:val="005A0445"/>
    <w:rsid w:val="005A0587"/>
    <w:rsid w:val="005A09E2"/>
    <w:rsid w:val="005A0C13"/>
    <w:rsid w:val="005A0E08"/>
    <w:rsid w:val="005A0E12"/>
    <w:rsid w:val="005A1048"/>
    <w:rsid w:val="005A13A2"/>
    <w:rsid w:val="005A15AC"/>
    <w:rsid w:val="005A1684"/>
    <w:rsid w:val="005A1833"/>
    <w:rsid w:val="005A1986"/>
    <w:rsid w:val="005A1C8A"/>
    <w:rsid w:val="005A1D6F"/>
    <w:rsid w:val="005A1E2B"/>
    <w:rsid w:val="005A1E96"/>
    <w:rsid w:val="005A20C1"/>
    <w:rsid w:val="005A22E8"/>
    <w:rsid w:val="005A2343"/>
    <w:rsid w:val="005A246C"/>
    <w:rsid w:val="005A2BFF"/>
    <w:rsid w:val="005A2DB3"/>
    <w:rsid w:val="005A2F20"/>
    <w:rsid w:val="005A2F94"/>
    <w:rsid w:val="005A3153"/>
    <w:rsid w:val="005A3405"/>
    <w:rsid w:val="005A37F4"/>
    <w:rsid w:val="005A38CD"/>
    <w:rsid w:val="005A39A7"/>
    <w:rsid w:val="005A3A45"/>
    <w:rsid w:val="005A3CF2"/>
    <w:rsid w:val="005A4244"/>
    <w:rsid w:val="005A449C"/>
    <w:rsid w:val="005A44CF"/>
    <w:rsid w:val="005A4514"/>
    <w:rsid w:val="005A4606"/>
    <w:rsid w:val="005A467D"/>
    <w:rsid w:val="005A4689"/>
    <w:rsid w:val="005A4EFB"/>
    <w:rsid w:val="005A5276"/>
    <w:rsid w:val="005A5425"/>
    <w:rsid w:val="005A561B"/>
    <w:rsid w:val="005A56DD"/>
    <w:rsid w:val="005A56F8"/>
    <w:rsid w:val="005A585B"/>
    <w:rsid w:val="005A5A61"/>
    <w:rsid w:val="005A5D15"/>
    <w:rsid w:val="005A61A9"/>
    <w:rsid w:val="005A64AB"/>
    <w:rsid w:val="005A65DD"/>
    <w:rsid w:val="005A688F"/>
    <w:rsid w:val="005A6914"/>
    <w:rsid w:val="005A6CE3"/>
    <w:rsid w:val="005A71BE"/>
    <w:rsid w:val="005A7356"/>
    <w:rsid w:val="005A747B"/>
    <w:rsid w:val="005A75D3"/>
    <w:rsid w:val="005A7853"/>
    <w:rsid w:val="005A7B47"/>
    <w:rsid w:val="005A7F43"/>
    <w:rsid w:val="005B01BF"/>
    <w:rsid w:val="005B03D4"/>
    <w:rsid w:val="005B05DB"/>
    <w:rsid w:val="005B061B"/>
    <w:rsid w:val="005B0974"/>
    <w:rsid w:val="005B0B5E"/>
    <w:rsid w:val="005B0E71"/>
    <w:rsid w:val="005B1033"/>
    <w:rsid w:val="005B119F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E5"/>
    <w:rsid w:val="005B315E"/>
    <w:rsid w:val="005B3526"/>
    <w:rsid w:val="005B35B4"/>
    <w:rsid w:val="005B3728"/>
    <w:rsid w:val="005B3B4A"/>
    <w:rsid w:val="005B3B5A"/>
    <w:rsid w:val="005B3CEF"/>
    <w:rsid w:val="005B3FF8"/>
    <w:rsid w:val="005B429B"/>
    <w:rsid w:val="005B4880"/>
    <w:rsid w:val="005B4B0A"/>
    <w:rsid w:val="005B4BDD"/>
    <w:rsid w:val="005B4F9A"/>
    <w:rsid w:val="005B513A"/>
    <w:rsid w:val="005B53E5"/>
    <w:rsid w:val="005B55DF"/>
    <w:rsid w:val="005B5987"/>
    <w:rsid w:val="005B5A5D"/>
    <w:rsid w:val="005B5EFB"/>
    <w:rsid w:val="005B5F4D"/>
    <w:rsid w:val="005B6078"/>
    <w:rsid w:val="005B60AC"/>
    <w:rsid w:val="005B62ED"/>
    <w:rsid w:val="005B655B"/>
    <w:rsid w:val="005B678E"/>
    <w:rsid w:val="005B6A91"/>
    <w:rsid w:val="005B6C4D"/>
    <w:rsid w:val="005B6EE2"/>
    <w:rsid w:val="005B7485"/>
    <w:rsid w:val="005B756E"/>
    <w:rsid w:val="005B763B"/>
    <w:rsid w:val="005B78CF"/>
    <w:rsid w:val="005B79BA"/>
    <w:rsid w:val="005B7A93"/>
    <w:rsid w:val="005B7C03"/>
    <w:rsid w:val="005C01AF"/>
    <w:rsid w:val="005C020C"/>
    <w:rsid w:val="005C040A"/>
    <w:rsid w:val="005C04E3"/>
    <w:rsid w:val="005C06FE"/>
    <w:rsid w:val="005C09ED"/>
    <w:rsid w:val="005C0BBC"/>
    <w:rsid w:val="005C0F64"/>
    <w:rsid w:val="005C13BB"/>
    <w:rsid w:val="005C1651"/>
    <w:rsid w:val="005C1A56"/>
    <w:rsid w:val="005C1C29"/>
    <w:rsid w:val="005C1CAF"/>
    <w:rsid w:val="005C1F79"/>
    <w:rsid w:val="005C206C"/>
    <w:rsid w:val="005C21C9"/>
    <w:rsid w:val="005C2420"/>
    <w:rsid w:val="005C256A"/>
    <w:rsid w:val="005C2757"/>
    <w:rsid w:val="005C2876"/>
    <w:rsid w:val="005C291D"/>
    <w:rsid w:val="005C2C8F"/>
    <w:rsid w:val="005C2EA4"/>
    <w:rsid w:val="005C32FD"/>
    <w:rsid w:val="005C3549"/>
    <w:rsid w:val="005C36B3"/>
    <w:rsid w:val="005C3964"/>
    <w:rsid w:val="005C3A27"/>
    <w:rsid w:val="005C3B8C"/>
    <w:rsid w:val="005C4197"/>
    <w:rsid w:val="005C4204"/>
    <w:rsid w:val="005C4211"/>
    <w:rsid w:val="005C49C7"/>
    <w:rsid w:val="005C4B2F"/>
    <w:rsid w:val="005C4DFC"/>
    <w:rsid w:val="005C51A9"/>
    <w:rsid w:val="005C51F3"/>
    <w:rsid w:val="005C5302"/>
    <w:rsid w:val="005C57D2"/>
    <w:rsid w:val="005C58CE"/>
    <w:rsid w:val="005C5AEF"/>
    <w:rsid w:val="005C5ED5"/>
    <w:rsid w:val="005C65FC"/>
    <w:rsid w:val="005C6A5C"/>
    <w:rsid w:val="005C6B2D"/>
    <w:rsid w:val="005C6C1A"/>
    <w:rsid w:val="005C6DFD"/>
    <w:rsid w:val="005C71FD"/>
    <w:rsid w:val="005C730C"/>
    <w:rsid w:val="005C7863"/>
    <w:rsid w:val="005C795E"/>
    <w:rsid w:val="005C7A16"/>
    <w:rsid w:val="005C7A64"/>
    <w:rsid w:val="005C7D01"/>
    <w:rsid w:val="005C7D90"/>
    <w:rsid w:val="005C7DE3"/>
    <w:rsid w:val="005C7FBF"/>
    <w:rsid w:val="005D0043"/>
    <w:rsid w:val="005D008E"/>
    <w:rsid w:val="005D017F"/>
    <w:rsid w:val="005D05DD"/>
    <w:rsid w:val="005D0695"/>
    <w:rsid w:val="005D071F"/>
    <w:rsid w:val="005D0903"/>
    <w:rsid w:val="005D0A5B"/>
    <w:rsid w:val="005D0F01"/>
    <w:rsid w:val="005D10A4"/>
    <w:rsid w:val="005D1336"/>
    <w:rsid w:val="005D170B"/>
    <w:rsid w:val="005D18DD"/>
    <w:rsid w:val="005D1BBC"/>
    <w:rsid w:val="005D1C11"/>
    <w:rsid w:val="005D1E48"/>
    <w:rsid w:val="005D1F10"/>
    <w:rsid w:val="005D1FB4"/>
    <w:rsid w:val="005D26DB"/>
    <w:rsid w:val="005D2858"/>
    <w:rsid w:val="005D2B36"/>
    <w:rsid w:val="005D2E43"/>
    <w:rsid w:val="005D2FAA"/>
    <w:rsid w:val="005D30CA"/>
    <w:rsid w:val="005D319C"/>
    <w:rsid w:val="005D321B"/>
    <w:rsid w:val="005D32F7"/>
    <w:rsid w:val="005D3568"/>
    <w:rsid w:val="005D367F"/>
    <w:rsid w:val="005D3A0F"/>
    <w:rsid w:val="005D3E1C"/>
    <w:rsid w:val="005D4259"/>
    <w:rsid w:val="005D43FE"/>
    <w:rsid w:val="005D48A8"/>
    <w:rsid w:val="005D48B3"/>
    <w:rsid w:val="005D499E"/>
    <w:rsid w:val="005D50AF"/>
    <w:rsid w:val="005D5337"/>
    <w:rsid w:val="005D57B0"/>
    <w:rsid w:val="005D57F0"/>
    <w:rsid w:val="005D5885"/>
    <w:rsid w:val="005D5BE7"/>
    <w:rsid w:val="005D5C76"/>
    <w:rsid w:val="005D5C7C"/>
    <w:rsid w:val="005D5CDD"/>
    <w:rsid w:val="005D5F91"/>
    <w:rsid w:val="005D61B7"/>
    <w:rsid w:val="005D621B"/>
    <w:rsid w:val="005D64FE"/>
    <w:rsid w:val="005D67F5"/>
    <w:rsid w:val="005D6D82"/>
    <w:rsid w:val="005D710D"/>
    <w:rsid w:val="005D721B"/>
    <w:rsid w:val="005D721F"/>
    <w:rsid w:val="005D74D4"/>
    <w:rsid w:val="005D74FC"/>
    <w:rsid w:val="005D7566"/>
    <w:rsid w:val="005D79B2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602"/>
    <w:rsid w:val="005E0897"/>
    <w:rsid w:val="005E08AD"/>
    <w:rsid w:val="005E0B7B"/>
    <w:rsid w:val="005E0E5D"/>
    <w:rsid w:val="005E0F6F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7D"/>
    <w:rsid w:val="005E2579"/>
    <w:rsid w:val="005E2582"/>
    <w:rsid w:val="005E2AF4"/>
    <w:rsid w:val="005E2BEB"/>
    <w:rsid w:val="005E2FC9"/>
    <w:rsid w:val="005E3728"/>
    <w:rsid w:val="005E3967"/>
    <w:rsid w:val="005E3A39"/>
    <w:rsid w:val="005E3BE4"/>
    <w:rsid w:val="005E402E"/>
    <w:rsid w:val="005E405D"/>
    <w:rsid w:val="005E4181"/>
    <w:rsid w:val="005E43D4"/>
    <w:rsid w:val="005E444C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60B4"/>
    <w:rsid w:val="005E62BD"/>
    <w:rsid w:val="005E64C5"/>
    <w:rsid w:val="005E674C"/>
    <w:rsid w:val="005E6D96"/>
    <w:rsid w:val="005E6EFC"/>
    <w:rsid w:val="005E7765"/>
    <w:rsid w:val="005E78C9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DCA"/>
    <w:rsid w:val="005F12F5"/>
    <w:rsid w:val="005F135E"/>
    <w:rsid w:val="005F13A9"/>
    <w:rsid w:val="005F1548"/>
    <w:rsid w:val="005F1592"/>
    <w:rsid w:val="005F1781"/>
    <w:rsid w:val="005F1BA6"/>
    <w:rsid w:val="005F1C32"/>
    <w:rsid w:val="005F1DC5"/>
    <w:rsid w:val="005F209E"/>
    <w:rsid w:val="005F22A5"/>
    <w:rsid w:val="005F233D"/>
    <w:rsid w:val="005F2359"/>
    <w:rsid w:val="005F24E5"/>
    <w:rsid w:val="005F275D"/>
    <w:rsid w:val="005F2D16"/>
    <w:rsid w:val="005F34B9"/>
    <w:rsid w:val="005F3685"/>
    <w:rsid w:val="005F37DC"/>
    <w:rsid w:val="005F3818"/>
    <w:rsid w:val="005F3D7D"/>
    <w:rsid w:val="005F3E96"/>
    <w:rsid w:val="005F4097"/>
    <w:rsid w:val="005F4126"/>
    <w:rsid w:val="005F44D4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B6D"/>
    <w:rsid w:val="005F5B9F"/>
    <w:rsid w:val="005F5D78"/>
    <w:rsid w:val="005F5E70"/>
    <w:rsid w:val="005F6082"/>
    <w:rsid w:val="005F646B"/>
    <w:rsid w:val="005F64AB"/>
    <w:rsid w:val="005F66BB"/>
    <w:rsid w:val="005F67B8"/>
    <w:rsid w:val="005F6BB9"/>
    <w:rsid w:val="005F6C3E"/>
    <w:rsid w:val="005F6CC3"/>
    <w:rsid w:val="005F748D"/>
    <w:rsid w:val="005F74C9"/>
    <w:rsid w:val="005F756C"/>
    <w:rsid w:val="005F761D"/>
    <w:rsid w:val="005F76B6"/>
    <w:rsid w:val="005F76EF"/>
    <w:rsid w:val="005F7892"/>
    <w:rsid w:val="005F7A17"/>
    <w:rsid w:val="005F7C0C"/>
    <w:rsid w:val="00600167"/>
    <w:rsid w:val="006001C5"/>
    <w:rsid w:val="006001FC"/>
    <w:rsid w:val="0060086E"/>
    <w:rsid w:val="006010F3"/>
    <w:rsid w:val="0060110A"/>
    <w:rsid w:val="006013B2"/>
    <w:rsid w:val="006013F2"/>
    <w:rsid w:val="006019D2"/>
    <w:rsid w:val="00601CA7"/>
    <w:rsid w:val="00601D73"/>
    <w:rsid w:val="00601DD0"/>
    <w:rsid w:val="00602061"/>
    <w:rsid w:val="00602C75"/>
    <w:rsid w:val="00602CDB"/>
    <w:rsid w:val="00602DDE"/>
    <w:rsid w:val="00602F30"/>
    <w:rsid w:val="0060308A"/>
    <w:rsid w:val="0060313A"/>
    <w:rsid w:val="00603688"/>
    <w:rsid w:val="006036FB"/>
    <w:rsid w:val="00603752"/>
    <w:rsid w:val="00603E75"/>
    <w:rsid w:val="0060482D"/>
    <w:rsid w:val="00604CD0"/>
    <w:rsid w:val="00604FC2"/>
    <w:rsid w:val="006051C9"/>
    <w:rsid w:val="006055D4"/>
    <w:rsid w:val="006055F3"/>
    <w:rsid w:val="0060578B"/>
    <w:rsid w:val="00605C37"/>
    <w:rsid w:val="00605EAB"/>
    <w:rsid w:val="00605FD1"/>
    <w:rsid w:val="006062AC"/>
    <w:rsid w:val="006065DE"/>
    <w:rsid w:val="00606718"/>
    <w:rsid w:val="006069B7"/>
    <w:rsid w:val="00606BA0"/>
    <w:rsid w:val="006071F2"/>
    <w:rsid w:val="006072D9"/>
    <w:rsid w:val="00607571"/>
    <w:rsid w:val="00607664"/>
    <w:rsid w:val="006076F7"/>
    <w:rsid w:val="0060778B"/>
    <w:rsid w:val="0060799F"/>
    <w:rsid w:val="00607AAD"/>
    <w:rsid w:val="00607AF4"/>
    <w:rsid w:val="00607BFF"/>
    <w:rsid w:val="00607FD9"/>
    <w:rsid w:val="00610051"/>
    <w:rsid w:val="00610260"/>
    <w:rsid w:val="006104F7"/>
    <w:rsid w:val="00610536"/>
    <w:rsid w:val="006105DC"/>
    <w:rsid w:val="00610D14"/>
    <w:rsid w:val="00610E7D"/>
    <w:rsid w:val="0061110D"/>
    <w:rsid w:val="006113FE"/>
    <w:rsid w:val="00611A1B"/>
    <w:rsid w:val="00612053"/>
    <w:rsid w:val="0061233A"/>
    <w:rsid w:val="006126FF"/>
    <w:rsid w:val="0061276A"/>
    <w:rsid w:val="00612C0F"/>
    <w:rsid w:val="00612D15"/>
    <w:rsid w:val="0061309B"/>
    <w:rsid w:val="0061362A"/>
    <w:rsid w:val="00613650"/>
    <w:rsid w:val="006137F2"/>
    <w:rsid w:val="00613E23"/>
    <w:rsid w:val="00613E7F"/>
    <w:rsid w:val="00613FC4"/>
    <w:rsid w:val="006141CD"/>
    <w:rsid w:val="00614259"/>
    <w:rsid w:val="0061433B"/>
    <w:rsid w:val="0061444B"/>
    <w:rsid w:val="00614A05"/>
    <w:rsid w:val="00614F8C"/>
    <w:rsid w:val="0061538C"/>
    <w:rsid w:val="00615A9A"/>
    <w:rsid w:val="00615DD7"/>
    <w:rsid w:val="00615F28"/>
    <w:rsid w:val="00615FBB"/>
    <w:rsid w:val="00615FCC"/>
    <w:rsid w:val="006165E6"/>
    <w:rsid w:val="0061684A"/>
    <w:rsid w:val="00616949"/>
    <w:rsid w:val="00616CAB"/>
    <w:rsid w:val="006170C4"/>
    <w:rsid w:val="0061714F"/>
    <w:rsid w:val="00617282"/>
    <w:rsid w:val="00617292"/>
    <w:rsid w:val="006172FB"/>
    <w:rsid w:val="00617561"/>
    <w:rsid w:val="00617705"/>
    <w:rsid w:val="0061780A"/>
    <w:rsid w:val="006179F2"/>
    <w:rsid w:val="006179F9"/>
    <w:rsid w:val="00617CDB"/>
    <w:rsid w:val="00617E5E"/>
    <w:rsid w:val="0062004A"/>
    <w:rsid w:val="00620174"/>
    <w:rsid w:val="006207EF"/>
    <w:rsid w:val="00620931"/>
    <w:rsid w:val="00620D67"/>
    <w:rsid w:val="00620E8F"/>
    <w:rsid w:val="00620EC1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CDB"/>
    <w:rsid w:val="00621DD2"/>
    <w:rsid w:val="00621EB4"/>
    <w:rsid w:val="00621FB3"/>
    <w:rsid w:val="00621FD8"/>
    <w:rsid w:val="00622191"/>
    <w:rsid w:val="006221A1"/>
    <w:rsid w:val="006221CB"/>
    <w:rsid w:val="00622310"/>
    <w:rsid w:val="006223D7"/>
    <w:rsid w:val="006224E5"/>
    <w:rsid w:val="00622B31"/>
    <w:rsid w:val="00623A01"/>
    <w:rsid w:val="00623B03"/>
    <w:rsid w:val="00623C45"/>
    <w:rsid w:val="00623CA2"/>
    <w:rsid w:val="00623CD4"/>
    <w:rsid w:val="00623E09"/>
    <w:rsid w:val="00624015"/>
    <w:rsid w:val="00624266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90E"/>
    <w:rsid w:val="00626AFD"/>
    <w:rsid w:val="00626DBD"/>
    <w:rsid w:val="00626E95"/>
    <w:rsid w:val="0062742C"/>
    <w:rsid w:val="00627629"/>
    <w:rsid w:val="006277F5"/>
    <w:rsid w:val="0063000A"/>
    <w:rsid w:val="0063008E"/>
    <w:rsid w:val="006301D9"/>
    <w:rsid w:val="0063032C"/>
    <w:rsid w:val="00630618"/>
    <w:rsid w:val="00630759"/>
    <w:rsid w:val="00630AB3"/>
    <w:rsid w:val="006316C2"/>
    <w:rsid w:val="00631CFF"/>
    <w:rsid w:val="00631D1C"/>
    <w:rsid w:val="00631E0F"/>
    <w:rsid w:val="0063219C"/>
    <w:rsid w:val="0063241A"/>
    <w:rsid w:val="0063268F"/>
    <w:rsid w:val="00632AFC"/>
    <w:rsid w:val="00632B17"/>
    <w:rsid w:val="00632BD8"/>
    <w:rsid w:val="00632F18"/>
    <w:rsid w:val="006332E9"/>
    <w:rsid w:val="006335E7"/>
    <w:rsid w:val="006339DD"/>
    <w:rsid w:val="00634309"/>
    <w:rsid w:val="006344DD"/>
    <w:rsid w:val="00634672"/>
    <w:rsid w:val="00634736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7E"/>
    <w:rsid w:val="006357C6"/>
    <w:rsid w:val="006357D9"/>
    <w:rsid w:val="00635A37"/>
    <w:rsid w:val="00635AC2"/>
    <w:rsid w:val="00635D00"/>
    <w:rsid w:val="006365B6"/>
    <w:rsid w:val="006369B2"/>
    <w:rsid w:val="00636BFC"/>
    <w:rsid w:val="00637038"/>
    <w:rsid w:val="00637251"/>
    <w:rsid w:val="006375DC"/>
    <w:rsid w:val="0063763B"/>
    <w:rsid w:val="006377A6"/>
    <w:rsid w:val="00637BBB"/>
    <w:rsid w:val="00637CE9"/>
    <w:rsid w:val="00637EC3"/>
    <w:rsid w:val="006400A9"/>
    <w:rsid w:val="006404DB"/>
    <w:rsid w:val="006407A5"/>
    <w:rsid w:val="00640C94"/>
    <w:rsid w:val="00640F3B"/>
    <w:rsid w:val="00641313"/>
    <w:rsid w:val="00641334"/>
    <w:rsid w:val="006413B4"/>
    <w:rsid w:val="00641424"/>
    <w:rsid w:val="00641879"/>
    <w:rsid w:val="0064191E"/>
    <w:rsid w:val="0064193B"/>
    <w:rsid w:val="00641A93"/>
    <w:rsid w:val="00642166"/>
    <w:rsid w:val="006421EE"/>
    <w:rsid w:val="0064246A"/>
    <w:rsid w:val="006425AC"/>
    <w:rsid w:val="00642A19"/>
    <w:rsid w:val="00642B3D"/>
    <w:rsid w:val="00642B5B"/>
    <w:rsid w:val="00642F10"/>
    <w:rsid w:val="00642FD8"/>
    <w:rsid w:val="00642FE2"/>
    <w:rsid w:val="00643421"/>
    <w:rsid w:val="006438E1"/>
    <w:rsid w:val="006439D5"/>
    <w:rsid w:val="006439FC"/>
    <w:rsid w:val="00643A62"/>
    <w:rsid w:val="00643D42"/>
    <w:rsid w:val="00643D93"/>
    <w:rsid w:val="00643DC7"/>
    <w:rsid w:val="006440B9"/>
    <w:rsid w:val="006441D6"/>
    <w:rsid w:val="00644410"/>
    <w:rsid w:val="0064448D"/>
    <w:rsid w:val="00644795"/>
    <w:rsid w:val="0064485D"/>
    <w:rsid w:val="00644CAB"/>
    <w:rsid w:val="00644DCE"/>
    <w:rsid w:val="00645040"/>
    <w:rsid w:val="0064504F"/>
    <w:rsid w:val="006450D1"/>
    <w:rsid w:val="006453B4"/>
    <w:rsid w:val="006455F5"/>
    <w:rsid w:val="0064571B"/>
    <w:rsid w:val="006461BB"/>
    <w:rsid w:val="0064622C"/>
    <w:rsid w:val="00646990"/>
    <w:rsid w:val="00646AFF"/>
    <w:rsid w:val="00646B4B"/>
    <w:rsid w:val="00646C13"/>
    <w:rsid w:val="00646C59"/>
    <w:rsid w:val="00646D21"/>
    <w:rsid w:val="00646F54"/>
    <w:rsid w:val="00647081"/>
    <w:rsid w:val="00647193"/>
    <w:rsid w:val="006471A3"/>
    <w:rsid w:val="006475A1"/>
    <w:rsid w:val="00647723"/>
    <w:rsid w:val="0064776E"/>
    <w:rsid w:val="00647999"/>
    <w:rsid w:val="00647EB1"/>
    <w:rsid w:val="00650061"/>
    <w:rsid w:val="00650604"/>
    <w:rsid w:val="006506B8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468"/>
    <w:rsid w:val="006524DA"/>
    <w:rsid w:val="0065270A"/>
    <w:rsid w:val="006527AC"/>
    <w:rsid w:val="006527AE"/>
    <w:rsid w:val="006527B1"/>
    <w:rsid w:val="00652A82"/>
    <w:rsid w:val="00652C5D"/>
    <w:rsid w:val="00652F80"/>
    <w:rsid w:val="00652FD7"/>
    <w:rsid w:val="006530F3"/>
    <w:rsid w:val="00653184"/>
    <w:rsid w:val="006532F0"/>
    <w:rsid w:val="00653314"/>
    <w:rsid w:val="006535E8"/>
    <w:rsid w:val="00653D73"/>
    <w:rsid w:val="00654139"/>
    <w:rsid w:val="00654538"/>
    <w:rsid w:val="006545F1"/>
    <w:rsid w:val="006546F5"/>
    <w:rsid w:val="0065488E"/>
    <w:rsid w:val="00654944"/>
    <w:rsid w:val="00654AFF"/>
    <w:rsid w:val="00654B5C"/>
    <w:rsid w:val="00654C08"/>
    <w:rsid w:val="00654D5E"/>
    <w:rsid w:val="00654DF0"/>
    <w:rsid w:val="00654FC6"/>
    <w:rsid w:val="0065518E"/>
    <w:rsid w:val="006553E3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B64"/>
    <w:rsid w:val="00656CC6"/>
    <w:rsid w:val="00656EC5"/>
    <w:rsid w:val="006571DB"/>
    <w:rsid w:val="0065733C"/>
    <w:rsid w:val="00657482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F98"/>
    <w:rsid w:val="00661013"/>
    <w:rsid w:val="00661241"/>
    <w:rsid w:val="0066130D"/>
    <w:rsid w:val="00661469"/>
    <w:rsid w:val="006616F0"/>
    <w:rsid w:val="0066172E"/>
    <w:rsid w:val="006617AD"/>
    <w:rsid w:val="00662013"/>
    <w:rsid w:val="006620C5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628"/>
    <w:rsid w:val="00663673"/>
    <w:rsid w:val="006639DE"/>
    <w:rsid w:val="00663B0A"/>
    <w:rsid w:val="00663BC6"/>
    <w:rsid w:val="00663E5D"/>
    <w:rsid w:val="00664159"/>
    <w:rsid w:val="00664219"/>
    <w:rsid w:val="00664232"/>
    <w:rsid w:val="006649C2"/>
    <w:rsid w:val="00664C68"/>
    <w:rsid w:val="0066507F"/>
    <w:rsid w:val="00665355"/>
    <w:rsid w:val="0066554A"/>
    <w:rsid w:val="006655B2"/>
    <w:rsid w:val="006659B4"/>
    <w:rsid w:val="00666273"/>
    <w:rsid w:val="00666C7C"/>
    <w:rsid w:val="00666DF3"/>
    <w:rsid w:val="00666EFE"/>
    <w:rsid w:val="00667471"/>
    <w:rsid w:val="0066767E"/>
    <w:rsid w:val="00667A22"/>
    <w:rsid w:val="00667C9A"/>
    <w:rsid w:val="00667ED2"/>
    <w:rsid w:val="006700EF"/>
    <w:rsid w:val="006702B1"/>
    <w:rsid w:val="006706F8"/>
    <w:rsid w:val="00670B00"/>
    <w:rsid w:val="00670D35"/>
    <w:rsid w:val="00671200"/>
    <w:rsid w:val="00671351"/>
    <w:rsid w:val="006714A1"/>
    <w:rsid w:val="0067156A"/>
    <w:rsid w:val="006715B8"/>
    <w:rsid w:val="006717C6"/>
    <w:rsid w:val="00671ABA"/>
    <w:rsid w:val="00671D1E"/>
    <w:rsid w:val="00671DE0"/>
    <w:rsid w:val="00671F32"/>
    <w:rsid w:val="00672215"/>
    <w:rsid w:val="0067278C"/>
    <w:rsid w:val="006730AB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EC3"/>
    <w:rsid w:val="00673F75"/>
    <w:rsid w:val="00674154"/>
    <w:rsid w:val="00674537"/>
    <w:rsid w:val="0067489C"/>
    <w:rsid w:val="00674A9E"/>
    <w:rsid w:val="00674C66"/>
    <w:rsid w:val="00674D2E"/>
    <w:rsid w:val="00675108"/>
    <w:rsid w:val="00675457"/>
    <w:rsid w:val="006755BF"/>
    <w:rsid w:val="00675636"/>
    <w:rsid w:val="00675798"/>
    <w:rsid w:val="00675978"/>
    <w:rsid w:val="00675A0C"/>
    <w:rsid w:val="00675AAE"/>
    <w:rsid w:val="00676081"/>
    <w:rsid w:val="00676273"/>
    <w:rsid w:val="006763E9"/>
    <w:rsid w:val="00676452"/>
    <w:rsid w:val="006765D8"/>
    <w:rsid w:val="006768BD"/>
    <w:rsid w:val="00676B87"/>
    <w:rsid w:val="006774CB"/>
    <w:rsid w:val="0067793A"/>
    <w:rsid w:val="00677968"/>
    <w:rsid w:val="00677C6D"/>
    <w:rsid w:val="00677DA5"/>
    <w:rsid w:val="0068032F"/>
    <w:rsid w:val="00680776"/>
    <w:rsid w:val="00680BC3"/>
    <w:rsid w:val="00680C14"/>
    <w:rsid w:val="00680E74"/>
    <w:rsid w:val="00680F74"/>
    <w:rsid w:val="00681178"/>
    <w:rsid w:val="00681789"/>
    <w:rsid w:val="00681B12"/>
    <w:rsid w:val="00681B71"/>
    <w:rsid w:val="00681C32"/>
    <w:rsid w:val="00681E17"/>
    <w:rsid w:val="00681F42"/>
    <w:rsid w:val="00681F71"/>
    <w:rsid w:val="00681FFF"/>
    <w:rsid w:val="00682097"/>
    <w:rsid w:val="00682129"/>
    <w:rsid w:val="006822CF"/>
    <w:rsid w:val="00682341"/>
    <w:rsid w:val="006827E4"/>
    <w:rsid w:val="00682A91"/>
    <w:rsid w:val="00682BAB"/>
    <w:rsid w:val="006832FF"/>
    <w:rsid w:val="0068338D"/>
    <w:rsid w:val="00683459"/>
    <w:rsid w:val="00683544"/>
    <w:rsid w:val="00683574"/>
    <w:rsid w:val="006837DF"/>
    <w:rsid w:val="006837E1"/>
    <w:rsid w:val="006839AF"/>
    <w:rsid w:val="00683C9B"/>
    <w:rsid w:val="00683D0F"/>
    <w:rsid w:val="00683D2C"/>
    <w:rsid w:val="0068404D"/>
    <w:rsid w:val="006841D8"/>
    <w:rsid w:val="006842D9"/>
    <w:rsid w:val="00684765"/>
    <w:rsid w:val="006847FD"/>
    <w:rsid w:val="006848B5"/>
    <w:rsid w:val="006849DE"/>
    <w:rsid w:val="00684AC6"/>
    <w:rsid w:val="00684B47"/>
    <w:rsid w:val="00685280"/>
    <w:rsid w:val="006856FA"/>
    <w:rsid w:val="0068574B"/>
    <w:rsid w:val="006858AB"/>
    <w:rsid w:val="006858F9"/>
    <w:rsid w:val="006859D0"/>
    <w:rsid w:val="006859F7"/>
    <w:rsid w:val="00685E54"/>
    <w:rsid w:val="00686230"/>
    <w:rsid w:val="006862E7"/>
    <w:rsid w:val="006864B9"/>
    <w:rsid w:val="00686890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2AB"/>
    <w:rsid w:val="006903F3"/>
    <w:rsid w:val="00690448"/>
    <w:rsid w:val="00690B9E"/>
    <w:rsid w:val="00691245"/>
    <w:rsid w:val="00691519"/>
    <w:rsid w:val="00691635"/>
    <w:rsid w:val="0069171B"/>
    <w:rsid w:val="00691805"/>
    <w:rsid w:val="00691A57"/>
    <w:rsid w:val="00691C28"/>
    <w:rsid w:val="00691C30"/>
    <w:rsid w:val="00691D8E"/>
    <w:rsid w:val="00692670"/>
    <w:rsid w:val="0069269E"/>
    <w:rsid w:val="006926FB"/>
    <w:rsid w:val="00692AC5"/>
    <w:rsid w:val="00692C43"/>
    <w:rsid w:val="00692CC4"/>
    <w:rsid w:val="00692EA6"/>
    <w:rsid w:val="00693571"/>
    <w:rsid w:val="006936C8"/>
    <w:rsid w:val="00693917"/>
    <w:rsid w:val="006939D3"/>
    <w:rsid w:val="00693A3F"/>
    <w:rsid w:val="0069407F"/>
    <w:rsid w:val="006940DD"/>
    <w:rsid w:val="006940FE"/>
    <w:rsid w:val="0069413F"/>
    <w:rsid w:val="0069425A"/>
    <w:rsid w:val="00694D53"/>
    <w:rsid w:val="00694DA7"/>
    <w:rsid w:val="00694E21"/>
    <w:rsid w:val="00695405"/>
    <w:rsid w:val="0069553D"/>
    <w:rsid w:val="00695901"/>
    <w:rsid w:val="00695CB5"/>
    <w:rsid w:val="00695CFB"/>
    <w:rsid w:val="00695FB3"/>
    <w:rsid w:val="00695FEF"/>
    <w:rsid w:val="006960A8"/>
    <w:rsid w:val="006966B6"/>
    <w:rsid w:val="0069696B"/>
    <w:rsid w:val="00696A28"/>
    <w:rsid w:val="00696FC3"/>
    <w:rsid w:val="00697187"/>
    <w:rsid w:val="006972AB"/>
    <w:rsid w:val="006974E3"/>
    <w:rsid w:val="006979B7"/>
    <w:rsid w:val="00697A03"/>
    <w:rsid w:val="00697B98"/>
    <w:rsid w:val="00697D79"/>
    <w:rsid w:val="006A011C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469"/>
    <w:rsid w:val="006A1524"/>
    <w:rsid w:val="006A164F"/>
    <w:rsid w:val="006A16F1"/>
    <w:rsid w:val="006A1B1D"/>
    <w:rsid w:val="006A1C32"/>
    <w:rsid w:val="006A1C34"/>
    <w:rsid w:val="006A1C60"/>
    <w:rsid w:val="006A1C88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3E9"/>
    <w:rsid w:val="006A33FF"/>
    <w:rsid w:val="006A34F7"/>
    <w:rsid w:val="006A3672"/>
    <w:rsid w:val="006A36A3"/>
    <w:rsid w:val="006A371E"/>
    <w:rsid w:val="006A38E4"/>
    <w:rsid w:val="006A3B4C"/>
    <w:rsid w:val="006A3BD3"/>
    <w:rsid w:val="006A3C9C"/>
    <w:rsid w:val="006A4073"/>
    <w:rsid w:val="006A40B8"/>
    <w:rsid w:val="006A42C4"/>
    <w:rsid w:val="006A4428"/>
    <w:rsid w:val="006A4486"/>
    <w:rsid w:val="006A4816"/>
    <w:rsid w:val="006A4A65"/>
    <w:rsid w:val="006A4BB6"/>
    <w:rsid w:val="006A4DE9"/>
    <w:rsid w:val="006A4EA4"/>
    <w:rsid w:val="006A5337"/>
    <w:rsid w:val="006A5341"/>
    <w:rsid w:val="006A5349"/>
    <w:rsid w:val="006A537E"/>
    <w:rsid w:val="006A54EB"/>
    <w:rsid w:val="006A56BD"/>
    <w:rsid w:val="006A56C1"/>
    <w:rsid w:val="006A572C"/>
    <w:rsid w:val="006A574D"/>
    <w:rsid w:val="006A5D6C"/>
    <w:rsid w:val="006A5F94"/>
    <w:rsid w:val="006A601C"/>
    <w:rsid w:val="006A6283"/>
    <w:rsid w:val="006A62BC"/>
    <w:rsid w:val="006A65AD"/>
    <w:rsid w:val="006A66E2"/>
    <w:rsid w:val="006A6A1B"/>
    <w:rsid w:val="006A6A67"/>
    <w:rsid w:val="006A6EB8"/>
    <w:rsid w:val="006A6FFE"/>
    <w:rsid w:val="006A709C"/>
    <w:rsid w:val="006A735D"/>
    <w:rsid w:val="006A780B"/>
    <w:rsid w:val="006A791A"/>
    <w:rsid w:val="006B00BD"/>
    <w:rsid w:val="006B0160"/>
    <w:rsid w:val="006B023D"/>
    <w:rsid w:val="006B0479"/>
    <w:rsid w:val="006B069C"/>
    <w:rsid w:val="006B070C"/>
    <w:rsid w:val="006B07AA"/>
    <w:rsid w:val="006B0818"/>
    <w:rsid w:val="006B090B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BBD"/>
    <w:rsid w:val="006B1F91"/>
    <w:rsid w:val="006B218E"/>
    <w:rsid w:val="006B2245"/>
    <w:rsid w:val="006B23FF"/>
    <w:rsid w:val="006B24A2"/>
    <w:rsid w:val="006B2B10"/>
    <w:rsid w:val="006B2B35"/>
    <w:rsid w:val="006B3027"/>
    <w:rsid w:val="006B31E6"/>
    <w:rsid w:val="006B37E1"/>
    <w:rsid w:val="006B3BFD"/>
    <w:rsid w:val="006B3CC0"/>
    <w:rsid w:val="006B3E2C"/>
    <w:rsid w:val="006B3F02"/>
    <w:rsid w:val="006B3F48"/>
    <w:rsid w:val="006B3FD1"/>
    <w:rsid w:val="006B41AE"/>
    <w:rsid w:val="006B4556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D24"/>
    <w:rsid w:val="006B6E11"/>
    <w:rsid w:val="006B706A"/>
    <w:rsid w:val="006B7098"/>
    <w:rsid w:val="006B730B"/>
    <w:rsid w:val="006B7C95"/>
    <w:rsid w:val="006B7DFA"/>
    <w:rsid w:val="006B7E62"/>
    <w:rsid w:val="006C0267"/>
    <w:rsid w:val="006C02E4"/>
    <w:rsid w:val="006C0537"/>
    <w:rsid w:val="006C0897"/>
    <w:rsid w:val="006C08D4"/>
    <w:rsid w:val="006C09E8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22E0"/>
    <w:rsid w:val="006C2528"/>
    <w:rsid w:val="006C2AB6"/>
    <w:rsid w:val="006C30F1"/>
    <w:rsid w:val="006C31AE"/>
    <w:rsid w:val="006C3456"/>
    <w:rsid w:val="006C35E1"/>
    <w:rsid w:val="006C37D4"/>
    <w:rsid w:val="006C38BA"/>
    <w:rsid w:val="006C392D"/>
    <w:rsid w:val="006C3A3D"/>
    <w:rsid w:val="006C3A58"/>
    <w:rsid w:val="006C3CE5"/>
    <w:rsid w:val="006C3F07"/>
    <w:rsid w:val="006C4083"/>
    <w:rsid w:val="006C413A"/>
    <w:rsid w:val="006C417A"/>
    <w:rsid w:val="006C41E5"/>
    <w:rsid w:val="006C4299"/>
    <w:rsid w:val="006C451B"/>
    <w:rsid w:val="006C461B"/>
    <w:rsid w:val="006C4765"/>
    <w:rsid w:val="006C4831"/>
    <w:rsid w:val="006C495F"/>
    <w:rsid w:val="006C4B7A"/>
    <w:rsid w:val="006C4E2A"/>
    <w:rsid w:val="006C4F10"/>
    <w:rsid w:val="006C4F9F"/>
    <w:rsid w:val="006C4FBC"/>
    <w:rsid w:val="006C51ED"/>
    <w:rsid w:val="006C520C"/>
    <w:rsid w:val="006C53D9"/>
    <w:rsid w:val="006C564C"/>
    <w:rsid w:val="006C5851"/>
    <w:rsid w:val="006C58E5"/>
    <w:rsid w:val="006C5D10"/>
    <w:rsid w:val="006C5EAD"/>
    <w:rsid w:val="006C5FD5"/>
    <w:rsid w:val="006C626A"/>
    <w:rsid w:val="006C64DF"/>
    <w:rsid w:val="006C659F"/>
    <w:rsid w:val="006C6AFA"/>
    <w:rsid w:val="006C706A"/>
    <w:rsid w:val="006C763F"/>
    <w:rsid w:val="006C7959"/>
    <w:rsid w:val="006C7B87"/>
    <w:rsid w:val="006C7CBC"/>
    <w:rsid w:val="006C7DD0"/>
    <w:rsid w:val="006C7E7E"/>
    <w:rsid w:val="006D0537"/>
    <w:rsid w:val="006D0588"/>
    <w:rsid w:val="006D0C58"/>
    <w:rsid w:val="006D0F2E"/>
    <w:rsid w:val="006D1222"/>
    <w:rsid w:val="006D12B7"/>
    <w:rsid w:val="006D136D"/>
    <w:rsid w:val="006D1C7D"/>
    <w:rsid w:val="006D2013"/>
    <w:rsid w:val="006D213A"/>
    <w:rsid w:val="006D25EA"/>
    <w:rsid w:val="006D26F1"/>
    <w:rsid w:val="006D26F3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855"/>
    <w:rsid w:val="006D38F8"/>
    <w:rsid w:val="006D3A16"/>
    <w:rsid w:val="006D3A58"/>
    <w:rsid w:val="006D3BE5"/>
    <w:rsid w:val="006D3DED"/>
    <w:rsid w:val="006D4081"/>
    <w:rsid w:val="006D40A8"/>
    <w:rsid w:val="006D4214"/>
    <w:rsid w:val="006D42E3"/>
    <w:rsid w:val="006D49A3"/>
    <w:rsid w:val="006D4B66"/>
    <w:rsid w:val="006D4E34"/>
    <w:rsid w:val="006D4F3D"/>
    <w:rsid w:val="006D5075"/>
    <w:rsid w:val="006D5213"/>
    <w:rsid w:val="006D5506"/>
    <w:rsid w:val="006D5617"/>
    <w:rsid w:val="006D5D21"/>
    <w:rsid w:val="006D5DE5"/>
    <w:rsid w:val="006D5E6C"/>
    <w:rsid w:val="006D62C9"/>
    <w:rsid w:val="006D634E"/>
    <w:rsid w:val="006D645C"/>
    <w:rsid w:val="006D6698"/>
    <w:rsid w:val="006D68D7"/>
    <w:rsid w:val="006D6984"/>
    <w:rsid w:val="006D6AE8"/>
    <w:rsid w:val="006D6C42"/>
    <w:rsid w:val="006D6DE6"/>
    <w:rsid w:val="006D72A2"/>
    <w:rsid w:val="006D72C9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230"/>
    <w:rsid w:val="006E1BAB"/>
    <w:rsid w:val="006E1C8E"/>
    <w:rsid w:val="006E1D02"/>
    <w:rsid w:val="006E2030"/>
    <w:rsid w:val="006E206D"/>
    <w:rsid w:val="006E20F4"/>
    <w:rsid w:val="006E2258"/>
    <w:rsid w:val="006E2A91"/>
    <w:rsid w:val="006E2E1F"/>
    <w:rsid w:val="006E2E70"/>
    <w:rsid w:val="006E31FA"/>
    <w:rsid w:val="006E33A1"/>
    <w:rsid w:val="006E33F4"/>
    <w:rsid w:val="006E3409"/>
    <w:rsid w:val="006E3489"/>
    <w:rsid w:val="006E36C0"/>
    <w:rsid w:val="006E3BD7"/>
    <w:rsid w:val="006E3C73"/>
    <w:rsid w:val="006E3FFF"/>
    <w:rsid w:val="006E40C2"/>
    <w:rsid w:val="006E42E2"/>
    <w:rsid w:val="006E4AAA"/>
    <w:rsid w:val="006E4B1A"/>
    <w:rsid w:val="006E52D0"/>
    <w:rsid w:val="006E5530"/>
    <w:rsid w:val="006E57DA"/>
    <w:rsid w:val="006E5AEC"/>
    <w:rsid w:val="006E641A"/>
    <w:rsid w:val="006E6611"/>
    <w:rsid w:val="006E6870"/>
    <w:rsid w:val="006E6894"/>
    <w:rsid w:val="006E6987"/>
    <w:rsid w:val="006E6DC2"/>
    <w:rsid w:val="006E6E82"/>
    <w:rsid w:val="006E7046"/>
    <w:rsid w:val="006E7414"/>
    <w:rsid w:val="006E75F9"/>
    <w:rsid w:val="006E7666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9E"/>
    <w:rsid w:val="006F2D4D"/>
    <w:rsid w:val="006F2F79"/>
    <w:rsid w:val="006F32F8"/>
    <w:rsid w:val="006F3355"/>
    <w:rsid w:val="006F364D"/>
    <w:rsid w:val="006F3729"/>
    <w:rsid w:val="006F378A"/>
    <w:rsid w:val="006F37F9"/>
    <w:rsid w:val="006F392C"/>
    <w:rsid w:val="006F3B12"/>
    <w:rsid w:val="006F3CC5"/>
    <w:rsid w:val="006F4352"/>
    <w:rsid w:val="006F43EE"/>
    <w:rsid w:val="006F453B"/>
    <w:rsid w:val="006F4542"/>
    <w:rsid w:val="006F4582"/>
    <w:rsid w:val="006F45DC"/>
    <w:rsid w:val="006F4703"/>
    <w:rsid w:val="006F4D85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6060"/>
    <w:rsid w:val="006F6073"/>
    <w:rsid w:val="006F61B7"/>
    <w:rsid w:val="006F64A4"/>
    <w:rsid w:val="006F6610"/>
    <w:rsid w:val="006F6844"/>
    <w:rsid w:val="006F68ED"/>
    <w:rsid w:val="006F6CD5"/>
    <w:rsid w:val="006F6ECC"/>
    <w:rsid w:val="006F6FD3"/>
    <w:rsid w:val="006F7020"/>
    <w:rsid w:val="006F72AB"/>
    <w:rsid w:val="006F7393"/>
    <w:rsid w:val="006F742E"/>
    <w:rsid w:val="006F76C2"/>
    <w:rsid w:val="006F774F"/>
    <w:rsid w:val="006F7889"/>
    <w:rsid w:val="006F78A2"/>
    <w:rsid w:val="006F7A88"/>
    <w:rsid w:val="006F7B74"/>
    <w:rsid w:val="006F7DC7"/>
    <w:rsid w:val="006F7DD0"/>
    <w:rsid w:val="006F7E26"/>
    <w:rsid w:val="00700135"/>
    <w:rsid w:val="007001BC"/>
    <w:rsid w:val="007001DE"/>
    <w:rsid w:val="007007A5"/>
    <w:rsid w:val="00700C64"/>
    <w:rsid w:val="00700CAA"/>
    <w:rsid w:val="00701020"/>
    <w:rsid w:val="0070106C"/>
    <w:rsid w:val="00701292"/>
    <w:rsid w:val="00701409"/>
    <w:rsid w:val="007014BE"/>
    <w:rsid w:val="007015AB"/>
    <w:rsid w:val="007018B7"/>
    <w:rsid w:val="007018E3"/>
    <w:rsid w:val="0070198E"/>
    <w:rsid w:val="00701E29"/>
    <w:rsid w:val="00701E9B"/>
    <w:rsid w:val="00702772"/>
    <w:rsid w:val="00702C9F"/>
    <w:rsid w:val="00702F71"/>
    <w:rsid w:val="00702F9E"/>
    <w:rsid w:val="00702FCB"/>
    <w:rsid w:val="00703274"/>
    <w:rsid w:val="0070341A"/>
    <w:rsid w:val="00703584"/>
    <w:rsid w:val="00703C82"/>
    <w:rsid w:val="007042EF"/>
    <w:rsid w:val="00704356"/>
    <w:rsid w:val="007043C4"/>
    <w:rsid w:val="00704506"/>
    <w:rsid w:val="00704D95"/>
    <w:rsid w:val="00704DD9"/>
    <w:rsid w:val="00704E52"/>
    <w:rsid w:val="00705093"/>
    <w:rsid w:val="007050FF"/>
    <w:rsid w:val="00705140"/>
    <w:rsid w:val="007051A5"/>
    <w:rsid w:val="00705723"/>
    <w:rsid w:val="00705795"/>
    <w:rsid w:val="0070580D"/>
    <w:rsid w:val="00705903"/>
    <w:rsid w:val="007059CC"/>
    <w:rsid w:val="00705A4A"/>
    <w:rsid w:val="00705A8F"/>
    <w:rsid w:val="00705F99"/>
    <w:rsid w:val="00705FB7"/>
    <w:rsid w:val="00706097"/>
    <w:rsid w:val="00706594"/>
    <w:rsid w:val="007067C2"/>
    <w:rsid w:val="007068A6"/>
    <w:rsid w:val="00706AC7"/>
    <w:rsid w:val="00706D71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F3A"/>
    <w:rsid w:val="00707F45"/>
    <w:rsid w:val="00710212"/>
    <w:rsid w:val="00710235"/>
    <w:rsid w:val="0071024A"/>
    <w:rsid w:val="00710284"/>
    <w:rsid w:val="0071051D"/>
    <w:rsid w:val="007108EE"/>
    <w:rsid w:val="00710957"/>
    <w:rsid w:val="00710B0A"/>
    <w:rsid w:val="00710E74"/>
    <w:rsid w:val="00710E76"/>
    <w:rsid w:val="007111E3"/>
    <w:rsid w:val="0071137D"/>
    <w:rsid w:val="007113F8"/>
    <w:rsid w:val="007117A5"/>
    <w:rsid w:val="007118DF"/>
    <w:rsid w:val="00711C8D"/>
    <w:rsid w:val="00712128"/>
    <w:rsid w:val="00712145"/>
    <w:rsid w:val="0071229F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1B2"/>
    <w:rsid w:val="007135D1"/>
    <w:rsid w:val="0071389E"/>
    <w:rsid w:val="00713A4F"/>
    <w:rsid w:val="00713A5E"/>
    <w:rsid w:val="00713D12"/>
    <w:rsid w:val="00713F31"/>
    <w:rsid w:val="00714188"/>
    <w:rsid w:val="00714296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538"/>
    <w:rsid w:val="007156DE"/>
    <w:rsid w:val="00715744"/>
    <w:rsid w:val="00715AA3"/>
    <w:rsid w:val="00715DE8"/>
    <w:rsid w:val="00715E2D"/>
    <w:rsid w:val="00715EF5"/>
    <w:rsid w:val="00715FAD"/>
    <w:rsid w:val="00716074"/>
    <w:rsid w:val="007163E1"/>
    <w:rsid w:val="0071658C"/>
    <w:rsid w:val="00716730"/>
    <w:rsid w:val="00716DB8"/>
    <w:rsid w:val="0071736F"/>
    <w:rsid w:val="007175F9"/>
    <w:rsid w:val="00717662"/>
    <w:rsid w:val="00717685"/>
    <w:rsid w:val="00717789"/>
    <w:rsid w:val="00717928"/>
    <w:rsid w:val="00717D37"/>
    <w:rsid w:val="00717EFE"/>
    <w:rsid w:val="007201D1"/>
    <w:rsid w:val="007208C9"/>
    <w:rsid w:val="00720D27"/>
    <w:rsid w:val="00720FE1"/>
    <w:rsid w:val="00720FF2"/>
    <w:rsid w:val="00721225"/>
    <w:rsid w:val="00721595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477"/>
    <w:rsid w:val="007225ED"/>
    <w:rsid w:val="0072276B"/>
    <w:rsid w:val="00722A7D"/>
    <w:rsid w:val="00722CEB"/>
    <w:rsid w:val="00722DE7"/>
    <w:rsid w:val="007230BC"/>
    <w:rsid w:val="0072325F"/>
    <w:rsid w:val="0072345B"/>
    <w:rsid w:val="00723627"/>
    <w:rsid w:val="00723ABE"/>
    <w:rsid w:val="00723FB5"/>
    <w:rsid w:val="00723FD4"/>
    <w:rsid w:val="00724225"/>
    <w:rsid w:val="00724275"/>
    <w:rsid w:val="007243C4"/>
    <w:rsid w:val="007244CE"/>
    <w:rsid w:val="007248E2"/>
    <w:rsid w:val="00724EDE"/>
    <w:rsid w:val="00724F69"/>
    <w:rsid w:val="0072517E"/>
    <w:rsid w:val="007252F6"/>
    <w:rsid w:val="007253D7"/>
    <w:rsid w:val="00725908"/>
    <w:rsid w:val="00725A9B"/>
    <w:rsid w:val="00725E72"/>
    <w:rsid w:val="00726048"/>
    <w:rsid w:val="00726172"/>
    <w:rsid w:val="0072657B"/>
    <w:rsid w:val="00726636"/>
    <w:rsid w:val="0072677F"/>
    <w:rsid w:val="00726DAA"/>
    <w:rsid w:val="00727294"/>
    <w:rsid w:val="007275CD"/>
    <w:rsid w:val="007276A6"/>
    <w:rsid w:val="007279AA"/>
    <w:rsid w:val="007279DC"/>
    <w:rsid w:val="007279E5"/>
    <w:rsid w:val="00727B8B"/>
    <w:rsid w:val="00727BD9"/>
    <w:rsid w:val="00727E0F"/>
    <w:rsid w:val="00727ED8"/>
    <w:rsid w:val="007304B6"/>
    <w:rsid w:val="0073075C"/>
    <w:rsid w:val="0073080A"/>
    <w:rsid w:val="00730860"/>
    <w:rsid w:val="00730AEE"/>
    <w:rsid w:val="007310C3"/>
    <w:rsid w:val="00731105"/>
    <w:rsid w:val="0073151A"/>
    <w:rsid w:val="00731806"/>
    <w:rsid w:val="0073192A"/>
    <w:rsid w:val="00731B24"/>
    <w:rsid w:val="00731DCB"/>
    <w:rsid w:val="00731E5C"/>
    <w:rsid w:val="00732141"/>
    <w:rsid w:val="0073243C"/>
    <w:rsid w:val="007326E5"/>
    <w:rsid w:val="00732729"/>
    <w:rsid w:val="00732839"/>
    <w:rsid w:val="0073285D"/>
    <w:rsid w:val="00732A0F"/>
    <w:rsid w:val="0073311D"/>
    <w:rsid w:val="007331CF"/>
    <w:rsid w:val="00733615"/>
    <w:rsid w:val="00733731"/>
    <w:rsid w:val="0073382E"/>
    <w:rsid w:val="00733899"/>
    <w:rsid w:val="00733AFC"/>
    <w:rsid w:val="00733DB0"/>
    <w:rsid w:val="00733E21"/>
    <w:rsid w:val="00733E5D"/>
    <w:rsid w:val="00733EA4"/>
    <w:rsid w:val="00733F7A"/>
    <w:rsid w:val="007341EA"/>
    <w:rsid w:val="007344EB"/>
    <w:rsid w:val="0073499F"/>
    <w:rsid w:val="00734DDB"/>
    <w:rsid w:val="00734FC2"/>
    <w:rsid w:val="00735998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AD3"/>
    <w:rsid w:val="00736D1A"/>
    <w:rsid w:val="00736D42"/>
    <w:rsid w:val="00736E6F"/>
    <w:rsid w:val="00736F7D"/>
    <w:rsid w:val="007371C5"/>
    <w:rsid w:val="0073768A"/>
    <w:rsid w:val="0073768D"/>
    <w:rsid w:val="00737BBE"/>
    <w:rsid w:val="00737D8D"/>
    <w:rsid w:val="00737ED6"/>
    <w:rsid w:val="0074010A"/>
    <w:rsid w:val="007402E0"/>
    <w:rsid w:val="0074041B"/>
    <w:rsid w:val="007405A2"/>
    <w:rsid w:val="0074082B"/>
    <w:rsid w:val="00740BA9"/>
    <w:rsid w:val="0074106A"/>
    <w:rsid w:val="007410EC"/>
    <w:rsid w:val="007411C7"/>
    <w:rsid w:val="0074164C"/>
    <w:rsid w:val="0074167B"/>
    <w:rsid w:val="007417C7"/>
    <w:rsid w:val="00741893"/>
    <w:rsid w:val="00741CB1"/>
    <w:rsid w:val="00741CDC"/>
    <w:rsid w:val="00741D61"/>
    <w:rsid w:val="00741D65"/>
    <w:rsid w:val="00741DEA"/>
    <w:rsid w:val="00742457"/>
    <w:rsid w:val="007429DF"/>
    <w:rsid w:val="00742C68"/>
    <w:rsid w:val="00742D1D"/>
    <w:rsid w:val="00742E74"/>
    <w:rsid w:val="00743030"/>
    <w:rsid w:val="007435EA"/>
    <w:rsid w:val="00743672"/>
    <w:rsid w:val="007436EA"/>
    <w:rsid w:val="00743B10"/>
    <w:rsid w:val="00743E19"/>
    <w:rsid w:val="00743E5D"/>
    <w:rsid w:val="00743EDF"/>
    <w:rsid w:val="0074414F"/>
    <w:rsid w:val="00744321"/>
    <w:rsid w:val="00744714"/>
    <w:rsid w:val="007447AE"/>
    <w:rsid w:val="00744A15"/>
    <w:rsid w:val="00744A71"/>
    <w:rsid w:val="00744A7E"/>
    <w:rsid w:val="00744AD4"/>
    <w:rsid w:val="00744C15"/>
    <w:rsid w:val="00744CD2"/>
    <w:rsid w:val="00744F9F"/>
    <w:rsid w:val="00745585"/>
    <w:rsid w:val="00745668"/>
    <w:rsid w:val="0074583D"/>
    <w:rsid w:val="00745B16"/>
    <w:rsid w:val="00745C6F"/>
    <w:rsid w:val="00745CF1"/>
    <w:rsid w:val="00745E56"/>
    <w:rsid w:val="007460E9"/>
    <w:rsid w:val="00746123"/>
    <w:rsid w:val="00746183"/>
    <w:rsid w:val="00746370"/>
    <w:rsid w:val="00746599"/>
    <w:rsid w:val="007469CB"/>
    <w:rsid w:val="00746A01"/>
    <w:rsid w:val="00746B3D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E71"/>
    <w:rsid w:val="0075117C"/>
    <w:rsid w:val="007511A6"/>
    <w:rsid w:val="00751438"/>
    <w:rsid w:val="00751599"/>
    <w:rsid w:val="00751AEF"/>
    <w:rsid w:val="00751C8D"/>
    <w:rsid w:val="00751DA6"/>
    <w:rsid w:val="0075203F"/>
    <w:rsid w:val="007522CE"/>
    <w:rsid w:val="007523DC"/>
    <w:rsid w:val="00752613"/>
    <w:rsid w:val="0075280E"/>
    <w:rsid w:val="00752CD9"/>
    <w:rsid w:val="00752F22"/>
    <w:rsid w:val="007530F8"/>
    <w:rsid w:val="00753121"/>
    <w:rsid w:val="007533D7"/>
    <w:rsid w:val="00753551"/>
    <w:rsid w:val="007538F9"/>
    <w:rsid w:val="007539DD"/>
    <w:rsid w:val="00753AB3"/>
    <w:rsid w:val="00753CDE"/>
    <w:rsid w:val="00753D0E"/>
    <w:rsid w:val="0075404F"/>
    <w:rsid w:val="0075406F"/>
    <w:rsid w:val="00754084"/>
    <w:rsid w:val="00754298"/>
    <w:rsid w:val="007542EE"/>
    <w:rsid w:val="00754446"/>
    <w:rsid w:val="0075445B"/>
    <w:rsid w:val="00754929"/>
    <w:rsid w:val="0075495C"/>
    <w:rsid w:val="007552F7"/>
    <w:rsid w:val="007554CB"/>
    <w:rsid w:val="007554D3"/>
    <w:rsid w:val="007557C9"/>
    <w:rsid w:val="00755831"/>
    <w:rsid w:val="00755F36"/>
    <w:rsid w:val="007560BC"/>
    <w:rsid w:val="0075626B"/>
    <w:rsid w:val="007565A3"/>
    <w:rsid w:val="00756873"/>
    <w:rsid w:val="00756960"/>
    <w:rsid w:val="00756BAC"/>
    <w:rsid w:val="00756BB9"/>
    <w:rsid w:val="00756F02"/>
    <w:rsid w:val="00756FB3"/>
    <w:rsid w:val="00757126"/>
    <w:rsid w:val="0075713C"/>
    <w:rsid w:val="00757684"/>
    <w:rsid w:val="00757C8C"/>
    <w:rsid w:val="00757E18"/>
    <w:rsid w:val="00757F05"/>
    <w:rsid w:val="00757FF9"/>
    <w:rsid w:val="0076018A"/>
    <w:rsid w:val="007602BC"/>
    <w:rsid w:val="007607A2"/>
    <w:rsid w:val="00760994"/>
    <w:rsid w:val="00760FCC"/>
    <w:rsid w:val="007616F9"/>
    <w:rsid w:val="00761925"/>
    <w:rsid w:val="00761C1D"/>
    <w:rsid w:val="00761F1E"/>
    <w:rsid w:val="00761FFE"/>
    <w:rsid w:val="00762369"/>
    <w:rsid w:val="0076291D"/>
    <w:rsid w:val="00762A11"/>
    <w:rsid w:val="00762C1B"/>
    <w:rsid w:val="00762E92"/>
    <w:rsid w:val="0076304B"/>
    <w:rsid w:val="00763176"/>
    <w:rsid w:val="00763217"/>
    <w:rsid w:val="0076329D"/>
    <w:rsid w:val="00763302"/>
    <w:rsid w:val="0076335D"/>
    <w:rsid w:val="00763E76"/>
    <w:rsid w:val="00763FA9"/>
    <w:rsid w:val="00764188"/>
    <w:rsid w:val="0076440D"/>
    <w:rsid w:val="0076445F"/>
    <w:rsid w:val="007645BC"/>
    <w:rsid w:val="007648B0"/>
    <w:rsid w:val="00764DEF"/>
    <w:rsid w:val="00765201"/>
    <w:rsid w:val="00765479"/>
    <w:rsid w:val="007659B0"/>
    <w:rsid w:val="00765A4E"/>
    <w:rsid w:val="00765E4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260"/>
    <w:rsid w:val="007673C2"/>
    <w:rsid w:val="00767762"/>
    <w:rsid w:val="007677C4"/>
    <w:rsid w:val="00767A42"/>
    <w:rsid w:val="00767DE5"/>
    <w:rsid w:val="00767E68"/>
    <w:rsid w:val="00767F9B"/>
    <w:rsid w:val="0077019D"/>
    <w:rsid w:val="007702AA"/>
    <w:rsid w:val="00770608"/>
    <w:rsid w:val="0077061A"/>
    <w:rsid w:val="00770676"/>
    <w:rsid w:val="0077074A"/>
    <w:rsid w:val="007708B3"/>
    <w:rsid w:val="00770B40"/>
    <w:rsid w:val="00770B86"/>
    <w:rsid w:val="00770C9C"/>
    <w:rsid w:val="00771080"/>
    <w:rsid w:val="00771365"/>
    <w:rsid w:val="00771A91"/>
    <w:rsid w:val="00771A94"/>
    <w:rsid w:val="00771B82"/>
    <w:rsid w:val="00771CA6"/>
    <w:rsid w:val="00771CE2"/>
    <w:rsid w:val="00771EFF"/>
    <w:rsid w:val="0077203D"/>
    <w:rsid w:val="007721E4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CE7"/>
    <w:rsid w:val="00773FE5"/>
    <w:rsid w:val="00774054"/>
    <w:rsid w:val="007741BA"/>
    <w:rsid w:val="00774460"/>
    <w:rsid w:val="007744A2"/>
    <w:rsid w:val="007745C5"/>
    <w:rsid w:val="007749DC"/>
    <w:rsid w:val="00774C6E"/>
    <w:rsid w:val="00775060"/>
    <w:rsid w:val="00775078"/>
    <w:rsid w:val="007751C9"/>
    <w:rsid w:val="00775289"/>
    <w:rsid w:val="00775865"/>
    <w:rsid w:val="00775AE6"/>
    <w:rsid w:val="00775B26"/>
    <w:rsid w:val="00776554"/>
    <w:rsid w:val="0077660A"/>
    <w:rsid w:val="0077662B"/>
    <w:rsid w:val="00776859"/>
    <w:rsid w:val="007769BA"/>
    <w:rsid w:val="00776AE0"/>
    <w:rsid w:val="00776C26"/>
    <w:rsid w:val="00776C4D"/>
    <w:rsid w:val="00776CDD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DF6"/>
    <w:rsid w:val="00777FAA"/>
    <w:rsid w:val="00780144"/>
    <w:rsid w:val="007803F7"/>
    <w:rsid w:val="00780428"/>
    <w:rsid w:val="0078044B"/>
    <w:rsid w:val="00780505"/>
    <w:rsid w:val="00780646"/>
    <w:rsid w:val="00780667"/>
    <w:rsid w:val="007806DC"/>
    <w:rsid w:val="007807D0"/>
    <w:rsid w:val="00780879"/>
    <w:rsid w:val="00781044"/>
    <w:rsid w:val="00781077"/>
    <w:rsid w:val="00781086"/>
    <w:rsid w:val="007810BD"/>
    <w:rsid w:val="0078111D"/>
    <w:rsid w:val="00781196"/>
    <w:rsid w:val="0078142C"/>
    <w:rsid w:val="00781675"/>
    <w:rsid w:val="00781815"/>
    <w:rsid w:val="00781C09"/>
    <w:rsid w:val="00781C46"/>
    <w:rsid w:val="00782246"/>
    <w:rsid w:val="007822B7"/>
    <w:rsid w:val="00782552"/>
    <w:rsid w:val="00782707"/>
    <w:rsid w:val="00782C93"/>
    <w:rsid w:val="00782E6B"/>
    <w:rsid w:val="00782E8C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407"/>
    <w:rsid w:val="00784563"/>
    <w:rsid w:val="00784AEC"/>
    <w:rsid w:val="00784B10"/>
    <w:rsid w:val="00784B83"/>
    <w:rsid w:val="00784BCE"/>
    <w:rsid w:val="00784C27"/>
    <w:rsid w:val="00784CB5"/>
    <w:rsid w:val="00784E1E"/>
    <w:rsid w:val="00784EBC"/>
    <w:rsid w:val="0078508E"/>
    <w:rsid w:val="00785387"/>
    <w:rsid w:val="00785AAE"/>
    <w:rsid w:val="00785B2C"/>
    <w:rsid w:val="00785B7C"/>
    <w:rsid w:val="00785FC2"/>
    <w:rsid w:val="00786173"/>
    <w:rsid w:val="007862E2"/>
    <w:rsid w:val="00786404"/>
    <w:rsid w:val="0078643A"/>
    <w:rsid w:val="007865AF"/>
    <w:rsid w:val="00786864"/>
    <w:rsid w:val="0078698F"/>
    <w:rsid w:val="00786A87"/>
    <w:rsid w:val="00786B5D"/>
    <w:rsid w:val="00787024"/>
    <w:rsid w:val="0078727D"/>
    <w:rsid w:val="00787342"/>
    <w:rsid w:val="007876CA"/>
    <w:rsid w:val="007877DE"/>
    <w:rsid w:val="007878D9"/>
    <w:rsid w:val="00787E20"/>
    <w:rsid w:val="00787E33"/>
    <w:rsid w:val="00787F1D"/>
    <w:rsid w:val="00790237"/>
    <w:rsid w:val="0079035E"/>
    <w:rsid w:val="0079072A"/>
    <w:rsid w:val="00790732"/>
    <w:rsid w:val="00790DAC"/>
    <w:rsid w:val="00790DBA"/>
    <w:rsid w:val="00790FEE"/>
    <w:rsid w:val="007911FD"/>
    <w:rsid w:val="00791357"/>
    <w:rsid w:val="0079152E"/>
    <w:rsid w:val="00791639"/>
    <w:rsid w:val="00791780"/>
    <w:rsid w:val="00791BF6"/>
    <w:rsid w:val="00791FDE"/>
    <w:rsid w:val="0079206F"/>
    <w:rsid w:val="007920EA"/>
    <w:rsid w:val="0079214A"/>
    <w:rsid w:val="00792293"/>
    <w:rsid w:val="007923AC"/>
    <w:rsid w:val="007923CF"/>
    <w:rsid w:val="007924A1"/>
    <w:rsid w:val="00792BF8"/>
    <w:rsid w:val="00792EFD"/>
    <w:rsid w:val="00792F1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630"/>
    <w:rsid w:val="007946BA"/>
    <w:rsid w:val="007947B2"/>
    <w:rsid w:val="00794CB0"/>
    <w:rsid w:val="00794D03"/>
    <w:rsid w:val="00794F7B"/>
    <w:rsid w:val="0079532A"/>
    <w:rsid w:val="00795504"/>
    <w:rsid w:val="007958CB"/>
    <w:rsid w:val="00795A44"/>
    <w:rsid w:val="00795AB8"/>
    <w:rsid w:val="00795BB7"/>
    <w:rsid w:val="00795D07"/>
    <w:rsid w:val="007960D3"/>
    <w:rsid w:val="007962D4"/>
    <w:rsid w:val="007965E3"/>
    <w:rsid w:val="0079671E"/>
    <w:rsid w:val="00796B64"/>
    <w:rsid w:val="00796CD4"/>
    <w:rsid w:val="007974EE"/>
    <w:rsid w:val="0079753C"/>
    <w:rsid w:val="00797570"/>
    <w:rsid w:val="0079785B"/>
    <w:rsid w:val="00797AF9"/>
    <w:rsid w:val="00797B87"/>
    <w:rsid w:val="00797EC1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08"/>
    <w:rsid w:val="007A2997"/>
    <w:rsid w:val="007A2D82"/>
    <w:rsid w:val="007A2E8D"/>
    <w:rsid w:val="007A2F8D"/>
    <w:rsid w:val="007A300D"/>
    <w:rsid w:val="007A3173"/>
    <w:rsid w:val="007A335E"/>
    <w:rsid w:val="007A34A5"/>
    <w:rsid w:val="007A354A"/>
    <w:rsid w:val="007A3B04"/>
    <w:rsid w:val="007A3D3E"/>
    <w:rsid w:val="007A3D6D"/>
    <w:rsid w:val="007A4377"/>
    <w:rsid w:val="007A45EC"/>
    <w:rsid w:val="007A45FE"/>
    <w:rsid w:val="007A4911"/>
    <w:rsid w:val="007A4ADF"/>
    <w:rsid w:val="007A5C48"/>
    <w:rsid w:val="007A5C49"/>
    <w:rsid w:val="007A5F95"/>
    <w:rsid w:val="007A60F6"/>
    <w:rsid w:val="007A635B"/>
    <w:rsid w:val="007A652B"/>
    <w:rsid w:val="007A67A4"/>
    <w:rsid w:val="007A67AE"/>
    <w:rsid w:val="007A67DB"/>
    <w:rsid w:val="007A6C0A"/>
    <w:rsid w:val="007A6C27"/>
    <w:rsid w:val="007A6DE1"/>
    <w:rsid w:val="007A6E12"/>
    <w:rsid w:val="007A6F00"/>
    <w:rsid w:val="007A7030"/>
    <w:rsid w:val="007A70F7"/>
    <w:rsid w:val="007A72DB"/>
    <w:rsid w:val="007A739B"/>
    <w:rsid w:val="007A7D04"/>
    <w:rsid w:val="007A7F42"/>
    <w:rsid w:val="007B0099"/>
    <w:rsid w:val="007B03A6"/>
    <w:rsid w:val="007B03DD"/>
    <w:rsid w:val="007B0940"/>
    <w:rsid w:val="007B10EC"/>
    <w:rsid w:val="007B129F"/>
    <w:rsid w:val="007B12E9"/>
    <w:rsid w:val="007B135F"/>
    <w:rsid w:val="007B15BC"/>
    <w:rsid w:val="007B1B51"/>
    <w:rsid w:val="007B1CA3"/>
    <w:rsid w:val="007B1D1F"/>
    <w:rsid w:val="007B25F3"/>
    <w:rsid w:val="007B2CC6"/>
    <w:rsid w:val="007B2E4C"/>
    <w:rsid w:val="007B2F2E"/>
    <w:rsid w:val="007B321B"/>
    <w:rsid w:val="007B3266"/>
    <w:rsid w:val="007B372A"/>
    <w:rsid w:val="007B3BFB"/>
    <w:rsid w:val="007B3D13"/>
    <w:rsid w:val="007B3D91"/>
    <w:rsid w:val="007B407C"/>
    <w:rsid w:val="007B412F"/>
    <w:rsid w:val="007B41C3"/>
    <w:rsid w:val="007B431C"/>
    <w:rsid w:val="007B4780"/>
    <w:rsid w:val="007B524F"/>
    <w:rsid w:val="007B535D"/>
    <w:rsid w:val="007B541B"/>
    <w:rsid w:val="007B566A"/>
    <w:rsid w:val="007B5DE6"/>
    <w:rsid w:val="007B60E8"/>
    <w:rsid w:val="007B6237"/>
    <w:rsid w:val="007B6886"/>
    <w:rsid w:val="007B6AEF"/>
    <w:rsid w:val="007B6CBE"/>
    <w:rsid w:val="007B6E22"/>
    <w:rsid w:val="007B7040"/>
    <w:rsid w:val="007B715A"/>
    <w:rsid w:val="007B73AB"/>
    <w:rsid w:val="007B7459"/>
    <w:rsid w:val="007B74F5"/>
    <w:rsid w:val="007B75FE"/>
    <w:rsid w:val="007B7EBC"/>
    <w:rsid w:val="007B7ED2"/>
    <w:rsid w:val="007C05BC"/>
    <w:rsid w:val="007C061C"/>
    <w:rsid w:val="007C0817"/>
    <w:rsid w:val="007C0848"/>
    <w:rsid w:val="007C08F5"/>
    <w:rsid w:val="007C0F3C"/>
    <w:rsid w:val="007C137F"/>
    <w:rsid w:val="007C13A3"/>
    <w:rsid w:val="007C1466"/>
    <w:rsid w:val="007C1527"/>
    <w:rsid w:val="007C1995"/>
    <w:rsid w:val="007C1A7F"/>
    <w:rsid w:val="007C1B1A"/>
    <w:rsid w:val="007C1D3A"/>
    <w:rsid w:val="007C1E20"/>
    <w:rsid w:val="007C1EC0"/>
    <w:rsid w:val="007C2190"/>
    <w:rsid w:val="007C2652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9D0"/>
    <w:rsid w:val="007C4A77"/>
    <w:rsid w:val="007C4ECE"/>
    <w:rsid w:val="007C4EFE"/>
    <w:rsid w:val="007C518A"/>
    <w:rsid w:val="007C545A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60E"/>
    <w:rsid w:val="007D0714"/>
    <w:rsid w:val="007D0836"/>
    <w:rsid w:val="007D09C9"/>
    <w:rsid w:val="007D0B90"/>
    <w:rsid w:val="007D0D12"/>
    <w:rsid w:val="007D12D0"/>
    <w:rsid w:val="007D1388"/>
    <w:rsid w:val="007D13B9"/>
    <w:rsid w:val="007D142B"/>
    <w:rsid w:val="007D1620"/>
    <w:rsid w:val="007D187F"/>
    <w:rsid w:val="007D18FD"/>
    <w:rsid w:val="007D1EA3"/>
    <w:rsid w:val="007D20E3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583"/>
    <w:rsid w:val="007D3729"/>
    <w:rsid w:val="007D385F"/>
    <w:rsid w:val="007D3B53"/>
    <w:rsid w:val="007D3D22"/>
    <w:rsid w:val="007D3F1E"/>
    <w:rsid w:val="007D42EF"/>
    <w:rsid w:val="007D456B"/>
    <w:rsid w:val="007D49D7"/>
    <w:rsid w:val="007D4AD7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610B"/>
    <w:rsid w:val="007D62A6"/>
    <w:rsid w:val="007D636F"/>
    <w:rsid w:val="007D6804"/>
    <w:rsid w:val="007D75B4"/>
    <w:rsid w:val="007D7937"/>
    <w:rsid w:val="007D7D45"/>
    <w:rsid w:val="007D7DE6"/>
    <w:rsid w:val="007D7EF4"/>
    <w:rsid w:val="007E0046"/>
    <w:rsid w:val="007E005C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57F"/>
    <w:rsid w:val="007E1628"/>
    <w:rsid w:val="007E1BB6"/>
    <w:rsid w:val="007E1D1D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2EF4"/>
    <w:rsid w:val="007E3006"/>
    <w:rsid w:val="007E33CA"/>
    <w:rsid w:val="007E3435"/>
    <w:rsid w:val="007E3885"/>
    <w:rsid w:val="007E3974"/>
    <w:rsid w:val="007E3B61"/>
    <w:rsid w:val="007E3E0B"/>
    <w:rsid w:val="007E3FCF"/>
    <w:rsid w:val="007E46C0"/>
    <w:rsid w:val="007E508E"/>
    <w:rsid w:val="007E50A8"/>
    <w:rsid w:val="007E5151"/>
    <w:rsid w:val="007E517A"/>
    <w:rsid w:val="007E5265"/>
    <w:rsid w:val="007E56AF"/>
    <w:rsid w:val="007E5751"/>
    <w:rsid w:val="007E577B"/>
    <w:rsid w:val="007E57EA"/>
    <w:rsid w:val="007E581E"/>
    <w:rsid w:val="007E5920"/>
    <w:rsid w:val="007E5B47"/>
    <w:rsid w:val="007E5CCC"/>
    <w:rsid w:val="007E5F2E"/>
    <w:rsid w:val="007E623B"/>
    <w:rsid w:val="007E6587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6D5"/>
    <w:rsid w:val="007E7A3F"/>
    <w:rsid w:val="007E7AC3"/>
    <w:rsid w:val="007E7CF2"/>
    <w:rsid w:val="007F0324"/>
    <w:rsid w:val="007F04C6"/>
    <w:rsid w:val="007F086A"/>
    <w:rsid w:val="007F0C49"/>
    <w:rsid w:val="007F1A8D"/>
    <w:rsid w:val="007F1BE1"/>
    <w:rsid w:val="007F1C11"/>
    <w:rsid w:val="007F1D62"/>
    <w:rsid w:val="007F1D7B"/>
    <w:rsid w:val="007F23FB"/>
    <w:rsid w:val="007F24E0"/>
    <w:rsid w:val="007F2544"/>
    <w:rsid w:val="007F25AB"/>
    <w:rsid w:val="007F278C"/>
    <w:rsid w:val="007F2804"/>
    <w:rsid w:val="007F287A"/>
    <w:rsid w:val="007F2D8A"/>
    <w:rsid w:val="007F33B4"/>
    <w:rsid w:val="007F340B"/>
    <w:rsid w:val="007F35F2"/>
    <w:rsid w:val="007F39D0"/>
    <w:rsid w:val="007F3B8D"/>
    <w:rsid w:val="007F3D57"/>
    <w:rsid w:val="007F3F3F"/>
    <w:rsid w:val="007F404B"/>
    <w:rsid w:val="007F40D3"/>
    <w:rsid w:val="007F43CE"/>
    <w:rsid w:val="007F458D"/>
    <w:rsid w:val="007F46C2"/>
    <w:rsid w:val="007F474C"/>
    <w:rsid w:val="007F4862"/>
    <w:rsid w:val="007F4BBD"/>
    <w:rsid w:val="007F4C99"/>
    <w:rsid w:val="007F4FC5"/>
    <w:rsid w:val="007F52CF"/>
    <w:rsid w:val="007F5EC6"/>
    <w:rsid w:val="007F600A"/>
    <w:rsid w:val="007F6266"/>
    <w:rsid w:val="007F65B5"/>
    <w:rsid w:val="007F68A6"/>
    <w:rsid w:val="007F69C0"/>
    <w:rsid w:val="007F6A12"/>
    <w:rsid w:val="007F6DCA"/>
    <w:rsid w:val="007F7307"/>
    <w:rsid w:val="007F7595"/>
    <w:rsid w:val="007F7728"/>
    <w:rsid w:val="007F7829"/>
    <w:rsid w:val="007F78BD"/>
    <w:rsid w:val="007F79C7"/>
    <w:rsid w:val="007F7A96"/>
    <w:rsid w:val="007F7D7D"/>
    <w:rsid w:val="007F7FED"/>
    <w:rsid w:val="0080019C"/>
    <w:rsid w:val="00800281"/>
    <w:rsid w:val="00800929"/>
    <w:rsid w:val="00800957"/>
    <w:rsid w:val="00800974"/>
    <w:rsid w:val="00800FE3"/>
    <w:rsid w:val="00800FE8"/>
    <w:rsid w:val="008014DB"/>
    <w:rsid w:val="00801F86"/>
    <w:rsid w:val="008021FA"/>
    <w:rsid w:val="008021FB"/>
    <w:rsid w:val="0080226F"/>
    <w:rsid w:val="00802308"/>
    <w:rsid w:val="00802460"/>
    <w:rsid w:val="0080284E"/>
    <w:rsid w:val="00802B2D"/>
    <w:rsid w:val="00802D5A"/>
    <w:rsid w:val="00802D68"/>
    <w:rsid w:val="008034C4"/>
    <w:rsid w:val="0080355B"/>
    <w:rsid w:val="008035C5"/>
    <w:rsid w:val="008039BA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5308"/>
    <w:rsid w:val="008053FC"/>
    <w:rsid w:val="0080599D"/>
    <w:rsid w:val="00805A31"/>
    <w:rsid w:val="00805BA2"/>
    <w:rsid w:val="00805CC7"/>
    <w:rsid w:val="00805D1D"/>
    <w:rsid w:val="00805DAC"/>
    <w:rsid w:val="00806182"/>
    <w:rsid w:val="00806257"/>
    <w:rsid w:val="00806359"/>
    <w:rsid w:val="008067FE"/>
    <w:rsid w:val="0080690D"/>
    <w:rsid w:val="00806F53"/>
    <w:rsid w:val="0080703D"/>
    <w:rsid w:val="00807112"/>
    <w:rsid w:val="008071CB"/>
    <w:rsid w:val="0080725B"/>
    <w:rsid w:val="008072D6"/>
    <w:rsid w:val="00807A67"/>
    <w:rsid w:val="00807AA6"/>
    <w:rsid w:val="00807BBF"/>
    <w:rsid w:val="00807C46"/>
    <w:rsid w:val="008100A3"/>
    <w:rsid w:val="00810118"/>
    <w:rsid w:val="008104BA"/>
    <w:rsid w:val="00810513"/>
    <w:rsid w:val="0081052B"/>
    <w:rsid w:val="008105A4"/>
    <w:rsid w:val="00810A9C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E9C"/>
    <w:rsid w:val="00811F26"/>
    <w:rsid w:val="00811FB7"/>
    <w:rsid w:val="00812006"/>
    <w:rsid w:val="008120B0"/>
    <w:rsid w:val="00812236"/>
    <w:rsid w:val="0081232C"/>
    <w:rsid w:val="008124A0"/>
    <w:rsid w:val="00812683"/>
    <w:rsid w:val="0081289E"/>
    <w:rsid w:val="00812B29"/>
    <w:rsid w:val="00812C53"/>
    <w:rsid w:val="00812D27"/>
    <w:rsid w:val="00813159"/>
    <w:rsid w:val="008133D3"/>
    <w:rsid w:val="008138D4"/>
    <w:rsid w:val="00813B5F"/>
    <w:rsid w:val="00813CC1"/>
    <w:rsid w:val="00814203"/>
    <w:rsid w:val="0081442E"/>
    <w:rsid w:val="008144DD"/>
    <w:rsid w:val="00814831"/>
    <w:rsid w:val="008149D9"/>
    <w:rsid w:val="00815074"/>
    <w:rsid w:val="00815097"/>
    <w:rsid w:val="00815D65"/>
    <w:rsid w:val="00815DFB"/>
    <w:rsid w:val="008161B1"/>
    <w:rsid w:val="008161B8"/>
    <w:rsid w:val="008162D4"/>
    <w:rsid w:val="0081631F"/>
    <w:rsid w:val="0081657B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93"/>
    <w:rsid w:val="008211A8"/>
    <w:rsid w:val="0082126F"/>
    <w:rsid w:val="0082135D"/>
    <w:rsid w:val="00821564"/>
    <w:rsid w:val="008216DE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A1D"/>
    <w:rsid w:val="00823A91"/>
    <w:rsid w:val="00823BEB"/>
    <w:rsid w:val="00823CED"/>
    <w:rsid w:val="00824054"/>
    <w:rsid w:val="0082427E"/>
    <w:rsid w:val="0082427F"/>
    <w:rsid w:val="00824B94"/>
    <w:rsid w:val="00824CA2"/>
    <w:rsid w:val="0082500D"/>
    <w:rsid w:val="0082511A"/>
    <w:rsid w:val="00825298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848"/>
    <w:rsid w:val="008268A2"/>
    <w:rsid w:val="008268DC"/>
    <w:rsid w:val="00826B01"/>
    <w:rsid w:val="00826D76"/>
    <w:rsid w:val="00826D95"/>
    <w:rsid w:val="00826E9B"/>
    <w:rsid w:val="00826EA8"/>
    <w:rsid w:val="00826FDE"/>
    <w:rsid w:val="0082713F"/>
    <w:rsid w:val="0082794A"/>
    <w:rsid w:val="00827A40"/>
    <w:rsid w:val="00827BCC"/>
    <w:rsid w:val="00827EE0"/>
    <w:rsid w:val="00827F35"/>
    <w:rsid w:val="008301A9"/>
    <w:rsid w:val="008302E3"/>
    <w:rsid w:val="0083058A"/>
    <w:rsid w:val="00830839"/>
    <w:rsid w:val="008308CD"/>
    <w:rsid w:val="008308D5"/>
    <w:rsid w:val="00830FB1"/>
    <w:rsid w:val="00831172"/>
    <w:rsid w:val="008314EB"/>
    <w:rsid w:val="00831588"/>
    <w:rsid w:val="0083159B"/>
    <w:rsid w:val="00831648"/>
    <w:rsid w:val="00831EDE"/>
    <w:rsid w:val="00831F8F"/>
    <w:rsid w:val="00832091"/>
    <w:rsid w:val="00832225"/>
    <w:rsid w:val="00832447"/>
    <w:rsid w:val="00832811"/>
    <w:rsid w:val="0083286B"/>
    <w:rsid w:val="00832B6D"/>
    <w:rsid w:val="0083306F"/>
    <w:rsid w:val="008335B5"/>
    <w:rsid w:val="008335DF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71A"/>
    <w:rsid w:val="0083578A"/>
    <w:rsid w:val="00835885"/>
    <w:rsid w:val="0083590E"/>
    <w:rsid w:val="00835C63"/>
    <w:rsid w:val="00835E10"/>
    <w:rsid w:val="00835FBE"/>
    <w:rsid w:val="00836477"/>
    <w:rsid w:val="00836482"/>
    <w:rsid w:val="008367F7"/>
    <w:rsid w:val="00836B2D"/>
    <w:rsid w:val="00836BB0"/>
    <w:rsid w:val="00836C6D"/>
    <w:rsid w:val="00836C9A"/>
    <w:rsid w:val="00837173"/>
    <w:rsid w:val="0083729A"/>
    <w:rsid w:val="008372C6"/>
    <w:rsid w:val="008374A9"/>
    <w:rsid w:val="00837852"/>
    <w:rsid w:val="00837BCA"/>
    <w:rsid w:val="00840129"/>
    <w:rsid w:val="00840271"/>
    <w:rsid w:val="00840770"/>
    <w:rsid w:val="00840BDD"/>
    <w:rsid w:val="00840C07"/>
    <w:rsid w:val="00841471"/>
    <w:rsid w:val="00841556"/>
    <w:rsid w:val="00841C55"/>
    <w:rsid w:val="008424A0"/>
    <w:rsid w:val="0084251D"/>
    <w:rsid w:val="00842897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40F"/>
    <w:rsid w:val="008464BD"/>
    <w:rsid w:val="00846977"/>
    <w:rsid w:val="00846DAE"/>
    <w:rsid w:val="00846E1B"/>
    <w:rsid w:val="0084717B"/>
    <w:rsid w:val="008471EB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913"/>
    <w:rsid w:val="008509B3"/>
    <w:rsid w:val="00850C43"/>
    <w:rsid w:val="00850C7F"/>
    <w:rsid w:val="00850E47"/>
    <w:rsid w:val="008512EC"/>
    <w:rsid w:val="00851434"/>
    <w:rsid w:val="00851772"/>
    <w:rsid w:val="00851787"/>
    <w:rsid w:val="00851888"/>
    <w:rsid w:val="00851A2C"/>
    <w:rsid w:val="00851B0D"/>
    <w:rsid w:val="00851B82"/>
    <w:rsid w:val="008520AA"/>
    <w:rsid w:val="008525EE"/>
    <w:rsid w:val="00852696"/>
    <w:rsid w:val="008527E6"/>
    <w:rsid w:val="0085297C"/>
    <w:rsid w:val="00852A9A"/>
    <w:rsid w:val="00852C1A"/>
    <w:rsid w:val="00852D15"/>
    <w:rsid w:val="00852DCD"/>
    <w:rsid w:val="00852E86"/>
    <w:rsid w:val="00852E9C"/>
    <w:rsid w:val="00852F25"/>
    <w:rsid w:val="00853546"/>
    <w:rsid w:val="00853973"/>
    <w:rsid w:val="00853B79"/>
    <w:rsid w:val="00853C2F"/>
    <w:rsid w:val="00853D2C"/>
    <w:rsid w:val="00853E3C"/>
    <w:rsid w:val="00853FA2"/>
    <w:rsid w:val="0085443E"/>
    <w:rsid w:val="0085449A"/>
    <w:rsid w:val="00854505"/>
    <w:rsid w:val="00854564"/>
    <w:rsid w:val="008545CB"/>
    <w:rsid w:val="008548C1"/>
    <w:rsid w:val="00854A30"/>
    <w:rsid w:val="00854B8F"/>
    <w:rsid w:val="00854C22"/>
    <w:rsid w:val="00854FBD"/>
    <w:rsid w:val="0085529A"/>
    <w:rsid w:val="00855416"/>
    <w:rsid w:val="0085559D"/>
    <w:rsid w:val="00855616"/>
    <w:rsid w:val="008556E4"/>
    <w:rsid w:val="00855833"/>
    <w:rsid w:val="00855BDB"/>
    <w:rsid w:val="00855CA5"/>
    <w:rsid w:val="00855D36"/>
    <w:rsid w:val="00855EB5"/>
    <w:rsid w:val="008560E3"/>
    <w:rsid w:val="00856192"/>
    <w:rsid w:val="00856DF2"/>
    <w:rsid w:val="00857199"/>
    <w:rsid w:val="008573D9"/>
    <w:rsid w:val="00857850"/>
    <w:rsid w:val="008578E1"/>
    <w:rsid w:val="00857BDC"/>
    <w:rsid w:val="0086027A"/>
    <w:rsid w:val="00860562"/>
    <w:rsid w:val="008606F6"/>
    <w:rsid w:val="00860B16"/>
    <w:rsid w:val="008611DE"/>
    <w:rsid w:val="008615B8"/>
    <w:rsid w:val="00861666"/>
    <w:rsid w:val="00861718"/>
    <w:rsid w:val="008617A8"/>
    <w:rsid w:val="00861A4E"/>
    <w:rsid w:val="00861B72"/>
    <w:rsid w:val="00861C42"/>
    <w:rsid w:val="00861C50"/>
    <w:rsid w:val="00861EAB"/>
    <w:rsid w:val="00861F87"/>
    <w:rsid w:val="00861FD7"/>
    <w:rsid w:val="008621DA"/>
    <w:rsid w:val="008622B0"/>
    <w:rsid w:val="00862402"/>
    <w:rsid w:val="008628B8"/>
    <w:rsid w:val="00862ADF"/>
    <w:rsid w:val="00862C73"/>
    <w:rsid w:val="00862D86"/>
    <w:rsid w:val="00862F4E"/>
    <w:rsid w:val="00862FC0"/>
    <w:rsid w:val="00863708"/>
    <w:rsid w:val="0086375B"/>
    <w:rsid w:val="00863832"/>
    <w:rsid w:val="00863CD2"/>
    <w:rsid w:val="008640E6"/>
    <w:rsid w:val="00864143"/>
    <w:rsid w:val="0086437C"/>
    <w:rsid w:val="008647C5"/>
    <w:rsid w:val="00864FF2"/>
    <w:rsid w:val="008650FE"/>
    <w:rsid w:val="0086544A"/>
    <w:rsid w:val="00865636"/>
    <w:rsid w:val="0086574F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D25"/>
    <w:rsid w:val="00866F25"/>
    <w:rsid w:val="00867037"/>
    <w:rsid w:val="008670AD"/>
    <w:rsid w:val="00867174"/>
    <w:rsid w:val="008673E6"/>
    <w:rsid w:val="0086750F"/>
    <w:rsid w:val="0086759C"/>
    <w:rsid w:val="0086777F"/>
    <w:rsid w:val="0086793E"/>
    <w:rsid w:val="00867984"/>
    <w:rsid w:val="008679D7"/>
    <w:rsid w:val="00867B59"/>
    <w:rsid w:val="00867DF7"/>
    <w:rsid w:val="00867E63"/>
    <w:rsid w:val="00867E71"/>
    <w:rsid w:val="008704B9"/>
    <w:rsid w:val="008707E7"/>
    <w:rsid w:val="00870B7E"/>
    <w:rsid w:val="00870DF6"/>
    <w:rsid w:val="00870EFB"/>
    <w:rsid w:val="008711C0"/>
    <w:rsid w:val="008712E2"/>
    <w:rsid w:val="00871346"/>
    <w:rsid w:val="008717E9"/>
    <w:rsid w:val="008719CE"/>
    <w:rsid w:val="008723A1"/>
    <w:rsid w:val="0087263A"/>
    <w:rsid w:val="0087288D"/>
    <w:rsid w:val="008729A0"/>
    <w:rsid w:val="00872B89"/>
    <w:rsid w:val="00872CAA"/>
    <w:rsid w:val="00872D0F"/>
    <w:rsid w:val="00872FA5"/>
    <w:rsid w:val="00873350"/>
    <w:rsid w:val="0087338F"/>
    <w:rsid w:val="00873676"/>
    <w:rsid w:val="00873985"/>
    <w:rsid w:val="00873BD1"/>
    <w:rsid w:val="00873D8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F17"/>
    <w:rsid w:val="0087532A"/>
    <w:rsid w:val="008754E5"/>
    <w:rsid w:val="00875680"/>
    <w:rsid w:val="0087597D"/>
    <w:rsid w:val="008759D7"/>
    <w:rsid w:val="00875A6D"/>
    <w:rsid w:val="00875AFA"/>
    <w:rsid w:val="00875BBB"/>
    <w:rsid w:val="00875CB3"/>
    <w:rsid w:val="00875DD0"/>
    <w:rsid w:val="00875DFC"/>
    <w:rsid w:val="00875E46"/>
    <w:rsid w:val="008760AB"/>
    <w:rsid w:val="00876301"/>
    <w:rsid w:val="00876494"/>
    <w:rsid w:val="008766F5"/>
    <w:rsid w:val="00876724"/>
    <w:rsid w:val="00876A60"/>
    <w:rsid w:val="00876F19"/>
    <w:rsid w:val="00876FA3"/>
    <w:rsid w:val="0087711A"/>
    <w:rsid w:val="00877126"/>
    <w:rsid w:val="0087727E"/>
    <w:rsid w:val="0087786B"/>
    <w:rsid w:val="00877BB1"/>
    <w:rsid w:val="00877F64"/>
    <w:rsid w:val="00877FF3"/>
    <w:rsid w:val="00880075"/>
    <w:rsid w:val="00880311"/>
    <w:rsid w:val="008807C6"/>
    <w:rsid w:val="008808D8"/>
    <w:rsid w:val="00880AA6"/>
    <w:rsid w:val="00880D93"/>
    <w:rsid w:val="00880F8B"/>
    <w:rsid w:val="00881194"/>
    <w:rsid w:val="008812A7"/>
    <w:rsid w:val="008814EB"/>
    <w:rsid w:val="0088157F"/>
    <w:rsid w:val="008817DA"/>
    <w:rsid w:val="00881ACD"/>
    <w:rsid w:val="00881C5C"/>
    <w:rsid w:val="00881CCC"/>
    <w:rsid w:val="00881ECE"/>
    <w:rsid w:val="0088232E"/>
    <w:rsid w:val="00882A59"/>
    <w:rsid w:val="00882C6F"/>
    <w:rsid w:val="00882D99"/>
    <w:rsid w:val="00882F75"/>
    <w:rsid w:val="00883285"/>
    <w:rsid w:val="0088335B"/>
    <w:rsid w:val="00883417"/>
    <w:rsid w:val="008834C7"/>
    <w:rsid w:val="00883528"/>
    <w:rsid w:val="008838F0"/>
    <w:rsid w:val="008839B4"/>
    <w:rsid w:val="008849C3"/>
    <w:rsid w:val="00884C48"/>
    <w:rsid w:val="00884DC3"/>
    <w:rsid w:val="00884E34"/>
    <w:rsid w:val="00884F36"/>
    <w:rsid w:val="0088508B"/>
    <w:rsid w:val="008856F2"/>
    <w:rsid w:val="00885B63"/>
    <w:rsid w:val="00885BD1"/>
    <w:rsid w:val="00885F4C"/>
    <w:rsid w:val="0088670B"/>
    <w:rsid w:val="00886AD3"/>
    <w:rsid w:val="00886E55"/>
    <w:rsid w:val="00887321"/>
    <w:rsid w:val="008873F8"/>
    <w:rsid w:val="00887464"/>
    <w:rsid w:val="0088746A"/>
    <w:rsid w:val="00887690"/>
    <w:rsid w:val="00887A6D"/>
    <w:rsid w:val="00890196"/>
    <w:rsid w:val="0089058A"/>
    <w:rsid w:val="0089080B"/>
    <w:rsid w:val="00890B01"/>
    <w:rsid w:val="00890B4D"/>
    <w:rsid w:val="00890CED"/>
    <w:rsid w:val="00890D0D"/>
    <w:rsid w:val="00890F3C"/>
    <w:rsid w:val="00890F57"/>
    <w:rsid w:val="0089167A"/>
    <w:rsid w:val="00891740"/>
    <w:rsid w:val="00891755"/>
    <w:rsid w:val="00891833"/>
    <w:rsid w:val="00891C34"/>
    <w:rsid w:val="00891E63"/>
    <w:rsid w:val="00891EF2"/>
    <w:rsid w:val="0089218F"/>
    <w:rsid w:val="008922D9"/>
    <w:rsid w:val="00892719"/>
    <w:rsid w:val="00892758"/>
    <w:rsid w:val="00892847"/>
    <w:rsid w:val="0089289E"/>
    <w:rsid w:val="00892B86"/>
    <w:rsid w:val="00892F5C"/>
    <w:rsid w:val="0089303E"/>
    <w:rsid w:val="00893098"/>
    <w:rsid w:val="00893332"/>
    <w:rsid w:val="008933AC"/>
    <w:rsid w:val="0089340C"/>
    <w:rsid w:val="00893581"/>
    <w:rsid w:val="008935AC"/>
    <w:rsid w:val="0089361D"/>
    <w:rsid w:val="00893A76"/>
    <w:rsid w:val="00893B94"/>
    <w:rsid w:val="00893DFD"/>
    <w:rsid w:val="00893FE8"/>
    <w:rsid w:val="00893FF7"/>
    <w:rsid w:val="00894182"/>
    <w:rsid w:val="00894337"/>
    <w:rsid w:val="00894359"/>
    <w:rsid w:val="00894380"/>
    <w:rsid w:val="00894435"/>
    <w:rsid w:val="008946F6"/>
    <w:rsid w:val="008948E6"/>
    <w:rsid w:val="00894993"/>
    <w:rsid w:val="00894DD5"/>
    <w:rsid w:val="00895037"/>
    <w:rsid w:val="00895568"/>
    <w:rsid w:val="00895717"/>
    <w:rsid w:val="00895878"/>
    <w:rsid w:val="00895D3F"/>
    <w:rsid w:val="00895DC9"/>
    <w:rsid w:val="00895E7F"/>
    <w:rsid w:val="00896651"/>
    <w:rsid w:val="00896916"/>
    <w:rsid w:val="00896DAE"/>
    <w:rsid w:val="00896EF4"/>
    <w:rsid w:val="0089720D"/>
    <w:rsid w:val="00897269"/>
    <w:rsid w:val="008977B8"/>
    <w:rsid w:val="00897AB7"/>
    <w:rsid w:val="00897AD9"/>
    <w:rsid w:val="00897B8E"/>
    <w:rsid w:val="00897C7F"/>
    <w:rsid w:val="00897E96"/>
    <w:rsid w:val="008A016D"/>
    <w:rsid w:val="008A020E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456"/>
    <w:rsid w:val="008A190C"/>
    <w:rsid w:val="008A1A86"/>
    <w:rsid w:val="008A1E38"/>
    <w:rsid w:val="008A206B"/>
    <w:rsid w:val="008A2086"/>
    <w:rsid w:val="008A20AF"/>
    <w:rsid w:val="008A22D5"/>
    <w:rsid w:val="008A2457"/>
    <w:rsid w:val="008A257F"/>
    <w:rsid w:val="008A25C6"/>
    <w:rsid w:val="008A2A8F"/>
    <w:rsid w:val="008A2D39"/>
    <w:rsid w:val="008A2D98"/>
    <w:rsid w:val="008A2E6C"/>
    <w:rsid w:val="008A2FA3"/>
    <w:rsid w:val="008A3352"/>
    <w:rsid w:val="008A35BE"/>
    <w:rsid w:val="008A3683"/>
    <w:rsid w:val="008A36B6"/>
    <w:rsid w:val="008A391B"/>
    <w:rsid w:val="008A3AB5"/>
    <w:rsid w:val="008A3F21"/>
    <w:rsid w:val="008A3FE2"/>
    <w:rsid w:val="008A46DE"/>
    <w:rsid w:val="008A4A34"/>
    <w:rsid w:val="008A4CDD"/>
    <w:rsid w:val="008A502C"/>
    <w:rsid w:val="008A51C1"/>
    <w:rsid w:val="008A5479"/>
    <w:rsid w:val="008A591E"/>
    <w:rsid w:val="008A5BE6"/>
    <w:rsid w:val="008A5DD1"/>
    <w:rsid w:val="008A5E89"/>
    <w:rsid w:val="008A61C5"/>
    <w:rsid w:val="008A64C7"/>
    <w:rsid w:val="008A6B03"/>
    <w:rsid w:val="008A6B65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536"/>
    <w:rsid w:val="008B05D0"/>
    <w:rsid w:val="008B066E"/>
    <w:rsid w:val="008B1213"/>
    <w:rsid w:val="008B14B2"/>
    <w:rsid w:val="008B159F"/>
    <w:rsid w:val="008B16CE"/>
    <w:rsid w:val="008B199C"/>
    <w:rsid w:val="008B1A9C"/>
    <w:rsid w:val="008B1CE1"/>
    <w:rsid w:val="008B1E8B"/>
    <w:rsid w:val="008B243A"/>
    <w:rsid w:val="008B2445"/>
    <w:rsid w:val="008B25FC"/>
    <w:rsid w:val="008B26CE"/>
    <w:rsid w:val="008B2711"/>
    <w:rsid w:val="008B27D6"/>
    <w:rsid w:val="008B2DB1"/>
    <w:rsid w:val="008B3041"/>
    <w:rsid w:val="008B307D"/>
    <w:rsid w:val="008B3540"/>
    <w:rsid w:val="008B3550"/>
    <w:rsid w:val="008B3A2E"/>
    <w:rsid w:val="008B3B9E"/>
    <w:rsid w:val="008B3CCD"/>
    <w:rsid w:val="008B3F89"/>
    <w:rsid w:val="008B426D"/>
    <w:rsid w:val="008B4776"/>
    <w:rsid w:val="008B4F77"/>
    <w:rsid w:val="008B4FB2"/>
    <w:rsid w:val="008B55D3"/>
    <w:rsid w:val="008B56DB"/>
    <w:rsid w:val="008B5D3B"/>
    <w:rsid w:val="008B5F31"/>
    <w:rsid w:val="008B60A7"/>
    <w:rsid w:val="008B73D2"/>
    <w:rsid w:val="008B7595"/>
    <w:rsid w:val="008B772D"/>
    <w:rsid w:val="008B7D86"/>
    <w:rsid w:val="008B7E27"/>
    <w:rsid w:val="008B7E34"/>
    <w:rsid w:val="008C010C"/>
    <w:rsid w:val="008C0255"/>
    <w:rsid w:val="008C0B4F"/>
    <w:rsid w:val="008C0EE4"/>
    <w:rsid w:val="008C0F7D"/>
    <w:rsid w:val="008C149D"/>
    <w:rsid w:val="008C14A9"/>
    <w:rsid w:val="008C1533"/>
    <w:rsid w:val="008C1724"/>
    <w:rsid w:val="008C188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FBF"/>
    <w:rsid w:val="008C3360"/>
    <w:rsid w:val="008C3E24"/>
    <w:rsid w:val="008C3E4F"/>
    <w:rsid w:val="008C40BB"/>
    <w:rsid w:val="008C45E8"/>
    <w:rsid w:val="008C4757"/>
    <w:rsid w:val="008C4853"/>
    <w:rsid w:val="008C4A6B"/>
    <w:rsid w:val="008C4B59"/>
    <w:rsid w:val="008C4BDE"/>
    <w:rsid w:val="008C50E1"/>
    <w:rsid w:val="008C543E"/>
    <w:rsid w:val="008C58CD"/>
    <w:rsid w:val="008C5A00"/>
    <w:rsid w:val="008C5CD0"/>
    <w:rsid w:val="008C5D8F"/>
    <w:rsid w:val="008C5E20"/>
    <w:rsid w:val="008C60E1"/>
    <w:rsid w:val="008C6224"/>
    <w:rsid w:val="008C6612"/>
    <w:rsid w:val="008C6806"/>
    <w:rsid w:val="008C68D7"/>
    <w:rsid w:val="008C6907"/>
    <w:rsid w:val="008C6E5D"/>
    <w:rsid w:val="008C6EC4"/>
    <w:rsid w:val="008C71CE"/>
    <w:rsid w:val="008C74B4"/>
    <w:rsid w:val="008C767E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966"/>
    <w:rsid w:val="008D19EF"/>
    <w:rsid w:val="008D1A33"/>
    <w:rsid w:val="008D1B73"/>
    <w:rsid w:val="008D1C21"/>
    <w:rsid w:val="008D1E5B"/>
    <w:rsid w:val="008D1F6B"/>
    <w:rsid w:val="008D202E"/>
    <w:rsid w:val="008D2295"/>
    <w:rsid w:val="008D2324"/>
    <w:rsid w:val="008D2422"/>
    <w:rsid w:val="008D2738"/>
    <w:rsid w:val="008D27E8"/>
    <w:rsid w:val="008D291F"/>
    <w:rsid w:val="008D29F0"/>
    <w:rsid w:val="008D2A28"/>
    <w:rsid w:val="008D2C15"/>
    <w:rsid w:val="008D2E0B"/>
    <w:rsid w:val="008D2FA4"/>
    <w:rsid w:val="008D32C3"/>
    <w:rsid w:val="008D34CB"/>
    <w:rsid w:val="008D3AE0"/>
    <w:rsid w:val="008D3E2C"/>
    <w:rsid w:val="008D42B4"/>
    <w:rsid w:val="008D4359"/>
    <w:rsid w:val="008D4811"/>
    <w:rsid w:val="008D48CD"/>
    <w:rsid w:val="008D4948"/>
    <w:rsid w:val="008D4D3E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689F"/>
    <w:rsid w:val="008D6BB8"/>
    <w:rsid w:val="008D6F45"/>
    <w:rsid w:val="008D70A5"/>
    <w:rsid w:val="008D7206"/>
    <w:rsid w:val="008D720B"/>
    <w:rsid w:val="008D7351"/>
    <w:rsid w:val="008D73A7"/>
    <w:rsid w:val="008D769D"/>
    <w:rsid w:val="008D774A"/>
    <w:rsid w:val="008D7F62"/>
    <w:rsid w:val="008E028B"/>
    <w:rsid w:val="008E02D2"/>
    <w:rsid w:val="008E0911"/>
    <w:rsid w:val="008E0A19"/>
    <w:rsid w:val="008E0CFD"/>
    <w:rsid w:val="008E1265"/>
    <w:rsid w:val="008E12BA"/>
    <w:rsid w:val="008E139F"/>
    <w:rsid w:val="008E1547"/>
    <w:rsid w:val="008E1644"/>
    <w:rsid w:val="008E1D93"/>
    <w:rsid w:val="008E1F12"/>
    <w:rsid w:val="008E1F99"/>
    <w:rsid w:val="008E20BD"/>
    <w:rsid w:val="008E2545"/>
    <w:rsid w:val="008E2767"/>
    <w:rsid w:val="008E2CAE"/>
    <w:rsid w:val="008E2E58"/>
    <w:rsid w:val="008E31BA"/>
    <w:rsid w:val="008E3401"/>
    <w:rsid w:val="008E3483"/>
    <w:rsid w:val="008E349B"/>
    <w:rsid w:val="008E34FA"/>
    <w:rsid w:val="008E35C9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DF1"/>
    <w:rsid w:val="008E547F"/>
    <w:rsid w:val="008E5666"/>
    <w:rsid w:val="008E56FD"/>
    <w:rsid w:val="008E5F30"/>
    <w:rsid w:val="008E602B"/>
    <w:rsid w:val="008E623F"/>
    <w:rsid w:val="008E624A"/>
    <w:rsid w:val="008E6317"/>
    <w:rsid w:val="008E6489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BA3"/>
    <w:rsid w:val="008F0F8E"/>
    <w:rsid w:val="008F104B"/>
    <w:rsid w:val="008F10BB"/>
    <w:rsid w:val="008F1235"/>
    <w:rsid w:val="008F1274"/>
    <w:rsid w:val="008F12DD"/>
    <w:rsid w:val="008F138A"/>
    <w:rsid w:val="008F1421"/>
    <w:rsid w:val="008F142C"/>
    <w:rsid w:val="008F14F1"/>
    <w:rsid w:val="008F1554"/>
    <w:rsid w:val="008F165D"/>
    <w:rsid w:val="008F1931"/>
    <w:rsid w:val="008F19EB"/>
    <w:rsid w:val="008F1AAA"/>
    <w:rsid w:val="008F1AE2"/>
    <w:rsid w:val="008F1B21"/>
    <w:rsid w:val="008F1E69"/>
    <w:rsid w:val="008F23BB"/>
    <w:rsid w:val="008F24D2"/>
    <w:rsid w:val="008F26B5"/>
    <w:rsid w:val="008F2763"/>
    <w:rsid w:val="008F27A0"/>
    <w:rsid w:val="008F29C1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4F"/>
    <w:rsid w:val="008F41C8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AD1"/>
    <w:rsid w:val="008F5D42"/>
    <w:rsid w:val="008F5E16"/>
    <w:rsid w:val="008F60BB"/>
    <w:rsid w:val="008F65A0"/>
    <w:rsid w:val="008F6C69"/>
    <w:rsid w:val="008F6EA6"/>
    <w:rsid w:val="008F72BC"/>
    <w:rsid w:val="008F79A1"/>
    <w:rsid w:val="008F79CE"/>
    <w:rsid w:val="008F7CA9"/>
    <w:rsid w:val="008F7D07"/>
    <w:rsid w:val="008F7F46"/>
    <w:rsid w:val="0090011C"/>
    <w:rsid w:val="009006F3"/>
    <w:rsid w:val="009009A1"/>
    <w:rsid w:val="009009B7"/>
    <w:rsid w:val="00900E08"/>
    <w:rsid w:val="00901135"/>
    <w:rsid w:val="009017E0"/>
    <w:rsid w:val="00901823"/>
    <w:rsid w:val="009018C6"/>
    <w:rsid w:val="0090190B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803"/>
    <w:rsid w:val="00902BFD"/>
    <w:rsid w:val="00902EB4"/>
    <w:rsid w:val="00903047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CD6"/>
    <w:rsid w:val="00904E0C"/>
    <w:rsid w:val="00904EA6"/>
    <w:rsid w:val="00904F49"/>
    <w:rsid w:val="00904F74"/>
    <w:rsid w:val="0090516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13B"/>
    <w:rsid w:val="0090643C"/>
    <w:rsid w:val="009066F7"/>
    <w:rsid w:val="009069A3"/>
    <w:rsid w:val="00906A90"/>
    <w:rsid w:val="00906AB3"/>
    <w:rsid w:val="00906B74"/>
    <w:rsid w:val="00906C60"/>
    <w:rsid w:val="00906DDA"/>
    <w:rsid w:val="00906E0E"/>
    <w:rsid w:val="00906E77"/>
    <w:rsid w:val="00907025"/>
    <w:rsid w:val="00907286"/>
    <w:rsid w:val="0090736B"/>
    <w:rsid w:val="00907391"/>
    <w:rsid w:val="0090740A"/>
    <w:rsid w:val="00907658"/>
    <w:rsid w:val="00907848"/>
    <w:rsid w:val="009079A9"/>
    <w:rsid w:val="00907AD1"/>
    <w:rsid w:val="00907C33"/>
    <w:rsid w:val="00907CAB"/>
    <w:rsid w:val="00907D4F"/>
    <w:rsid w:val="009107AC"/>
    <w:rsid w:val="00910810"/>
    <w:rsid w:val="00910DC1"/>
    <w:rsid w:val="00910DE4"/>
    <w:rsid w:val="00910FE7"/>
    <w:rsid w:val="009110E6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F7"/>
    <w:rsid w:val="00912AC3"/>
    <w:rsid w:val="00913049"/>
    <w:rsid w:val="0091306B"/>
    <w:rsid w:val="0091323B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578"/>
    <w:rsid w:val="00916656"/>
    <w:rsid w:val="009167F3"/>
    <w:rsid w:val="00916A41"/>
    <w:rsid w:val="00916BB1"/>
    <w:rsid w:val="00916F0A"/>
    <w:rsid w:val="00916F77"/>
    <w:rsid w:val="00917165"/>
    <w:rsid w:val="009172F0"/>
    <w:rsid w:val="00917450"/>
    <w:rsid w:val="00917696"/>
    <w:rsid w:val="009178DC"/>
    <w:rsid w:val="0091796C"/>
    <w:rsid w:val="0091796D"/>
    <w:rsid w:val="00917A66"/>
    <w:rsid w:val="00917D13"/>
    <w:rsid w:val="00917F00"/>
    <w:rsid w:val="009202A5"/>
    <w:rsid w:val="00920AA0"/>
    <w:rsid w:val="00920CC9"/>
    <w:rsid w:val="009213E6"/>
    <w:rsid w:val="00921482"/>
    <w:rsid w:val="00921DB2"/>
    <w:rsid w:val="00921DF4"/>
    <w:rsid w:val="00922152"/>
    <w:rsid w:val="009221AD"/>
    <w:rsid w:val="009222C8"/>
    <w:rsid w:val="00922797"/>
    <w:rsid w:val="00922973"/>
    <w:rsid w:val="00922AA9"/>
    <w:rsid w:val="00922B32"/>
    <w:rsid w:val="0092366C"/>
    <w:rsid w:val="0092377F"/>
    <w:rsid w:val="00923827"/>
    <w:rsid w:val="00923CA7"/>
    <w:rsid w:val="00923FBF"/>
    <w:rsid w:val="0092433B"/>
    <w:rsid w:val="00924789"/>
    <w:rsid w:val="00924B9C"/>
    <w:rsid w:val="009250F5"/>
    <w:rsid w:val="00925110"/>
    <w:rsid w:val="009251BA"/>
    <w:rsid w:val="009253EC"/>
    <w:rsid w:val="00925543"/>
    <w:rsid w:val="009255F4"/>
    <w:rsid w:val="0092578E"/>
    <w:rsid w:val="009259B8"/>
    <w:rsid w:val="00925E44"/>
    <w:rsid w:val="009260F5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3007C"/>
    <w:rsid w:val="009300B1"/>
    <w:rsid w:val="00930157"/>
    <w:rsid w:val="0093016F"/>
    <w:rsid w:val="00930388"/>
    <w:rsid w:val="009306EB"/>
    <w:rsid w:val="00930DF7"/>
    <w:rsid w:val="00931185"/>
    <w:rsid w:val="0093124B"/>
    <w:rsid w:val="0093143A"/>
    <w:rsid w:val="00931659"/>
    <w:rsid w:val="00931A7D"/>
    <w:rsid w:val="00931BCA"/>
    <w:rsid w:val="00931C72"/>
    <w:rsid w:val="00931FFF"/>
    <w:rsid w:val="00932136"/>
    <w:rsid w:val="0093232B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215"/>
    <w:rsid w:val="009342B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5F3"/>
    <w:rsid w:val="009359E8"/>
    <w:rsid w:val="00935A33"/>
    <w:rsid w:val="00935AE2"/>
    <w:rsid w:val="00935BDF"/>
    <w:rsid w:val="00935D4B"/>
    <w:rsid w:val="00935E74"/>
    <w:rsid w:val="0093609D"/>
    <w:rsid w:val="00936173"/>
    <w:rsid w:val="0093619A"/>
    <w:rsid w:val="00936585"/>
    <w:rsid w:val="00936919"/>
    <w:rsid w:val="00936B69"/>
    <w:rsid w:val="00937091"/>
    <w:rsid w:val="00937221"/>
    <w:rsid w:val="00937B70"/>
    <w:rsid w:val="00937B90"/>
    <w:rsid w:val="00937CA4"/>
    <w:rsid w:val="00937F0E"/>
    <w:rsid w:val="00940219"/>
    <w:rsid w:val="009405FC"/>
    <w:rsid w:val="00940CB7"/>
    <w:rsid w:val="00940E1B"/>
    <w:rsid w:val="00941312"/>
    <w:rsid w:val="009413D2"/>
    <w:rsid w:val="00941418"/>
    <w:rsid w:val="0094141A"/>
    <w:rsid w:val="00941AE7"/>
    <w:rsid w:val="00941B15"/>
    <w:rsid w:val="00941E43"/>
    <w:rsid w:val="00942112"/>
    <w:rsid w:val="009421C5"/>
    <w:rsid w:val="009421F7"/>
    <w:rsid w:val="009423F1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B1"/>
    <w:rsid w:val="00942FC7"/>
    <w:rsid w:val="00943170"/>
    <w:rsid w:val="0094317C"/>
    <w:rsid w:val="009437A3"/>
    <w:rsid w:val="009437FD"/>
    <w:rsid w:val="00943BA3"/>
    <w:rsid w:val="00943E04"/>
    <w:rsid w:val="00943E29"/>
    <w:rsid w:val="00943EB2"/>
    <w:rsid w:val="009441A8"/>
    <w:rsid w:val="00944665"/>
    <w:rsid w:val="00944979"/>
    <w:rsid w:val="00944EBB"/>
    <w:rsid w:val="00945264"/>
    <w:rsid w:val="009452FA"/>
    <w:rsid w:val="0094566B"/>
    <w:rsid w:val="0094599D"/>
    <w:rsid w:val="00945A92"/>
    <w:rsid w:val="00945B14"/>
    <w:rsid w:val="00945CA4"/>
    <w:rsid w:val="00945F89"/>
    <w:rsid w:val="009462EA"/>
    <w:rsid w:val="009468D0"/>
    <w:rsid w:val="00947187"/>
    <w:rsid w:val="009477F5"/>
    <w:rsid w:val="009479FB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13"/>
    <w:rsid w:val="00950F47"/>
    <w:rsid w:val="0095197B"/>
    <w:rsid w:val="00951F15"/>
    <w:rsid w:val="00952208"/>
    <w:rsid w:val="009525E0"/>
    <w:rsid w:val="0095265C"/>
    <w:rsid w:val="00952FC3"/>
    <w:rsid w:val="009535A5"/>
    <w:rsid w:val="009538F2"/>
    <w:rsid w:val="00953A1A"/>
    <w:rsid w:val="00953AE7"/>
    <w:rsid w:val="00953BF8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C7"/>
    <w:rsid w:val="009569BD"/>
    <w:rsid w:val="009569D2"/>
    <w:rsid w:val="00956AA3"/>
    <w:rsid w:val="00956B8A"/>
    <w:rsid w:val="00956E5F"/>
    <w:rsid w:val="00956EB0"/>
    <w:rsid w:val="00956EEF"/>
    <w:rsid w:val="009570E6"/>
    <w:rsid w:val="0095723C"/>
    <w:rsid w:val="00957257"/>
    <w:rsid w:val="009572C4"/>
    <w:rsid w:val="00957454"/>
    <w:rsid w:val="009574BE"/>
    <w:rsid w:val="00957574"/>
    <w:rsid w:val="009575AF"/>
    <w:rsid w:val="009577F7"/>
    <w:rsid w:val="00957950"/>
    <w:rsid w:val="0095796F"/>
    <w:rsid w:val="00957AB3"/>
    <w:rsid w:val="00957CF5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14"/>
    <w:rsid w:val="00961B8F"/>
    <w:rsid w:val="00961C7D"/>
    <w:rsid w:val="00961D9C"/>
    <w:rsid w:val="009620D8"/>
    <w:rsid w:val="009624F8"/>
    <w:rsid w:val="0096259D"/>
    <w:rsid w:val="009625A8"/>
    <w:rsid w:val="009625E7"/>
    <w:rsid w:val="009629D7"/>
    <w:rsid w:val="00962A9E"/>
    <w:rsid w:val="00962ABE"/>
    <w:rsid w:val="00962AFC"/>
    <w:rsid w:val="00962B8A"/>
    <w:rsid w:val="00962CD5"/>
    <w:rsid w:val="00963529"/>
    <w:rsid w:val="00963716"/>
    <w:rsid w:val="00963769"/>
    <w:rsid w:val="0096382D"/>
    <w:rsid w:val="00963C52"/>
    <w:rsid w:val="00963E07"/>
    <w:rsid w:val="00963FF2"/>
    <w:rsid w:val="0096401E"/>
    <w:rsid w:val="00964097"/>
    <w:rsid w:val="009640E7"/>
    <w:rsid w:val="0096435C"/>
    <w:rsid w:val="009643DA"/>
    <w:rsid w:val="009644A0"/>
    <w:rsid w:val="00964801"/>
    <w:rsid w:val="00964BAC"/>
    <w:rsid w:val="00964F59"/>
    <w:rsid w:val="0096521B"/>
    <w:rsid w:val="009656CB"/>
    <w:rsid w:val="00965786"/>
    <w:rsid w:val="0096585C"/>
    <w:rsid w:val="00965C50"/>
    <w:rsid w:val="00965DB4"/>
    <w:rsid w:val="00965E34"/>
    <w:rsid w:val="009662D5"/>
    <w:rsid w:val="00966346"/>
    <w:rsid w:val="00966619"/>
    <w:rsid w:val="00966944"/>
    <w:rsid w:val="00966D31"/>
    <w:rsid w:val="00966E61"/>
    <w:rsid w:val="00966F25"/>
    <w:rsid w:val="009674F2"/>
    <w:rsid w:val="00967981"/>
    <w:rsid w:val="009679EF"/>
    <w:rsid w:val="00967BB9"/>
    <w:rsid w:val="00967DA1"/>
    <w:rsid w:val="009700A3"/>
    <w:rsid w:val="00970166"/>
    <w:rsid w:val="009702D7"/>
    <w:rsid w:val="00970409"/>
    <w:rsid w:val="0097058D"/>
    <w:rsid w:val="00970612"/>
    <w:rsid w:val="0097067E"/>
    <w:rsid w:val="0097098A"/>
    <w:rsid w:val="00970A18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71A"/>
    <w:rsid w:val="00971D30"/>
    <w:rsid w:val="00971E15"/>
    <w:rsid w:val="00971F3E"/>
    <w:rsid w:val="0097252C"/>
    <w:rsid w:val="00972A9C"/>
    <w:rsid w:val="00972CA3"/>
    <w:rsid w:val="00972CB6"/>
    <w:rsid w:val="00972E8E"/>
    <w:rsid w:val="00973001"/>
    <w:rsid w:val="00973237"/>
    <w:rsid w:val="00973522"/>
    <w:rsid w:val="0097359B"/>
    <w:rsid w:val="00973649"/>
    <w:rsid w:val="00973676"/>
    <w:rsid w:val="00973CDD"/>
    <w:rsid w:val="00973D5F"/>
    <w:rsid w:val="00973EBA"/>
    <w:rsid w:val="00973F34"/>
    <w:rsid w:val="00973F60"/>
    <w:rsid w:val="0097450F"/>
    <w:rsid w:val="00974667"/>
    <w:rsid w:val="009746D4"/>
    <w:rsid w:val="00974A48"/>
    <w:rsid w:val="00974E23"/>
    <w:rsid w:val="00974FC8"/>
    <w:rsid w:val="00974FEB"/>
    <w:rsid w:val="00975357"/>
    <w:rsid w:val="0097553D"/>
    <w:rsid w:val="00975855"/>
    <w:rsid w:val="009758E6"/>
    <w:rsid w:val="00975E5C"/>
    <w:rsid w:val="00976175"/>
    <w:rsid w:val="00976244"/>
    <w:rsid w:val="009768A3"/>
    <w:rsid w:val="00976911"/>
    <w:rsid w:val="00976BB0"/>
    <w:rsid w:val="00976E38"/>
    <w:rsid w:val="00976E87"/>
    <w:rsid w:val="00976E95"/>
    <w:rsid w:val="009775ED"/>
    <w:rsid w:val="00977775"/>
    <w:rsid w:val="00977848"/>
    <w:rsid w:val="009779EE"/>
    <w:rsid w:val="00977A42"/>
    <w:rsid w:val="00977AD6"/>
    <w:rsid w:val="00977BC2"/>
    <w:rsid w:val="00977BED"/>
    <w:rsid w:val="009804B9"/>
    <w:rsid w:val="00980521"/>
    <w:rsid w:val="00980523"/>
    <w:rsid w:val="009807D5"/>
    <w:rsid w:val="00980805"/>
    <w:rsid w:val="009808F2"/>
    <w:rsid w:val="00980B41"/>
    <w:rsid w:val="00980BB9"/>
    <w:rsid w:val="00980CA8"/>
    <w:rsid w:val="00980E4B"/>
    <w:rsid w:val="00980FC1"/>
    <w:rsid w:val="00981645"/>
    <w:rsid w:val="009816BA"/>
    <w:rsid w:val="009817F2"/>
    <w:rsid w:val="00981A06"/>
    <w:rsid w:val="00981BCF"/>
    <w:rsid w:val="00981D0B"/>
    <w:rsid w:val="00982167"/>
    <w:rsid w:val="009822CF"/>
    <w:rsid w:val="0098254A"/>
    <w:rsid w:val="00982A75"/>
    <w:rsid w:val="00982B28"/>
    <w:rsid w:val="00983439"/>
    <w:rsid w:val="00983632"/>
    <w:rsid w:val="00983842"/>
    <w:rsid w:val="0098391B"/>
    <w:rsid w:val="00983B79"/>
    <w:rsid w:val="00983B81"/>
    <w:rsid w:val="00983DBA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915"/>
    <w:rsid w:val="00985AEA"/>
    <w:rsid w:val="00985D5E"/>
    <w:rsid w:val="00985E0A"/>
    <w:rsid w:val="00985EB2"/>
    <w:rsid w:val="00986064"/>
    <w:rsid w:val="00986519"/>
    <w:rsid w:val="0098662E"/>
    <w:rsid w:val="00986727"/>
    <w:rsid w:val="009868BE"/>
    <w:rsid w:val="009869EB"/>
    <w:rsid w:val="00986A3F"/>
    <w:rsid w:val="00986B24"/>
    <w:rsid w:val="00986C69"/>
    <w:rsid w:val="00986E79"/>
    <w:rsid w:val="00986E95"/>
    <w:rsid w:val="00986FF7"/>
    <w:rsid w:val="00987500"/>
    <w:rsid w:val="009877D2"/>
    <w:rsid w:val="009879C3"/>
    <w:rsid w:val="00987D41"/>
    <w:rsid w:val="00990033"/>
    <w:rsid w:val="009900A4"/>
    <w:rsid w:val="0099039B"/>
    <w:rsid w:val="009904C6"/>
    <w:rsid w:val="00990659"/>
    <w:rsid w:val="009908EA"/>
    <w:rsid w:val="00990C1A"/>
    <w:rsid w:val="00991050"/>
    <w:rsid w:val="00991196"/>
    <w:rsid w:val="0099128C"/>
    <w:rsid w:val="00991503"/>
    <w:rsid w:val="0099157F"/>
    <w:rsid w:val="0099160E"/>
    <w:rsid w:val="009918D8"/>
    <w:rsid w:val="00992335"/>
    <w:rsid w:val="009923F0"/>
    <w:rsid w:val="00992755"/>
    <w:rsid w:val="00992906"/>
    <w:rsid w:val="0099292B"/>
    <w:rsid w:val="009929F4"/>
    <w:rsid w:val="00992AE6"/>
    <w:rsid w:val="00992C55"/>
    <w:rsid w:val="00992CD5"/>
    <w:rsid w:val="00992FE5"/>
    <w:rsid w:val="00993249"/>
    <w:rsid w:val="00993874"/>
    <w:rsid w:val="009938B3"/>
    <w:rsid w:val="00993AE8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545"/>
    <w:rsid w:val="009959DF"/>
    <w:rsid w:val="00995B8A"/>
    <w:rsid w:val="00995B8F"/>
    <w:rsid w:val="00995C77"/>
    <w:rsid w:val="00995DF6"/>
    <w:rsid w:val="00995F53"/>
    <w:rsid w:val="009961F3"/>
    <w:rsid w:val="0099627C"/>
    <w:rsid w:val="0099654D"/>
    <w:rsid w:val="00996C31"/>
    <w:rsid w:val="00996E0A"/>
    <w:rsid w:val="00996FB1"/>
    <w:rsid w:val="00997304"/>
    <w:rsid w:val="009973C9"/>
    <w:rsid w:val="009974D8"/>
    <w:rsid w:val="0099751D"/>
    <w:rsid w:val="00997674"/>
    <w:rsid w:val="00997699"/>
    <w:rsid w:val="0099792A"/>
    <w:rsid w:val="00997A6C"/>
    <w:rsid w:val="00997AC8"/>
    <w:rsid w:val="00997BA6"/>
    <w:rsid w:val="00997DA8"/>
    <w:rsid w:val="00997E56"/>
    <w:rsid w:val="009A0259"/>
    <w:rsid w:val="009A0292"/>
    <w:rsid w:val="009A0635"/>
    <w:rsid w:val="009A0652"/>
    <w:rsid w:val="009A0653"/>
    <w:rsid w:val="009A0B90"/>
    <w:rsid w:val="009A0DCF"/>
    <w:rsid w:val="009A1981"/>
    <w:rsid w:val="009A19BF"/>
    <w:rsid w:val="009A1B33"/>
    <w:rsid w:val="009A1E20"/>
    <w:rsid w:val="009A1E49"/>
    <w:rsid w:val="009A211D"/>
    <w:rsid w:val="009A23C6"/>
    <w:rsid w:val="009A24A7"/>
    <w:rsid w:val="009A2A21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A40"/>
    <w:rsid w:val="009A3BAD"/>
    <w:rsid w:val="009A3C31"/>
    <w:rsid w:val="009A3C38"/>
    <w:rsid w:val="009A3E37"/>
    <w:rsid w:val="009A3E7B"/>
    <w:rsid w:val="009A41EB"/>
    <w:rsid w:val="009A4243"/>
    <w:rsid w:val="009A42B0"/>
    <w:rsid w:val="009A42D5"/>
    <w:rsid w:val="009A43C4"/>
    <w:rsid w:val="009A45E8"/>
    <w:rsid w:val="009A48E3"/>
    <w:rsid w:val="009A4AAB"/>
    <w:rsid w:val="009A4AF7"/>
    <w:rsid w:val="009A4E01"/>
    <w:rsid w:val="009A4F2A"/>
    <w:rsid w:val="009A4F2E"/>
    <w:rsid w:val="009A500B"/>
    <w:rsid w:val="009A5176"/>
    <w:rsid w:val="009A518E"/>
    <w:rsid w:val="009A5526"/>
    <w:rsid w:val="009A557F"/>
    <w:rsid w:val="009A55D1"/>
    <w:rsid w:val="009A57C3"/>
    <w:rsid w:val="009A5A96"/>
    <w:rsid w:val="009A5C3F"/>
    <w:rsid w:val="009A5D36"/>
    <w:rsid w:val="009A5DD1"/>
    <w:rsid w:val="009A5EBB"/>
    <w:rsid w:val="009A6008"/>
    <w:rsid w:val="009A6017"/>
    <w:rsid w:val="009A610C"/>
    <w:rsid w:val="009A6542"/>
    <w:rsid w:val="009A6C1C"/>
    <w:rsid w:val="009A6E38"/>
    <w:rsid w:val="009A6E6F"/>
    <w:rsid w:val="009A6EA5"/>
    <w:rsid w:val="009A70BE"/>
    <w:rsid w:val="009A70EB"/>
    <w:rsid w:val="009A7269"/>
    <w:rsid w:val="009A72B8"/>
    <w:rsid w:val="009A74DB"/>
    <w:rsid w:val="009A7670"/>
    <w:rsid w:val="009A7AB3"/>
    <w:rsid w:val="009A7AB5"/>
    <w:rsid w:val="009A7C5F"/>
    <w:rsid w:val="009A7CFC"/>
    <w:rsid w:val="009A7E3E"/>
    <w:rsid w:val="009B023B"/>
    <w:rsid w:val="009B0244"/>
    <w:rsid w:val="009B03BC"/>
    <w:rsid w:val="009B0466"/>
    <w:rsid w:val="009B0780"/>
    <w:rsid w:val="009B09FB"/>
    <w:rsid w:val="009B0AA9"/>
    <w:rsid w:val="009B0F84"/>
    <w:rsid w:val="009B1307"/>
    <w:rsid w:val="009B1373"/>
    <w:rsid w:val="009B142E"/>
    <w:rsid w:val="009B162F"/>
    <w:rsid w:val="009B16B1"/>
    <w:rsid w:val="009B1883"/>
    <w:rsid w:val="009B1FB9"/>
    <w:rsid w:val="009B1FDE"/>
    <w:rsid w:val="009B20EF"/>
    <w:rsid w:val="009B2106"/>
    <w:rsid w:val="009B22B0"/>
    <w:rsid w:val="009B250C"/>
    <w:rsid w:val="009B29FB"/>
    <w:rsid w:val="009B2A07"/>
    <w:rsid w:val="009B2E5E"/>
    <w:rsid w:val="009B310B"/>
    <w:rsid w:val="009B33E5"/>
    <w:rsid w:val="009B3429"/>
    <w:rsid w:val="009B3539"/>
    <w:rsid w:val="009B3592"/>
    <w:rsid w:val="009B36F8"/>
    <w:rsid w:val="009B39CE"/>
    <w:rsid w:val="009B3ABB"/>
    <w:rsid w:val="009B3D6E"/>
    <w:rsid w:val="009B4183"/>
    <w:rsid w:val="009B44B2"/>
    <w:rsid w:val="009B472C"/>
    <w:rsid w:val="009B4B7A"/>
    <w:rsid w:val="009B50FB"/>
    <w:rsid w:val="009B52C3"/>
    <w:rsid w:val="009B5383"/>
    <w:rsid w:val="009B539C"/>
    <w:rsid w:val="009B53AA"/>
    <w:rsid w:val="009B5495"/>
    <w:rsid w:val="009B54E3"/>
    <w:rsid w:val="009B58F1"/>
    <w:rsid w:val="009B5B6F"/>
    <w:rsid w:val="009B5FBB"/>
    <w:rsid w:val="009B6084"/>
    <w:rsid w:val="009B61B8"/>
    <w:rsid w:val="009B637D"/>
    <w:rsid w:val="009B6427"/>
    <w:rsid w:val="009B66ED"/>
    <w:rsid w:val="009B6C6D"/>
    <w:rsid w:val="009B6E32"/>
    <w:rsid w:val="009B71AF"/>
    <w:rsid w:val="009B7201"/>
    <w:rsid w:val="009B7436"/>
    <w:rsid w:val="009B74FD"/>
    <w:rsid w:val="009B7648"/>
    <w:rsid w:val="009C00E6"/>
    <w:rsid w:val="009C031C"/>
    <w:rsid w:val="009C0428"/>
    <w:rsid w:val="009C0530"/>
    <w:rsid w:val="009C0EF7"/>
    <w:rsid w:val="009C1326"/>
    <w:rsid w:val="009C1417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20A0"/>
    <w:rsid w:val="009C20E1"/>
    <w:rsid w:val="009C22E3"/>
    <w:rsid w:val="009C2308"/>
    <w:rsid w:val="009C273B"/>
    <w:rsid w:val="009C32B7"/>
    <w:rsid w:val="009C32E4"/>
    <w:rsid w:val="009C39D6"/>
    <w:rsid w:val="009C3E92"/>
    <w:rsid w:val="009C4138"/>
    <w:rsid w:val="009C4418"/>
    <w:rsid w:val="009C4500"/>
    <w:rsid w:val="009C4627"/>
    <w:rsid w:val="009C47EE"/>
    <w:rsid w:val="009C4830"/>
    <w:rsid w:val="009C484D"/>
    <w:rsid w:val="009C4D3E"/>
    <w:rsid w:val="009C4F13"/>
    <w:rsid w:val="009C4FC8"/>
    <w:rsid w:val="009C505E"/>
    <w:rsid w:val="009C5198"/>
    <w:rsid w:val="009C5359"/>
    <w:rsid w:val="009C5498"/>
    <w:rsid w:val="009C5820"/>
    <w:rsid w:val="009C5969"/>
    <w:rsid w:val="009C5A65"/>
    <w:rsid w:val="009C5AA2"/>
    <w:rsid w:val="009C5DC6"/>
    <w:rsid w:val="009C5F6D"/>
    <w:rsid w:val="009C639C"/>
    <w:rsid w:val="009C6437"/>
    <w:rsid w:val="009C64C1"/>
    <w:rsid w:val="009C6AED"/>
    <w:rsid w:val="009C6B2D"/>
    <w:rsid w:val="009C6F48"/>
    <w:rsid w:val="009C6F75"/>
    <w:rsid w:val="009C6FC0"/>
    <w:rsid w:val="009C705F"/>
    <w:rsid w:val="009C7475"/>
    <w:rsid w:val="009C7770"/>
    <w:rsid w:val="009C7D10"/>
    <w:rsid w:val="009C7D4E"/>
    <w:rsid w:val="009C7EBB"/>
    <w:rsid w:val="009C7F0A"/>
    <w:rsid w:val="009D0011"/>
    <w:rsid w:val="009D006A"/>
    <w:rsid w:val="009D01F6"/>
    <w:rsid w:val="009D035D"/>
    <w:rsid w:val="009D0386"/>
    <w:rsid w:val="009D0A0E"/>
    <w:rsid w:val="009D0BE4"/>
    <w:rsid w:val="009D0E12"/>
    <w:rsid w:val="009D0E31"/>
    <w:rsid w:val="009D1289"/>
    <w:rsid w:val="009D1778"/>
    <w:rsid w:val="009D18EC"/>
    <w:rsid w:val="009D19AB"/>
    <w:rsid w:val="009D1A33"/>
    <w:rsid w:val="009D1B99"/>
    <w:rsid w:val="009D1BAC"/>
    <w:rsid w:val="009D1D68"/>
    <w:rsid w:val="009D1E49"/>
    <w:rsid w:val="009D205F"/>
    <w:rsid w:val="009D2550"/>
    <w:rsid w:val="009D2712"/>
    <w:rsid w:val="009D2834"/>
    <w:rsid w:val="009D2ADE"/>
    <w:rsid w:val="009D2B21"/>
    <w:rsid w:val="009D2B89"/>
    <w:rsid w:val="009D2CE8"/>
    <w:rsid w:val="009D2F58"/>
    <w:rsid w:val="009D3243"/>
    <w:rsid w:val="009D35A0"/>
    <w:rsid w:val="009D3A12"/>
    <w:rsid w:val="009D3A44"/>
    <w:rsid w:val="009D3A78"/>
    <w:rsid w:val="009D3BC6"/>
    <w:rsid w:val="009D3C07"/>
    <w:rsid w:val="009D3E29"/>
    <w:rsid w:val="009D42D4"/>
    <w:rsid w:val="009D44B0"/>
    <w:rsid w:val="009D47BA"/>
    <w:rsid w:val="009D4808"/>
    <w:rsid w:val="009D49BC"/>
    <w:rsid w:val="009D4F8A"/>
    <w:rsid w:val="009D50D9"/>
    <w:rsid w:val="009D5570"/>
    <w:rsid w:val="009D5C87"/>
    <w:rsid w:val="009D5CB6"/>
    <w:rsid w:val="009D5EAE"/>
    <w:rsid w:val="009D5EEC"/>
    <w:rsid w:val="009D617B"/>
    <w:rsid w:val="009D6424"/>
    <w:rsid w:val="009D6893"/>
    <w:rsid w:val="009D6BE4"/>
    <w:rsid w:val="009D6D3F"/>
    <w:rsid w:val="009D6D59"/>
    <w:rsid w:val="009D6F9A"/>
    <w:rsid w:val="009D6FCD"/>
    <w:rsid w:val="009D718F"/>
    <w:rsid w:val="009D7436"/>
    <w:rsid w:val="009D7787"/>
    <w:rsid w:val="009D78BF"/>
    <w:rsid w:val="009D7988"/>
    <w:rsid w:val="009D7A32"/>
    <w:rsid w:val="009D7AC8"/>
    <w:rsid w:val="009D7BF9"/>
    <w:rsid w:val="009D7D7D"/>
    <w:rsid w:val="009D7F2C"/>
    <w:rsid w:val="009D7F52"/>
    <w:rsid w:val="009D7FDB"/>
    <w:rsid w:val="009E03C3"/>
    <w:rsid w:val="009E0515"/>
    <w:rsid w:val="009E07BC"/>
    <w:rsid w:val="009E0A44"/>
    <w:rsid w:val="009E0D23"/>
    <w:rsid w:val="009E0D9D"/>
    <w:rsid w:val="009E0DDB"/>
    <w:rsid w:val="009E0E29"/>
    <w:rsid w:val="009E10D1"/>
    <w:rsid w:val="009E16E9"/>
    <w:rsid w:val="009E1781"/>
    <w:rsid w:val="009E1A32"/>
    <w:rsid w:val="009E1A41"/>
    <w:rsid w:val="009E1BB6"/>
    <w:rsid w:val="009E1D86"/>
    <w:rsid w:val="009E1F23"/>
    <w:rsid w:val="009E1F6F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6267"/>
    <w:rsid w:val="009E66E9"/>
    <w:rsid w:val="009E6763"/>
    <w:rsid w:val="009E6EA1"/>
    <w:rsid w:val="009E7004"/>
    <w:rsid w:val="009E7353"/>
    <w:rsid w:val="009E73D9"/>
    <w:rsid w:val="009E74AE"/>
    <w:rsid w:val="009E773E"/>
    <w:rsid w:val="009E78BF"/>
    <w:rsid w:val="009E7AA8"/>
    <w:rsid w:val="009E7ADE"/>
    <w:rsid w:val="009E7D07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F6"/>
    <w:rsid w:val="009F0844"/>
    <w:rsid w:val="009F0A64"/>
    <w:rsid w:val="009F0D67"/>
    <w:rsid w:val="009F0D97"/>
    <w:rsid w:val="009F114D"/>
    <w:rsid w:val="009F11DD"/>
    <w:rsid w:val="009F13D0"/>
    <w:rsid w:val="009F15E7"/>
    <w:rsid w:val="009F1889"/>
    <w:rsid w:val="009F1992"/>
    <w:rsid w:val="009F1B6A"/>
    <w:rsid w:val="009F1DF0"/>
    <w:rsid w:val="009F1F72"/>
    <w:rsid w:val="009F22D8"/>
    <w:rsid w:val="009F233E"/>
    <w:rsid w:val="009F2430"/>
    <w:rsid w:val="009F253B"/>
    <w:rsid w:val="009F2937"/>
    <w:rsid w:val="009F2AAD"/>
    <w:rsid w:val="009F2D1A"/>
    <w:rsid w:val="009F2D4B"/>
    <w:rsid w:val="009F2D5C"/>
    <w:rsid w:val="009F2E39"/>
    <w:rsid w:val="009F2F10"/>
    <w:rsid w:val="009F2FB8"/>
    <w:rsid w:val="009F302D"/>
    <w:rsid w:val="009F324B"/>
    <w:rsid w:val="009F355E"/>
    <w:rsid w:val="009F3979"/>
    <w:rsid w:val="009F3AA4"/>
    <w:rsid w:val="009F3CB1"/>
    <w:rsid w:val="009F3D69"/>
    <w:rsid w:val="009F3E47"/>
    <w:rsid w:val="009F40E6"/>
    <w:rsid w:val="009F421D"/>
    <w:rsid w:val="009F4244"/>
    <w:rsid w:val="009F433D"/>
    <w:rsid w:val="009F47DB"/>
    <w:rsid w:val="009F5C0D"/>
    <w:rsid w:val="009F5FFD"/>
    <w:rsid w:val="009F622C"/>
    <w:rsid w:val="009F628C"/>
    <w:rsid w:val="009F63EC"/>
    <w:rsid w:val="009F63F5"/>
    <w:rsid w:val="009F6896"/>
    <w:rsid w:val="009F6898"/>
    <w:rsid w:val="009F68C7"/>
    <w:rsid w:val="009F6B3F"/>
    <w:rsid w:val="009F6DAA"/>
    <w:rsid w:val="009F7094"/>
    <w:rsid w:val="009F72B4"/>
    <w:rsid w:val="009F7834"/>
    <w:rsid w:val="009F7AFA"/>
    <w:rsid w:val="00A000D2"/>
    <w:rsid w:val="00A00239"/>
    <w:rsid w:val="00A00253"/>
    <w:rsid w:val="00A004B4"/>
    <w:rsid w:val="00A005AE"/>
    <w:rsid w:val="00A00BC0"/>
    <w:rsid w:val="00A00C08"/>
    <w:rsid w:val="00A00ECC"/>
    <w:rsid w:val="00A012E9"/>
    <w:rsid w:val="00A013EB"/>
    <w:rsid w:val="00A01592"/>
    <w:rsid w:val="00A01692"/>
    <w:rsid w:val="00A01741"/>
    <w:rsid w:val="00A01AA4"/>
    <w:rsid w:val="00A01B73"/>
    <w:rsid w:val="00A01C41"/>
    <w:rsid w:val="00A01F4B"/>
    <w:rsid w:val="00A021C9"/>
    <w:rsid w:val="00A0223C"/>
    <w:rsid w:val="00A02719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C03"/>
    <w:rsid w:val="00A04C15"/>
    <w:rsid w:val="00A04F24"/>
    <w:rsid w:val="00A0505A"/>
    <w:rsid w:val="00A052E8"/>
    <w:rsid w:val="00A053A3"/>
    <w:rsid w:val="00A059A2"/>
    <w:rsid w:val="00A05D49"/>
    <w:rsid w:val="00A061BD"/>
    <w:rsid w:val="00A06324"/>
    <w:rsid w:val="00A063A0"/>
    <w:rsid w:val="00A06890"/>
    <w:rsid w:val="00A06938"/>
    <w:rsid w:val="00A06C7F"/>
    <w:rsid w:val="00A06DCC"/>
    <w:rsid w:val="00A07177"/>
    <w:rsid w:val="00A07236"/>
    <w:rsid w:val="00A0743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A6"/>
    <w:rsid w:val="00A10E59"/>
    <w:rsid w:val="00A11037"/>
    <w:rsid w:val="00A11165"/>
    <w:rsid w:val="00A111C5"/>
    <w:rsid w:val="00A11253"/>
    <w:rsid w:val="00A11734"/>
    <w:rsid w:val="00A11BD7"/>
    <w:rsid w:val="00A11C03"/>
    <w:rsid w:val="00A11E3B"/>
    <w:rsid w:val="00A122C2"/>
    <w:rsid w:val="00A126B4"/>
    <w:rsid w:val="00A126F2"/>
    <w:rsid w:val="00A1272C"/>
    <w:rsid w:val="00A127AA"/>
    <w:rsid w:val="00A12D22"/>
    <w:rsid w:val="00A13235"/>
    <w:rsid w:val="00A13274"/>
    <w:rsid w:val="00A132F3"/>
    <w:rsid w:val="00A13555"/>
    <w:rsid w:val="00A13624"/>
    <w:rsid w:val="00A1377F"/>
    <w:rsid w:val="00A139EF"/>
    <w:rsid w:val="00A13B12"/>
    <w:rsid w:val="00A13C0A"/>
    <w:rsid w:val="00A13DEA"/>
    <w:rsid w:val="00A13F7C"/>
    <w:rsid w:val="00A14194"/>
    <w:rsid w:val="00A141FF"/>
    <w:rsid w:val="00A144CE"/>
    <w:rsid w:val="00A14777"/>
    <w:rsid w:val="00A14A30"/>
    <w:rsid w:val="00A14A3C"/>
    <w:rsid w:val="00A15010"/>
    <w:rsid w:val="00A15042"/>
    <w:rsid w:val="00A157EF"/>
    <w:rsid w:val="00A15874"/>
    <w:rsid w:val="00A158EE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40D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357"/>
    <w:rsid w:val="00A174D2"/>
    <w:rsid w:val="00A177D5"/>
    <w:rsid w:val="00A1789D"/>
    <w:rsid w:val="00A17A8F"/>
    <w:rsid w:val="00A17C09"/>
    <w:rsid w:val="00A17CFC"/>
    <w:rsid w:val="00A17E79"/>
    <w:rsid w:val="00A17FC2"/>
    <w:rsid w:val="00A17FD3"/>
    <w:rsid w:val="00A201DB"/>
    <w:rsid w:val="00A20255"/>
    <w:rsid w:val="00A203BB"/>
    <w:rsid w:val="00A203E4"/>
    <w:rsid w:val="00A205B9"/>
    <w:rsid w:val="00A206D6"/>
    <w:rsid w:val="00A2085D"/>
    <w:rsid w:val="00A2099C"/>
    <w:rsid w:val="00A20A85"/>
    <w:rsid w:val="00A20D22"/>
    <w:rsid w:val="00A20D50"/>
    <w:rsid w:val="00A20EF2"/>
    <w:rsid w:val="00A2118A"/>
    <w:rsid w:val="00A2122A"/>
    <w:rsid w:val="00A213D9"/>
    <w:rsid w:val="00A2142C"/>
    <w:rsid w:val="00A21533"/>
    <w:rsid w:val="00A217F2"/>
    <w:rsid w:val="00A21AB6"/>
    <w:rsid w:val="00A21CC2"/>
    <w:rsid w:val="00A21D25"/>
    <w:rsid w:val="00A21D4B"/>
    <w:rsid w:val="00A21E3C"/>
    <w:rsid w:val="00A21FD8"/>
    <w:rsid w:val="00A22174"/>
    <w:rsid w:val="00A223FC"/>
    <w:rsid w:val="00A22906"/>
    <w:rsid w:val="00A22BB4"/>
    <w:rsid w:val="00A22E85"/>
    <w:rsid w:val="00A231E0"/>
    <w:rsid w:val="00A235FF"/>
    <w:rsid w:val="00A23630"/>
    <w:rsid w:val="00A23778"/>
    <w:rsid w:val="00A238FA"/>
    <w:rsid w:val="00A2394E"/>
    <w:rsid w:val="00A23A5D"/>
    <w:rsid w:val="00A23CAC"/>
    <w:rsid w:val="00A23FD5"/>
    <w:rsid w:val="00A24162"/>
    <w:rsid w:val="00A24177"/>
    <w:rsid w:val="00A241CE"/>
    <w:rsid w:val="00A24398"/>
    <w:rsid w:val="00A243AB"/>
    <w:rsid w:val="00A2442E"/>
    <w:rsid w:val="00A24628"/>
    <w:rsid w:val="00A247E5"/>
    <w:rsid w:val="00A24838"/>
    <w:rsid w:val="00A24AAE"/>
    <w:rsid w:val="00A24CBD"/>
    <w:rsid w:val="00A25078"/>
    <w:rsid w:val="00A2535A"/>
    <w:rsid w:val="00A2537D"/>
    <w:rsid w:val="00A258D8"/>
    <w:rsid w:val="00A25942"/>
    <w:rsid w:val="00A25A3A"/>
    <w:rsid w:val="00A25DF3"/>
    <w:rsid w:val="00A261F8"/>
    <w:rsid w:val="00A26217"/>
    <w:rsid w:val="00A262EA"/>
    <w:rsid w:val="00A26324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819"/>
    <w:rsid w:val="00A27996"/>
    <w:rsid w:val="00A27D72"/>
    <w:rsid w:val="00A27E2A"/>
    <w:rsid w:val="00A27E36"/>
    <w:rsid w:val="00A27F8A"/>
    <w:rsid w:val="00A301AA"/>
    <w:rsid w:val="00A3020D"/>
    <w:rsid w:val="00A302F1"/>
    <w:rsid w:val="00A30511"/>
    <w:rsid w:val="00A30532"/>
    <w:rsid w:val="00A306DB"/>
    <w:rsid w:val="00A307AF"/>
    <w:rsid w:val="00A30961"/>
    <w:rsid w:val="00A30D46"/>
    <w:rsid w:val="00A30E08"/>
    <w:rsid w:val="00A312DE"/>
    <w:rsid w:val="00A31544"/>
    <w:rsid w:val="00A31D86"/>
    <w:rsid w:val="00A31EA1"/>
    <w:rsid w:val="00A3224E"/>
    <w:rsid w:val="00A32620"/>
    <w:rsid w:val="00A329A5"/>
    <w:rsid w:val="00A32A8B"/>
    <w:rsid w:val="00A32AB3"/>
    <w:rsid w:val="00A32D51"/>
    <w:rsid w:val="00A33593"/>
    <w:rsid w:val="00A33BEB"/>
    <w:rsid w:val="00A34131"/>
    <w:rsid w:val="00A34212"/>
    <w:rsid w:val="00A3424F"/>
    <w:rsid w:val="00A342AF"/>
    <w:rsid w:val="00A342DE"/>
    <w:rsid w:val="00A344C0"/>
    <w:rsid w:val="00A3485C"/>
    <w:rsid w:val="00A34B45"/>
    <w:rsid w:val="00A34C6D"/>
    <w:rsid w:val="00A34E78"/>
    <w:rsid w:val="00A34EC9"/>
    <w:rsid w:val="00A351BA"/>
    <w:rsid w:val="00A35204"/>
    <w:rsid w:val="00A35351"/>
    <w:rsid w:val="00A353A9"/>
    <w:rsid w:val="00A35822"/>
    <w:rsid w:val="00A35881"/>
    <w:rsid w:val="00A358D1"/>
    <w:rsid w:val="00A35928"/>
    <w:rsid w:val="00A359F6"/>
    <w:rsid w:val="00A35C45"/>
    <w:rsid w:val="00A35E8F"/>
    <w:rsid w:val="00A363A7"/>
    <w:rsid w:val="00A3681E"/>
    <w:rsid w:val="00A3688D"/>
    <w:rsid w:val="00A36A52"/>
    <w:rsid w:val="00A36D0B"/>
    <w:rsid w:val="00A37028"/>
    <w:rsid w:val="00A37269"/>
    <w:rsid w:val="00A37428"/>
    <w:rsid w:val="00A3760D"/>
    <w:rsid w:val="00A37A16"/>
    <w:rsid w:val="00A37BA0"/>
    <w:rsid w:val="00A37D7D"/>
    <w:rsid w:val="00A37DED"/>
    <w:rsid w:val="00A37F92"/>
    <w:rsid w:val="00A37FB2"/>
    <w:rsid w:val="00A40335"/>
    <w:rsid w:val="00A40454"/>
    <w:rsid w:val="00A404BC"/>
    <w:rsid w:val="00A40591"/>
    <w:rsid w:val="00A406FD"/>
    <w:rsid w:val="00A4095D"/>
    <w:rsid w:val="00A40A15"/>
    <w:rsid w:val="00A41130"/>
    <w:rsid w:val="00A412DA"/>
    <w:rsid w:val="00A41453"/>
    <w:rsid w:val="00A416DE"/>
    <w:rsid w:val="00A4193C"/>
    <w:rsid w:val="00A419CB"/>
    <w:rsid w:val="00A41AAF"/>
    <w:rsid w:val="00A41F90"/>
    <w:rsid w:val="00A4249D"/>
    <w:rsid w:val="00A424C6"/>
    <w:rsid w:val="00A425BB"/>
    <w:rsid w:val="00A425CF"/>
    <w:rsid w:val="00A4268C"/>
    <w:rsid w:val="00A4287F"/>
    <w:rsid w:val="00A429BA"/>
    <w:rsid w:val="00A42A9E"/>
    <w:rsid w:val="00A42BBF"/>
    <w:rsid w:val="00A42E68"/>
    <w:rsid w:val="00A42EC8"/>
    <w:rsid w:val="00A42F3F"/>
    <w:rsid w:val="00A43190"/>
    <w:rsid w:val="00A433E5"/>
    <w:rsid w:val="00A435F8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9D1"/>
    <w:rsid w:val="00A44E28"/>
    <w:rsid w:val="00A45437"/>
    <w:rsid w:val="00A4579C"/>
    <w:rsid w:val="00A45A92"/>
    <w:rsid w:val="00A45D56"/>
    <w:rsid w:val="00A45F24"/>
    <w:rsid w:val="00A4660F"/>
    <w:rsid w:val="00A46838"/>
    <w:rsid w:val="00A46B9E"/>
    <w:rsid w:val="00A46C7B"/>
    <w:rsid w:val="00A46E31"/>
    <w:rsid w:val="00A46ED6"/>
    <w:rsid w:val="00A4720A"/>
    <w:rsid w:val="00A47391"/>
    <w:rsid w:val="00A4753B"/>
    <w:rsid w:val="00A4756B"/>
    <w:rsid w:val="00A477F1"/>
    <w:rsid w:val="00A478AC"/>
    <w:rsid w:val="00A47ADD"/>
    <w:rsid w:val="00A50033"/>
    <w:rsid w:val="00A50175"/>
    <w:rsid w:val="00A504D3"/>
    <w:rsid w:val="00A505B0"/>
    <w:rsid w:val="00A508FB"/>
    <w:rsid w:val="00A50C5A"/>
    <w:rsid w:val="00A50D63"/>
    <w:rsid w:val="00A511C5"/>
    <w:rsid w:val="00A511FD"/>
    <w:rsid w:val="00A51510"/>
    <w:rsid w:val="00A51592"/>
    <w:rsid w:val="00A517E8"/>
    <w:rsid w:val="00A5196B"/>
    <w:rsid w:val="00A519CA"/>
    <w:rsid w:val="00A52142"/>
    <w:rsid w:val="00A521A4"/>
    <w:rsid w:val="00A521E2"/>
    <w:rsid w:val="00A5224A"/>
    <w:rsid w:val="00A5229D"/>
    <w:rsid w:val="00A522F3"/>
    <w:rsid w:val="00A524B2"/>
    <w:rsid w:val="00A52929"/>
    <w:rsid w:val="00A52CE2"/>
    <w:rsid w:val="00A52D5F"/>
    <w:rsid w:val="00A52E03"/>
    <w:rsid w:val="00A52FDC"/>
    <w:rsid w:val="00A536E3"/>
    <w:rsid w:val="00A5373C"/>
    <w:rsid w:val="00A53797"/>
    <w:rsid w:val="00A5388E"/>
    <w:rsid w:val="00A538D4"/>
    <w:rsid w:val="00A53BC6"/>
    <w:rsid w:val="00A53F79"/>
    <w:rsid w:val="00A542F3"/>
    <w:rsid w:val="00A5446C"/>
    <w:rsid w:val="00A54717"/>
    <w:rsid w:val="00A54AC2"/>
    <w:rsid w:val="00A54C5E"/>
    <w:rsid w:val="00A54FC1"/>
    <w:rsid w:val="00A55163"/>
    <w:rsid w:val="00A55169"/>
    <w:rsid w:val="00A553DB"/>
    <w:rsid w:val="00A5553A"/>
    <w:rsid w:val="00A5559C"/>
    <w:rsid w:val="00A555F6"/>
    <w:rsid w:val="00A55926"/>
    <w:rsid w:val="00A559C9"/>
    <w:rsid w:val="00A55A4D"/>
    <w:rsid w:val="00A55B6D"/>
    <w:rsid w:val="00A56097"/>
    <w:rsid w:val="00A564E0"/>
    <w:rsid w:val="00A5650D"/>
    <w:rsid w:val="00A5652E"/>
    <w:rsid w:val="00A56939"/>
    <w:rsid w:val="00A569DF"/>
    <w:rsid w:val="00A5705A"/>
    <w:rsid w:val="00A57252"/>
    <w:rsid w:val="00A572E7"/>
    <w:rsid w:val="00A573C3"/>
    <w:rsid w:val="00A5748A"/>
    <w:rsid w:val="00A57672"/>
    <w:rsid w:val="00A579F2"/>
    <w:rsid w:val="00A57C03"/>
    <w:rsid w:val="00A57C6D"/>
    <w:rsid w:val="00A57DB3"/>
    <w:rsid w:val="00A57DD2"/>
    <w:rsid w:val="00A57F81"/>
    <w:rsid w:val="00A600CF"/>
    <w:rsid w:val="00A6071A"/>
    <w:rsid w:val="00A60749"/>
    <w:rsid w:val="00A60C30"/>
    <w:rsid w:val="00A60E02"/>
    <w:rsid w:val="00A61246"/>
    <w:rsid w:val="00A61622"/>
    <w:rsid w:val="00A617D3"/>
    <w:rsid w:val="00A61A95"/>
    <w:rsid w:val="00A61B0D"/>
    <w:rsid w:val="00A61B7A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58A"/>
    <w:rsid w:val="00A63AFC"/>
    <w:rsid w:val="00A63CC4"/>
    <w:rsid w:val="00A63D54"/>
    <w:rsid w:val="00A643F6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5145"/>
    <w:rsid w:val="00A6519E"/>
    <w:rsid w:val="00A65347"/>
    <w:rsid w:val="00A6536E"/>
    <w:rsid w:val="00A655C6"/>
    <w:rsid w:val="00A65A14"/>
    <w:rsid w:val="00A65BEB"/>
    <w:rsid w:val="00A65D2A"/>
    <w:rsid w:val="00A663F6"/>
    <w:rsid w:val="00A664B4"/>
    <w:rsid w:val="00A666B6"/>
    <w:rsid w:val="00A667FD"/>
    <w:rsid w:val="00A66D71"/>
    <w:rsid w:val="00A67112"/>
    <w:rsid w:val="00A671DA"/>
    <w:rsid w:val="00A67326"/>
    <w:rsid w:val="00A6752C"/>
    <w:rsid w:val="00A678EC"/>
    <w:rsid w:val="00A679FF"/>
    <w:rsid w:val="00A67A63"/>
    <w:rsid w:val="00A67D8D"/>
    <w:rsid w:val="00A70248"/>
    <w:rsid w:val="00A7048A"/>
    <w:rsid w:val="00A705C2"/>
    <w:rsid w:val="00A7083B"/>
    <w:rsid w:val="00A70879"/>
    <w:rsid w:val="00A70BE1"/>
    <w:rsid w:val="00A70E9F"/>
    <w:rsid w:val="00A7160B"/>
    <w:rsid w:val="00A71960"/>
    <w:rsid w:val="00A71BE1"/>
    <w:rsid w:val="00A71C8E"/>
    <w:rsid w:val="00A71FCA"/>
    <w:rsid w:val="00A721AE"/>
    <w:rsid w:val="00A72363"/>
    <w:rsid w:val="00A72784"/>
    <w:rsid w:val="00A72A3C"/>
    <w:rsid w:val="00A7319D"/>
    <w:rsid w:val="00A73514"/>
    <w:rsid w:val="00A7354D"/>
    <w:rsid w:val="00A7355F"/>
    <w:rsid w:val="00A7364D"/>
    <w:rsid w:val="00A7385C"/>
    <w:rsid w:val="00A739A3"/>
    <w:rsid w:val="00A73BF9"/>
    <w:rsid w:val="00A7409F"/>
    <w:rsid w:val="00A74160"/>
    <w:rsid w:val="00A741A3"/>
    <w:rsid w:val="00A741A8"/>
    <w:rsid w:val="00A741D1"/>
    <w:rsid w:val="00A7425A"/>
    <w:rsid w:val="00A742AE"/>
    <w:rsid w:val="00A7445B"/>
    <w:rsid w:val="00A745D5"/>
    <w:rsid w:val="00A745EB"/>
    <w:rsid w:val="00A747C3"/>
    <w:rsid w:val="00A749A0"/>
    <w:rsid w:val="00A749B0"/>
    <w:rsid w:val="00A74A01"/>
    <w:rsid w:val="00A74A04"/>
    <w:rsid w:val="00A74B96"/>
    <w:rsid w:val="00A74CD5"/>
    <w:rsid w:val="00A74E78"/>
    <w:rsid w:val="00A74FC3"/>
    <w:rsid w:val="00A7509B"/>
    <w:rsid w:val="00A75903"/>
    <w:rsid w:val="00A75AA0"/>
    <w:rsid w:val="00A75B87"/>
    <w:rsid w:val="00A769F6"/>
    <w:rsid w:val="00A76EF7"/>
    <w:rsid w:val="00A77020"/>
    <w:rsid w:val="00A77402"/>
    <w:rsid w:val="00A77752"/>
    <w:rsid w:val="00A77BAB"/>
    <w:rsid w:val="00A8001E"/>
    <w:rsid w:val="00A8022B"/>
    <w:rsid w:val="00A80334"/>
    <w:rsid w:val="00A8065C"/>
    <w:rsid w:val="00A808EF"/>
    <w:rsid w:val="00A80928"/>
    <w:rsid w:val="00A80C18"/>
    <w:rsid w:val="00A80E68"/>
    <w:rsid w:val="00A80F9C"/>
    <w:rsid w:val="00A81285"/>
    <w:rsid w:val="00A81AC4"/>
    <w:rsid w:val="00A81CB9"/>
    <w:rsid w:val="00A81D59"/>
    <w:rsid w:val="00A81E3F"/>
    <w:rsid w:val="00A820F9"/>
    <w:rsid w:val="00A823B9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D7B"/>
    <w:rsid w:val="00A82D83"/>
    <w:rsid w:val="00A82E73"/>
    <w:rsid w:val="00A82F46"/>
    <w:rsid w:val="00A83107"/>
    <w:rsid w:val="00A831FF"/>
    <w:rsid w:val="00A832EA"/>
    <w:rsid w:val="00A8378A"/>
    <w:rsid w:val="00A8386B"/>
    <w:rsid w:val="00A83E09"/>
    <w:rsid w:val="00A84252"/>
    <w:rsid w:val="00A842BE"/>
    <w:rsid w:val="00A84512"/>
    <w:rsid w:val="00A84668"/>
    <w:rsid w:val="00A846FA"/>
    <w:rsid w:val="00A84708"/>
    <w:rsid w:val="00A84978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704C"/>
    <w:rsid w:val="00A8706F"/>
    <w:rsid w:val="00A87088"/>
    <w:rsid w:val="00A87108"/>
    <w:rsid w:val="00A8715D"/>
    <w:rsid w:val="00A873CA"/>
    <w:rsid w:val="00A8770F"/>
    <w:rsid w:val="00A878FE"/>
    <w:rsid w:val="00A87A56"/>
    <w:rsid w:val="00A87A6B"/>
    <w:rsid w:val="00A87CAA"/>
    <w:rsid w:val="00A901F0"/>
    <w:rsid w:val="00A9032C"/>
    <w:rsid w:val="00A904FB"/>
    <w:rsid w:val="00A908C6"/>
    <w:rsid w:val="00A90A63"/>
    <w:rsid w:val="00A90C3E"/>
    <w:rsid w:val="00A90C44"/>
    <w:rsid w:val="00A90CB4"/>
    <w:rsid w:val="00A90E73"/>
    <w:rsid w:val="00A9108A"/>
    <w:rsid w:val="00A91220"/>
    <w:rsid w:val="00A918EC"/>
    <w:rsid w:val="00A91AF4"/>
    <w:rsid w:val="00A91D7F"/>
    <w:rsid w:val="00A92003"/>
    <w:rsid w:val="00A92122"/>
    <w:rsid w:val="00A925EE"/>
    <w:rsid w:val="00A92795"/>
    <w:rsid w:val="00A92A17"/>
    <w:rsid w:val="00A92F4A"/>
    <w:rsid w:val="00A9329D"/>
    <w:rsid w:val="00A93561"/>
    <w:rsid w:val="00A935D8"/>
    <w:rsid w:val="00A93AD4"/>
    <w:rsid w:val="00A93B37"/>
    <w:rsid w:val="00A93CDC"/>
    <w:rsid w:val="00A941CE"/>
    <w:rsid w:val="00A94389"/>
    <w:rsid w:val="00A94996"/>
    <w:rsid w:val="00A94B47"/>
    <w:rsid w:val="00A94CC8"/>
    <w:rsid w:val="00A94FD4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62B"/>
    <w:rsid w:val="00A96B7F"/>
    <w:rsid w:val="00A96C9D"/>
    <w:rsid w:val="00A97022"/>
    <w:rsid w:val="00A97040"/>
    <w:rsid w:val="00A9709A"/>
    <w:rsid w:val="00A972B6"/>
    <w:rsid w:val="00A97803"/>
    <w:rsid w:val="00A9790E"/>
    <w:rsid w:val="00A97D0B"/>
    <w:rsid w:val="00A97F91"/>
    <w:rsid w:val="00AA06B0"/>
    <w:rsid w:val="00AA0BF3"/>
    <w:rsid w:val="00AA105F"/>
    <w:rsid w:val="00AA11BB"/>
    <w:rsid w:val="00AA134C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E"/>
    <w:rsid w:val="00AA297D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6B5"/>
    <w:rsid w:val="00AA38E2"/>
    <w:rsid w:val="00AA3A01"/>
    <w:rsid w:val="00AA3AAC"/>
    <w:rsid w:val="00AA3AE8"/>
    <w:rsid w:val="00AA3D35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BDD"/>
    <w:rsid w:val="00AA542E"/>
    <w:rsid w:val="00AA5494"/>
    <w:rsid w:val="00AA54A3"/>
    <w:rsid w:val="00AA5619"/>
    <w:rsid w:val="00AA56AF"/>
    <w:rsid w:val="00AA57E5"/>
    <w:rsid w:val="00AA5817"/>
    <w:rsid w:val="00AA5ACC"/>
    <w:rsid w:val="00AA61FA"/>
    <w:rsid w:val="00AA641D"/>
    <w:rsid w:val="00AA6618"/>
    <w:rsid w:val="00AA675A"/>
    <w:rsid w:val="00AA6A18"/>
    <w:rsid w:val="00AA6BBD"/>
    <w:rsid w:val="00AA6C6C"/>
    <w:rsid w:val="00AA6D50"/>
    <w:rsid w:val="00AA7041"/>
    <w:rsid w:val="00AA7315"/>
    <w:rsid w:val="00AA7333"/>
    <w:rsid w:val="00AA73BB"/>
    <w:rsid w:val="00AA7503"/>
    <w:rsid w:val="00AA790E"/>
    <w:rsid w:val="00AA7A75"/>
    <w:rsid w:val="00AA7BC9"/>
    <w:rsid w:val="00AA7E71"/>
    <w:rsid w:val="00AB0080"/>
    <w:rsid w:val="00AB00BC"/>
    <w:rsid w:val="00AB01AB"/>
    <w:rsid w:val="00AB04E4"/>
    <w:rsid w:val="00AB0764"/>
    <w:rsid w:val="00AB09F1"/>
    <w:rsid w:val="00AB0A0F"/>
    <w:rsid w:val="00AB0A36"/>
    <w:rsid w:val="00AB0C83"/>
    <w:rsid w:val="00AB14CA"/>
    <w:rsid w:val="00AB1664"/>
    <w:rsid w:val="00AB1850"/>
    <w:rsid w:val="00AB1899"/>
    <w:rsid w:val="00AB1B7C"/>
    <w:rsid w:val="00AB2077"/>
    <w:rsid w:val="00AB20E7"/>
    <w:rsid w:val="00AB27F5"/>
    <w:rsid w:val="00AB289F"/>
    <w:rsid w:val="00AB30F6"/>
    <w:rsid w:val="00AB33DA"/>
    <w:rsid w:val="00AB340E"/>
    <w:rsid w:val="00AB344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C"/>
    <w:rsid w:val="00AB4AEC"/>
    <w:rsid w:val="00AB4C0A"/>
    <w:rsid w:val="00AB4DA8"/>
    <w:rsid w:val="00AB4E8C"/>
    <w:rsid w:val="00AB5034"/>
    <w:rsid w:val="00AB5096"/>
    <w:rsid w:val="00AB53B5"/>
    <w:rsid w:val="00AB5695"/>
    <w:rsid w:val="00AB588B"/>
    <w:rsid w:val="00AB5CA9"/>
    <w:rsid w:val="00AB624C"/>
    <w:rsid w:val="00AB68A5"/>
    <w:rsid w:val="00AB6CF8"/>
    <w:rsid w:val="00AB6E07"/>
    <w:rsid w:val="00AB6E7D"/>
    <w:rsid w:val="00AB715F"/>
    <w:rsid w:val="00AB7633"/>
    <w:rsid w:val="00AB76B1"/>
    <w:rsid w:val="00AB7B33"/>
    <w:rsid w:val="00AB7B53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C75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11C"/>
    <w:rsid w:val="00AC22DB"/>
    <w:rsid w:val="00AC237E"/>
    <w:rsid w:val="00AC262B"/>
    <w:rsid w:val="00AC2C32"/>
    <w:rsid w:val="00AC2D59"/>
    <w:rsid w:val="00AC2F56"/>
    <w:rsid w:val="00AC2FD3"/>
    <w:rsid w:val="00AC306E"/>
    <w:rsid w:val="00AC3544"/>
    <w:rsid w:val="00AC3547"/>
    <w:rsid w:val="00AC3693"/>
    <w:rsid w:val="00AC37CC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71F"/>
    <w:rsid w:val="00AC4903"/>
    <w:rsid w:val="00AC4A10"/>
    <w:rsid w:val="00AC4B64"/>
    <w:rsid w:val="00AC4DB9"/>
    <w:rsid w:val="00AC545D"/>
    <w:rsid w:val="00AC55DD"/>
    <w:rsid w:val="00AC568B"/>
    <w:rsid w:val="00AC5A11"/>
    <w:rsid w:val="00AC5DB4"/>
    <w:rsid w:val="00AC62E7"/>
    <w:rsid w:val="00AC63AC"/>
    <w:rsid w:val="00AC64F6"/>
    <w:rsid w:val="00AC6679"/>
    <w:rsid w:val="00AC674E"/>
    <w:rsid w:val="00AC6856"/>
    <w:rsid w:val="00AC6A15"/>
    <w:rsid w:val="00AC6A70"/>
    <w:rsid w:val="00AC6B75"/>
    <w:rsid w:val="00AC6E2D"/>
    <w:rsid w:val="00AC7145"/>
    <w:rsid w:val="00AC716C"/>
    <w:rsid w:val="00AC7341"/>
    <w:rsid w:val="00AC7370"/>
    <w:rsid w:val="00AC7C5F"/>
    <w:rsid w:val="00AC7FF2"/>
    <w:rsid w:val="00AD002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1032"/>
    <w:rsid w:val="00AD1063"/>
    <w:rsid w:val="00AD1185"/>
    <w:rsid w:val="00AD120B"/>
    <w:rsid w:val="00AD166D"/>
    <w:rsid w:val="00AD2090"/>
    <w:rsid w:val="00AD20C2"/>
    <w:rsid w:val="00AD224F"/>
    <w:rsid w:val="00AD2293"/>
    <w:rsid w:val="00AD241E"/>
    <w:rsid w:val="00AD2889"/>
    <w:rsid w:val="00AD2A48"/>
    <w:rsid w:val="00AD2D4B"/>
    <w:rsid w:val="00AD2F6C"/>
    <w:rsid w:val="00AD35CD"/>
    <w:rsid w:val="00AD385D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E13"/>
    <w:rsid w:val="00AD512D"/>
    <w:rsid w:val="00AD51D8"/>
    <w:rsid w:val="00AD554D"/>
    <w:rsid w:val="00AD5B68"/>
    <w:rsid w:val="00AD5D2B"/>
    <w:rsid w:val="00AD5DD7"/>
    <w:rsid w:val="00AD5E7B"/>
    <w:rsid w:val="00AD5F13"/>
    <w:rsid w:val="00AD5F47"/>
    <w:rsid w:val="00AD5F7A"/>
    <w:rsid w:val="00AD66B2"/>
    <w:rsid w:val="00AD6AC5"/>
    <w:rsid w:val="00AD7358"/>
    <w:rsid w:val="00AD7375"/>
    <w:rsid w:val="00AD7387"/>
    <w:rsid w:val="00AD7485"/>
    <w:rsid w:val="00AD76A3"/>
    <w:rsid w:val="00AD7701"/>
    <w:rsid w:val="00AD79EA"/>
    <w:rsid w:val="00AD7ACE"/>
    <w:rsid w:val="00AD7DAF"/>
    <w:rsid w:val="00AD7FD3"/>
    <w:rsid w:val="00AE005A"/>
    <w:rsid w:val="00AE0212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7A"/>
    <w:rsid w:val="00AE23FD"/>
    <w:rsid w:val="00AE244C"/>
    <w:rsid w:val="00AE2501"/>
    <w:rsid w:val="00AE2816"/>
    <w:rsid w:val="00AE285B"/>
    <w:rsid w:val="00AE29F4"/>
    <w:rsid w:val="00AE2EF7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D46"/>
    <w:rsid w:val="00AE3E2C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B41"/>
    <w:rsid w:val="00AE5B82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8B"/>
    <w:rsid w:val="00AE777A"/>
    <w:rsid w:val="00AE7800"/>
    <w:rsid w:val="00AE7A07"/>
    <w:rsid w:val="00AE7A36"/>
    <w:rsid w:val="00AE7BE4"/>
    <w:rsid w:val="00AF00AC"/>
    <w:rsid w:val="00AF00D4"/>
    <w:rsid w:val="00AF0114"/>
    <w:rsid w:val="00AF0130"/>
    <w:rsid w:val="00AF02B1"/>
    <w:rsid w:val="00AF036F"/>
    <w:rsid w:val="00AF040A"/>
    <w:rsid w:val="00AF0550"/>
    <w:rsid w:val="00AF0C2F"/>
    <w:rsid w:val="00AF0C32"/>
    <w:rsid w:val="00AF0F62"/>
    <w:rsid w:val="00AF1614"/>
    <w:rsid w:val="00AF1681"/>
    <w:rsid w:val="00AF1859"/>
    <w:rsid w:val="00AF1905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BED"/>
    <w:rsid w:val="00AF3D7C"/>
    <w:rsid w:val="00AF3E3F"/>
    <w:rsid w:val="00AF3FD0"/>
    <w:rsid w:val="00AF4680"/>
    <w:rsid w:val="00AF4951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72F"/>
    <w:rsid w:val="00AF5A76"/>
    <w:rsid w:val="00AF5AB3"/>
    <w:rsid w:val="00AF5B81"/>
    <w:rsid w:val="00AF5CA9"/>
    <w:rsid w:val="00AF5EBD"/>
    <w:rsid w:val="00AF5ED1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254"/>
    <w:rsid w:val="00AF732F"/>
    <w:rsid w:val="00AF751A"/>
    <w:rsid w:val="00AF773A"/>
    <w:rsid w:val="00AF79F6"/>
    <w:rsid w:val="00AF7AF7"/>
    <w:rsid w:val="00AF7EAA"/>
    <w:rsid w:val="00B0005E"/>
    <w:rsid w:val="00B00180"/>
    <w:rsid w:val="00B001A2"/>
    <w:rsid w:val="00B004C7"/>
    <w:rsid w:val="00B004D6"/>
    <w:rsid w:val="00B00888"/>
    <w:rsid w:val="00B00C86"/>
    <w:rsid w:val="00B00D47"/>
    <w:rsid w:val="00B00DA5"/>
    <w:rsid w:val="00B01164"/>
    <w:rsid w:val="00B012A8"/>
    <w:rsid w:val="00B0160B"/>
    <w:rsid w:val="00B01A02"/>
    <w:rsid w:val="00B01B76"/>
    <w:rsid w:val="00B0205D"/>
    <w:rsid w:val="00B020DC"/>
    <w:rsid w:val="00B023EC"/>
    <w:rsid w:val="00B0255F"/>
    <w:rsid w:val="00B025A4"/>
    <w:rsid w:val="00B02964"/>
    <w:rsid w:val="00B02BFF"/>
    <w:rsid w:val="00B02DEF"/>
    <w:rsid w:val="00B031ED"/>
    <w:rsid w:val="00B034E4"/>
    <w:rsid w:val="00B03551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8F5"/>
    <w:rsid w:val="00B04E00"/>
    <w:rsid w:val="00B04F24"/>
    <w:rsid w:val="00B051D3"/>
    <w:rsid w:val="00B0535A"/>
    <w:rsid w:val="00B055EF"/>
    <w:rsid w:val="00B05A4B"/>
    <w:rsid w:val="00B05DBE"/>
    <w:rsid w:val="00B06354"/>
    <w:rsid w:val="00B06495"/>
    <w:rsid w:val="00B06612"/>
    <w:rsid w:val="00B06D92"/>
    <w:rsid w:val="00B072BC"/>
    <w:rsid w:val="00B07818"/>
    <w:rsid w:val="00B0784F"/>
    <w:rsid w:val="00B07870"/>
    <w:rsid w:val="00B07908"/>
    <w:rsid w:val="00B07A4E"/>
    <w:rsid w:val="00B07AE6"/>
    <w:rsid w:val="00B07EDB"/>
    <w:rsid w:val="00B10603"/>
    <w:rsid w:val="00B107A2"/>
    <w:rsid w:val="00B107B0"/>
    <w:rsid w:val="00B10926"/>
    <w:rsid w:val="00B10D56"/>
    <w:rsid w:val="00B10E9D"/>
    <w:rsid w:val="00B10FA2"/>
    <w:rsid w:val="00B114FF"/>
    <w:rsid w:val="00B1154D"/>
    <w:rsid w:val="00B11A2B"/>
    <w:rsid w:val="00B11D0C"/>
    <w:rsid w:val="00B12640"/>
    <w:rsid w:val="00B12B56"/>
    <w:rsid w:val="00B131E8"/>
    <w:rsid w:val="00B138B0"/>
    <w:rsid w:val="00B13A09"/>
    <w:rsid w:val="00B13B9F"/>
    <w:rsid w:val="00B13D25"/>
    <w:rsid w:val="00B13EAE"/>
    <w:rsid w:val="00B14073"/>
    <w:rsid w:val="00B141F4"/>
    <w:rsid w:val="00B1442F"/>
    <w:rsid w:val="00B144B2"/>
    <w:rsid w:val="00B146C2"/>
    <w:rsid w:val="00B149C3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A1"/>
    <w:rsid w:val="00B15BC4"/>
    <w:rsid w:val="00B15BF5"/>
    <w:rsid w:val="00B15D02"/>
    <w:rsid w:val="00B1615E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45F"/>
    <w:rsid w:val="00B175DD"/>
    <w:rsid w:val="00B17746"/>
    <w:rsid w:val="00B17978"/>
    <w:rsid w:val="00B17B19"/>
    <w:rsid w:val="00B17B21"/>
    <w:rsid w:val="00B17D33"/>
    <w:rsid w:val="00B17F4C"/>
    <w:rsid w:val="00B2095F"/>
    <w:rsid w:val="00B20AFF"/>
    <w:rsid w:val="00B20C12"/>
    <w:rsid w:val="00B20F05"/>
    <w:rsid w:val="00B2113A"/>
    <w:rsid w:val="00B211DD"/>
    <w:rsid w:val="00B211DE"/>
    <w:rsid w:val="00B21504"/>
    <w:rsid w:val="00B21665"/>
    <w:rsid w:val="00B217F3"/>
    <w:rsid w:val="00B21979"/>
    <w:rsid w:val="00B21B68"/>
    <w:rsid w:val="00B21C3C"/>
    <w:rsid w:val="00B21FE6"/>
    <w:rsid w:val="00B2249D"/>
    <w:rsid w:val="00B22568"/>
    <w:rsid w:val="00B22A21"/>
    <w:rsid w:val="00B22B32"/>
    <w:rsid w:val="00B22BD2"/>
    <w:rsid w:val="00B22C7C"/>
    <w:rsid w:val="00B22D2F"/>
    <w:rsid w:val="00B22F8B"/>
    <w:rsid w:val="00B22FE4"/>
    <w:rsid w:val="00B2322B"/>
    <w:rsid w:val="00B23511"/>
    <w:rsid w:val="00B23938"/>
    <w:rsid w:val="00B239C8"/>
    <w:rsid w:val="00B23A62"/>
    <w:rsid w:val="00B23C51"/>
    <w:rsid w:val="00B23D60"/>
    <w:rsid w:val="00B2401A"/>
    <w:rsid w:val="00B243D0"/>
    <w:rsid w:val="00B24798"/>
    <w:rsid w:val="00B24AEE"/>
    <w:rsid w:val="00B25094"/>
    <w:rsid w:val="00B251B2"/>
    <w:rsid w:val="00B252CE"/>
    <w:rsid w:val="00B25307"/>
    <w:rsid w:val="00B2539D"/>
    <w:rsid w:val="00B259F6"/>
    <w:rsid w:val="00B25B8B"/>
    <w:rsid w:val="00B25DAA"/>
    <w:rsid w:val="00B25FC2"/>
    <w:rsid w:val="00B2606D"/>
    <w:rsid w:val="00B26225"/>
    <w:rsid w:val="00B2641A"/>
    <w:rsid w:val="00B2658E"/>
    <w:rsid w:val="00B268B4"/>
    <w:rsid w:val="00B26906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EA"/>
    <w:rsid w:val="00B30DF2"/>
    <w:rsid w:val="00B30F14"/>
    <w:rsid w:val="00B311A0"/>
    <w:rsid w:val="00B31271"/>
    <w:rsid w:val="00B31544"/>
    <w:rsid w:val="00B315AF"/>
    <w:rsid w:val="00B315B1"/>
    <w:rsid w:val="00B317D5"/>
    <w:rsid w:val="00B31B00"/>
    <w:rsid w:val="00B31D42"/>
    <w:rsid w:val="00B31E32"/>
    <w:rsid w:val="00B32442"/>
    <w:rsid w:val="00B32514"/>
    <w:rsid w:val="00B3299C"/>
    <w:rsid w:val="00B32E56"/>
    <w:rsid w:val="00B32FC3"/>
    <w:rsid w:val="00B3317C"/>
    <w:rsid w:val="00B3369B"/>
    <w:rsid w:val="00B336A6"/>
    <w:rsid w:val="00B33725"/>
    <w:rsid w:val="00B338C8"/>
    <w:rsid w:val="00B33932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C66"/>
    <w:rsid w:val="00B34D8F"/>
    <w:rsid w:val="00B34D94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89"/>
    <w:rsid w:val="00B366D4"/>
    <w:rsid w:val="00B36BC0"/>
    <w:rsid w:val="00B36BF5"/>
    <w:rsid w:val="00B36F34"/>
    <w:rsid w:val="00B36FB8"/>
    <w:rsid w:val="00B3764A"/>
    <w:rsid w:val="00B3792E"/>
    <w:rsid w:val="00B40031"/>
    <w:rsid w:val="00B4024A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CE3"/>
    <w:rsid w:val="00B41DE5"/>
    <w:rsid w:val="00B42090"/>
    <w:rsid w:val="00B42100"/>
    <w:rsid w:val="00B42233"/>
    <w:rsid w:val="00B4224E"/>
    <w:rsid w:val="00B4225F"/>
    <w:rsid w:val="00B42274"/>
    <w:rsid w:val="00B42469"/>
    <w:rsid w:val="00B425FA"/>
    <w:rsid w:val="00B42686"/>
    <w:rsid w:val="00B42871"/>
    <w:rsid w:val="00B4291A"/>
    <w:rsid w:val="00B42948"/>
    <w:rsid w:val="00B42A09"/>
    <w:rsid w:val="00B42B26"/>
    <w:rsid w:val="00B42CC2"/>
    <w:rsid w:val="00B42E54"/>
    <w:rsid w:val="00B43086"/>
    <w:rsid w:val="00B43203"/>
    <w:rsid w:val="00B4344E"/>
    <w:rsid w:val="00B4349D"/>
    <w:rsid w:val="00B434E8"/>
    <w:rsid w:val="00B43715"/>
    <w:rsid w:val="00B4381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DB9"/>
    <w:rsid w:val="00B44E4C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7132"/>
    <w:rsid w:val="00B4790F"/>
    <w:rsid w:val="00B47958"/>
    <w:rsid w:val="00B47A41"/>
    <w:rsid w:val="00B47AB7"/>
    <w:rsid w:val="00B47CD0"/>
    <w:rsid w:val="00B501DD"/>
    <w:rsid w:val="00B50562"/>
    <w:rsid w:val="00B50B9A"/>
    <w:rsid w:val="00B50C8A"/>
    <w:rsid w:val="00B50D41"/>
    <w:rsid w:val="00B50F1B"/>
    <w:rsid w:val="00B50F52"/>
    <w:rsid w:val="00B5119B"/>
    <w:rsid w:val="00B51420"/>
    <w:rsid w:val="00B517F7"/>
    <w:rsid w:val="00B5190A"/>
    <w:rsid w:val="00B51957"/>
    <w:rsid w:val="00B51AD0"/>
    <w:rsid w:val="00B51C75"/>
    <w:rsid w:val="00B51EFD"/>
    <w:rsid w:val="00B51FC9"/>
    <w:rsid w:val="00B528B2"/>
    <w:rsid w:val="00B52E68"/>
    <w:rsid w:val="00B52F39"/>
    <w:rsid w:val="00B53265"/>
    <w:rsid w:val="00B53339"/>
    <w:rsid w:val="00B53351"/>
    <w:rsid w:val="00B53455"/>
    <w:rsid w:val="00B5375A"/>
    <w:rsid w:val="00B543B6"/>
    <w:rsid w:val="00B545FB"/>
    <w:rsid w:val="00B54C2D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9D8"/>
    <w:rsid w:val="00B55A1B"/>
    <w:rsid w:val="00B55C90"/>
    <w:rsid w:val="00B55FDB"/>
    <w:rsid w:val="00B56070"/>
    <w:rsid w:val="00B560EF"/>
    <w:rsid w:val="00B565C8"/>
    <w:rsid w:val="00B56754"/>
    <w:rsid w:val="00B567A5"/>
    <w:rsid w:val="00B56E9F"/>
    <w:rsid w:val="00B572C0"/>
    <w:rsid w:val="00B572E6"/>
    <w:rsid w:val="00B57318"/>
    <w:rsid w:val="00B57898"/>
    <w:rsid w:val="00B57C3D"/>
    <w:rsid w:val="00B6026D"/>
    <w:rsid w:val="00B60432"/>
    <w:rsid w:val="00B60E22"/>
    <w:rsid w:val="00B6107C"/>
    <w:rsid w:val="00B610C8"/>
    <w:rsid w:val="00B61929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C7B"/>
    <w:rsid w:val="00B62CEC"/>
    <w:rsid w:val="00B62D7C"/>
    <w:rsid w:val="00B62E20"/>
    <w:rsid w:val="00B62E3F"/>
    <w:rsid w:val="00B62E51"/>
    <w:rsid w:val="00B631DE"/>
    <w:rsid w:val="00B63496"/>
    <w:rsid w:val="00B63572"/>
    <w:rsid w:val="00B636A6"/>
    <w:rsid w:val="00B63BFA"/>
    <w:rsid w:val="00B63DEA"/>
    <w:rsid w:val="00B63F5F"/>
    <w:rsid w:val="00B6437D"/>
    <w:rsid w:val="00B643E2"/>
    <w:rsid w:val="00B64781"/>
    <w:rsid w:val="00B64B34"/>
    <w:rsid w:val="00B64B88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184"/>
    <w:rsid w:val="00B6628A"/>
    <w:rsid w:val="00B663FF"/>
    <w:rsid w:val="00B666AF"/>
    <w:rsid w:val="00B666B9"/>
    <w:rsid w:val="00B66817"/>
    <w:rsid w:val="00B66D21"/>
    <w:rsid w:val="00B66DAD"/>
    <w:rsid w:val="00B66DE0"/>
    <w:rsid w:val="00B66E82"/>
    <w:rsid w:val="00B671ED"/>
    <w:rsid w:val="00B674FD"/>
    <w:rsid w:val="00B67792"/>
    <w:rsid w:val="00B6785C"/>
    <w:rsid w:val="00B67C3C"/>
    <w:rsid w:val="00B67D6D"/>
    <w:rsid w:val="00B7011B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C92"/>
    <w:rsid w:val="00B71D8E"/>
    <w:rsid w:val="00B72373"/>
    <w:rsid w:val="00B72392"/>
    <w:rsid w:val="00B72455"/>
    <w:rsid w:val="00B72549"/>
    <w:rsid w:val="00B72720"/>
    <w:rsid w:val="00B72776"/>
    <w:rsid w:val="00B728A2"/>
    <w:rsid w:val="00B72AE7"/>
    <w:rsid w:val="00B72CCD"/>
    <w:rsid w:val="00B72CF8"/>
    <w:rsid w:val="00B72FDD"/>
    <w:rsid w:val="00B73059"/>
    <w:rsid w:val="00B7341F"/>
    <w:rsid w:val="00B73476"/>
    <w:rsid w:val="00B73507"/>
    <w:rsid w:val="00B73608"/>
    <w:rsid w:val="00B7377E"/>
    <w:rsid w:val="00B73A2E"/>
    <w:rsid w:val="00B74178"/>
    <w:rsid w:val="00B741AD"/>
    <w:rsid w:val="00B74380"/>
    <w:rsid w:val="00B745BD"/>
    <w:rsid w:val="00B74722"/>
    <w:rsid w:val="00B74723"/>
    <w:rsid w:val="00B749F2"/>
    <w:rsid w:val="00B74A87"/>
    <w:rsid w:val="00B74B05"/>
    <w:rsid w:val="00B74B79"/>
    <w:rsid w:val="00B74CBE"/>
    <w:rsid w:val="00B74CE1"/>
    <w:rsid w:val="00B7506A"/>
    <w:rsid w:val="00B7509C"/>
    <w:rsid w:val="00B75113"/>
    <w:rsid w:val="00B751E0"/>
    <w:rsid w:val="00B75446"/>
    <w:rsid w:val="00B756C0"/>
    <w:rsid w:val="00B7587B"/>
    <w:rsid w:val="00B7593D"/>
    <w:rsid w:val="00B75FF5"/>
    <w:rsid w:val="00B764CF"/>
    <w:rsid w:val="00B76671"/>
    <w:rsid w:val="00B7681F"/>
    <w:rsid w:val="00B76887"/>
    <w:rsid w:val="00B76908"/>
    <w:rsid w:val="00B76D2B"/>
    <w:rsid w:val="00B76E9C"/>
    <w:rsid w:val="00B77084"/>
    <w:rsid w:val="00B771C9"/>
    <w:rsid w:val="00B774C7"/>
    <w:rsid w:val="00B774ED"/>
    <w:rsid w:val="00B7785C"/>
    <w:rsid w:val="00B7792D"/>
    <w:rsid w:val="00B77973"/>
    <w:rsid w:val="00B77D77"/>
    <w:rsid w:val="00B77DC4"/>
    <w:rsid w:val="00B80185"/>
    <w:rsid w:val="00B806B3"/>
    <w:rsid w:val="00B807F0"/>
    <w:rsid w:val="00B80C66"/>
    <w:rsid w:val="00B81202"/>
    <w:rsid w:val="00B81425"/>
    <w:rsid w:val="00B8146A"/>
    <w:rsid w:val="00B816C9"/>
    <w:rsid w:val="00B81702"/>
    <w:rsid w:val="00B81746"/>
    <w:rsid w:val="00B817E2"/>
    <w:rsid w:val="00B81FFC"/>
    <w:rsid w:val="00B8248E"/>
    <w:rsid w:val="00B82557"/>
    <w:rsid w:val="00B82790"/>
    <w:rsid w:val="00B836BE"/>
    <w:rsid w:val="00B83BB3"/>
    <w:rsid w:val="00B83DCF"/>
    <w:rsid w:val="00B8408C"/>
    <w:rsid w:val="00B842AB"/>
    <w:rsid w:val="00B8436C"/>
    <w:rsid w:val="00B845AA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601D"/>
    <w:rsid w:val="00B86077"/>
    <w:rsid w:val="00B86507"/>
    <w:rsid w:val="00B8673A"/>
    <w:rsid w:val="00B86960"/>
    <w:rsid w:val="00B869C0"/>
    <w:rsid w:val="00B86ABA"/>
    <w:rsid w:val="00B86AD4"/>
    <w:rsid w:val="00B86AE4"/>
    <w:rsid w:val="00B86C71"/>
    <w:rsid w:val="00B86CD3"/>
    <w:rsid w:val="00B86E92"/>
    <w:rsid w:val="00B870CD"/>
    <w:rsid w:val="00B87125"/>
    <w:rsid w:val="00B8745B"/>
    <w:rsid w:val="00B9039B"/>
    <w:rsid w:val="00B90460"/>
    <w:rsid w:val="00B90845"/>
    <w:rsid w:val="00B90A10"/>
    <w:rsid w:val="00B90B34"/>
    <w:rsid w:val="00B90BEA"/>
    <w:rsid w:val="00B90D30"/>
    <w:rsid w:val="00B90D4C"/>
    <w:rsid w:val="00B90D77"/>
    <w:rsid w:val="00B91084"/>
    <w:rsid w:val="00B91429"/>
    <w:rsid w:val="00B91490"/>
    <w:rsid w:val="00B9160D"/>
    <w:rsid w:val="00B91B9A"/>
    <w:rsid w:val="00B91CC7"/>
    <w:rsid w:val="00B91D4B"/>
    <w:rsid w:val="00B91FBC"/>
    <w:rsid w:val="00B92006"/>
    <w:rsid w:val="00B927A1"/>
    <w:rsid w:val="00B93184"/>
    <w:rsid w:val="00B93582"/>
    <w:rsid w:val="00B935F3"/>
    <w:rsid w:val="00B93809"/>
    <w:rsid w:val="00B93A41"/>
    <w:rsid w:val="00B93D00"/>
    <w:rsid w:val="00B93D7E"/>
    <w:rsid w:val="00B93ECF"/>
    <w:rsid w:val="00B93F09"/>
    <w:rsid w:val="00B9416A"/>
    <w:rsid w:val="00B944FD"/>
    <w:rsid w:val="00B947A4"/>
    <w:rsid w:val="00B948DF"/>
    <w:rsid w:val="00B94AE6"/>
    <w:rsid w:val="00B94C1A"/>
    <w:rsid w:val="00B94D47"/>
    <w:rsid w:val="00B94DBA"/>
    <w:rsid w:val="00B94E08"/>
    <w:rsid w:val="00B951A8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E8"/>
    <w:rsid w:val="00B96445"/>
    <w:rsid w:val="00B9647B"/>
    <w:rsid w:val="00B9658D"/>
    <w:rsid w:val="00B96AF7"/>
    <w:rsid w:val="00B96CD4"/>
    <w:rsid w:val="00B96D07"/>
    <w:rsid w:val="00B96E26"/>
    <w:rsid w:val="00B96E40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12A2"/>
    <w:rsid w:val="00BA142F"/>
    <w:rsid w:val="00BA147C"/>
    <w:rsid w:val="00BA18F3"/>
    <w:rsid w:val="00BA1F89"/>
    <w:rsid w:val="00BA20CE"/>
    <w:rsid w:val="00BA2376"/>
    <w:rsid w:val="00BA23E2"/>
    <w:rsid w:val="00BA24BF"/>
    <w:rsid w:val="00BA2594"/>
    <w:rsid w:val="00BA289A"/>
    <w:rsid w:val="00BA2B78"/>
    <w:rsid w:val="00BA30B7"/>
    <w:rsid w:val="00BA335B"/>
    <w:rsid w:val="00BA347A"/>
    <w:rsid w:val="00BA370C"/>
    <w:rsid w:val="00BA37EC"/>
    <w:rsid w:val="00BA3ADD"/>
    <w:rsid w:val="00BA3AEC"/>
    <w:rsid w:val="00BA3D71"/>
    <w:rsid w:val="00BA3DE1"/>
    <w:rsid w:val="00BA3E55"/>
    <w:rsid w:val="00BA4248"/>
    <w:rsid w:val="00BA44BB"/>
    <w:rsid w:val="00BA4664"/>
    <w:rsid w:val="00BA48A3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B8"/>
    <w:rsid w:val="00BA58CC"/>
    <w:rsid w:val="00BA59D0"/>
    <w:rsid w:val="00BA5ABF"/>
    <w:rsid w:val="00BA5B3D"/>
    <w:rsid w:val="00BA5BF6"/>
    <w:rsid w:val="00BA5DD4"/>
    <w:rsid w:val="00BA614B"/>
    <w:rsid w:val="00BA6317"/>
    <w:rsid w:val="00BA693C"/>
    <w:rsid w:val="00BA6C50"/>
    <w:rsid w:val="00BA6C5D"/>
    <w:rsid w:val="00BA7024"/>
    <w:rsid w:val="00BA7326"/>
    <w:rsid w:val="00BA75A1"/>
    <w:rsid w:val="00BA7623"/>
    <w:rsid w:val="00BA76D1"/>
    <w:rsid w:val="00BA7A4B"/>
    <w:rsid w:val="00BA7B57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BB"/>
    <w:rsid w:val="00BB0F01"/>
    <w:rsid w:val="00BB0F70"/>
    <w:rsid w:val="00BB1317"/>
    <w:rsid w:val="00BB1400"/>
    <w:rsid w:val="00BB1792"/>
    <w:rsid w:val="00BB18C8"/>
    <w:rsid w:val="00BB1901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477"/>
    <w:rsid w:val="00BB393D"/>
    <w:rsid w:val="00BB3AE6"/>
    <w:rsid w:val="00BB3D5B"/>
    <w:rsid w:val="00BB3DAC"/>
    <w:rsid w:val="00BB3EA2"/>
    <w:rsid w:val="00BB3FF5"/>
    <w:rsid w:val="00BB42B6"/>
    <w:rsid w:val="00BB444D"/>
    <w:rsid w:val="00BB47D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A8D"/>
    <w:rsid w:val="00BB5B03"/>
    <w:rsid w:val="00BB5D00"/>
    <w:rsid w:val="00BB6276"/>
    <w:rsid w:val="00BB6869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E7"/>
    <w:rsid w:val="00BB7E2D"/>
    <w:rsid w:val="00BB7E49"/>
    <w:rsid w:val="00BB7EC4"/>
    <w:rsid w:val="00BC00BB"/>
    <w:rsid w:val="00BC04CA"/>
    <w:rsid w:val="00BC05AE"/>
    <w:rsid w:val="00BC09DB"/>
    <w:rsid w:val="00BC0ACB"/>
    <w:rsid w:val="00BC0BE3"/>
    <w:rsid w:val="00BC0F45"/>
    <w:rsid w:val="00BC0F91"/>
    <w:rsid w:val="00BC1252"/>
    <w:rsid w:val="00BC1274"/>
    <w:rsid w:val="00BC135C"/>
    <w:rsid w:val="00BC1410"/>
    <w:rsid w:val="00BC14AC"/>
    <w:rsid w:val="00BC153A"/>
    <w:rsid w:val="00BC1AB0"/>
    <w:rsid w:val="00BC1B4B"/>
    <w:rsid w:val="00BC2002"/>
    <w:rsid w:val="00BC20F5"/>
    <w:rsid w:val="00BC21C7"/>
    <w:rsid w:val="00BC233A"/>
    <w:rsid w:val="00BC2712"/>
    <w:rsid w:val="00BC2D26"/>
    <w:rsid w:val="00BC2D88"/>
    <w:rsid w:val="00BC2DCC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46E"/>
    <w:rsid w:val="00BC49A1"/>
    <w:rsid w:val="00BC49B0"/>
    <w:rsid w:val="00BC4A23"/>
    <w:rsid w:val="00BC4FC4"/>
    <w:rsid w:val="00BC5178"/>
    <w:rsid w:val="00BC51E3"/>
    <w:rsid w:val="00BC540A"/>
    <w:rsid w:val="00BC5E60"/>
    <w:rsid w:val="00BC60DC"/>
    <w:rsid w:val="00BC61B5"/>
    <w:rsid w:val="00BC6280"/>
    <w:rsid w:val="00BC6282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6D7"/>
    <w:rsid w:val="00BC77F9"/>
    <w:rsid w:val="00BC7980"/>
    <w:rsid w:val="00BC7A0B"/>
    <w:rsid w:val="00BC7AD0"/>
    <w:rsid w:val="00BC7DE0"/>
    <w:rsid w:val="00BC7EE3"/>
    <w:rsid w:val="00BD0183"/>
    <w:rsid w:val="00BD04CA"/>
    <w:rsid w:val="00BD05A8"/>
    <w:rsid w:val="00BD0839"/>
    <w:rsid w:val="00BD0CDF"/>
    <w:rsid w:val="00BD10B9"/>
    <w:rsid w:val="00BD114A"/>
    <w:rsid w:val="00BD1158"/>
    <w:rsid w:val="00BD11FD"/>
    <w:rsid w:val="00BD13EA"/>
    <w:rsid w:val="00BD1717"/>
    <w:rsid w:val="00BD1CC7"/>
    <w:rsid w:val="00BD1F44"/>
    <w:rsid w:val="00BD2907"/>
    <w:rsid w:val="00BD2FA6"/>
    <w:rsid w:val="00BD3430"/>
    <w:rsid w:val="00BD3523"/>
    <w:rsid w:val="00BD373F"/>
    <w:rsid w:val="00BD37CC"/>
    <w:rsid w:val="00BD4422"/>
    <w:rsid w:val="00BD4494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5B53"/>
    <w:rsid w:val="00BD5D59"/>
    <w:rsid w:val="00BD62B5"/>
    <w:rsid w:val="00BD63F9"/>
    <w:rsid w:val="00BD6B72"/>
    <w:rsid w:val="00BD6D9D"/>
    <w:rsid w:val="00BD70DB"/>
    <w:rsid w:val="00BD725E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E"/>
    <w:rsid w:val="00BE07BC"/>
    <w:rsid w:val="00BE09C5"/>
    <w:rsid w:val="00BE0A03"/>
    <w:rsid w:val="00BE0B83"/>
    <w:rsid w:val="00BE0C62"/>
    <w:rsid w:val="00BE0CEC"/>
    <w:rsid w:val="00BE0EDB"/>
    <w:rsid w:val="00BE12FE"/>
    <w:rsid w:val="00BE12FF"/>
    <w:rsid w:val="00BE1338"/>
    <w:rsid w:val="00BE14A1"/>
    <w:rsid w:val="00BE1803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697"/>
    <w:rsid w:val="00BE6868"/>
    <w:rsid w:val="00BE68E2"/>
    <w:rsid w:val="00BE68F4"/>
    <w:rsid w:val="00BE6EC3"/>
    <w:rsid w:val="00BE72AB"/>
    <w:rsid w:val="00BE7518"/>
    <w:rsid w:val="00BE7838"/>
    <w:rsid w:val="00BE7D49"/>
    <w:rsid w:val="00BE7F4C"/>
    <w:rsid w:val="00BE7FA7"/>
    <w:rsid w:val="00BF00F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5E5"/>
    <w:rsid w:val="00BF2628"/>
    <w:rsid w:val="00BF2707"/>
    <w:rsid w:val="00BF2783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BDC"/>
    <w:rsid w:val="00BF3BE6"/>
    <w:rsid w:val="00BF3CEB"/>
    <w:rsid w:val="00BF4213"/>
    <w:rsid w:val="00BF4776"/>
    <w:rsid w:val="00BF4799"/>
    <w:rsid w:val="00BF48AB"/>
    <w:rsid w:val="00BF4921"/>
    <w:rsid w:val="00BF4DF0"/>
    <w:rsid w:val="00BF5140"/>
    <w:rsid w:val="00BF5463"/>
    <w:rsid w:val="00BF59D9"/>
    <w:rsid w:val="00BF5AC8"/>
    <w:rsid w:val="00BF613D"/>
    <w:rsid w:val="00BF6191"/>
    <w:rsid w:val="00BF6496"/>
    <w:rsid w:val="00BF6614"/>
    <w:rsid w:val="00BF67DD"/>
    <w:rsid w:val="00BF6808"/>
    <w:rsid w:val="00BF6B1C"/>
    <w:rsid w:val="00BF6C12"/>
    <w:rsid w:val="00BF6D7E"/>
    <w:rsid w:val="00BF6F81"/>
    <w:rsid w:val="00BF7130"/>
    <w:rsid w:val="00BF732B"/>
    <w:rsid w:val="00BF7793"/>
    <w:rsid w:val="00BF7810"/>
    <w:rsid w:val="00BF7BF9"/>
    <w:rsid w:val="00BF7C69"/>
    <w:rsid w:val="00BF7EC0"/>
    <w:rsid w:val="00BF7F2E"/>
    <w:rsid w:val="00BF7F46"/>
    <w:rsid w:val="00BF7F95"/>
    <w:rsid w:val="00BF7FAA"/>
    <w:rsid w:val="00C00078"/>
    <w:rsid w:val="00C000CE"/>
    <w:rsid w:val="00C0014C"/>
    <w:rsid w:val="00C0048E"/>
    <w:rsid w:val="00C0053D"/>
    <w:rsid w:val="00C0059C"/>
    <w:rsid w:val="00C00783"/>
    <w:rsid w:val="00C00898"/>
    <w:rsid w:val="00C00C4B"/>
    <w:rsid w:val="00C00E17"/>
    <w:rsid w:val="00C011A7"/>
    <w:rsid w:val="00C013E0"/>
    <w:rsid w:val="00C0145E"/>
    <w:rsid w:val="00C0152B"/>
    <w:rsid w:val="00C016A1"/>
    <w:rsid w:val="00C01755"/>
    <w:rsid w:val="00C019FF"/>
    <w:rsid w:val="00C01B05"/>
    <w:rsid w:val="00C01C53"/>
    <w:rsid w:val="00C01E16"/>
    <w:rsid w:val="00C01E71"/>
    <w:rsid w:val="00C01F9D"/>
    <w:rsid w:val="00C01FCD"/>
    <w:rsid w:val="00C02514"/>
    <w:rsid w:val="00C02BE4"/>
    <w:rsid w:val="00C02DB6"/>
    <w:rsid w:val="00C031E0"/>
    <w:rsid w:val="00C03370"/>
    <w:rsid w:val="00C036E7"/>
    <w:rsid w:val="00C03AF0"/>
    <w:rsid w:val="00C03C6F"/>
    <w:rsid w:val="00C03C8F"/>
    <w:rsid w:val="00C03DB1"/>
    <w:rsid w:val="00C044AE"/>
    <w:rsid w:val="00C049AE"/>
    <w:rsid w:val="00C04BEA"/>
    <w:rsid w:val="00C04CDD"/>
    <w:rsid w:val="00C04D3A"/>
    <w:rsid w:val="00C05556"/>
    <w:rsid w:val="00C0557F"/>
    <w:rsid w:val="00C05851"/>
    <w:rsid w:val="00C05FAF"/>
    <w:rsid w:val="00C06252"/>
    <w:rsid w:val="00C0662E"/>
    <w:rsid w:val="00C06942"/>
    <w:rsid w:val="00C069F9"/>
    <w:rsid w:val="00C06AB3"/>
    <w:rsid w:val="00C06DB2"/>
    <w:rsid w:val="00C07070"/>
    <w:rsid w:val="00C07440"/>
    <w:rsid w:val="00C07567"/>
    <w:rsid w:val="00C0760E"/>
    <w:rsid w:val="00C078FA"/>
    <w:rsid w:val="00C0792F"/>
    <w:rsid w:val="00C07AA1"/>
    <w:rsid w:val="00C07C19"/>
    <w:rsid w:val="00C105D2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78F"/>
    <w:rsid w:val="00C1198A"/>
    <w:rsid w:val="00C119C0"/>
    <w:rsid w:val="00C119CF"/>
    <w:rsid w:val="00C11B0A"/>
    <w:rsid w:val="00C11B0E"/>
    <w:rsid w:val="00C11F01"/>
    <w:rsid w:val="00C1235C"/>
    <w:rsid w:val="00C12597"/>
    <w:rsid w:val="00C12781"/>
    <w:rsid w:val="00C12986"/>
    <w:rsid w:val="00C12BF7"/>
    <w:rsid w:val="00C131D8"/>
    <w:rsid w:val="00C13889"/>
    <w:rsid w:val="00C13D6D"/>
    <w:rsid w:val="00C13E84"/>
    <w:rsid w:val="00C14247"/>
    <w:rsid w:val="00C14383"/>
    <w:rsid w:val="00C145C4"/>
    <w:rsid w:val="00C14609"/>
    <w:rsid w:val="00C15219"/>
    <w:rsid w:val="00C15653"/>
    <w:rsid w:val="00C15654"/>
    <w:rsid w:val="00C15BAD"/>
    <w:rsid w:val="00C15F4D"/>
    <w:rsid w:val="00C1609F"/>
    <w:rsid w:val="00C1610C"/>
    <w:rsid w:val="00C16149"/>
    <w:rsid w:val="00C16AFD"/>
    <w:rsid w:val="00C16B9D"/>
    <w:rsid w:val="00C16C39"/>
    <w:rsid w:val="00C16D75"/>
    <w:rsid w:val="00C16E76"/>
    <w:rsid w:val="00C16ECA"/>
    <w:rsid w:val="00C17029"/>
    <w:rsid w:val="00C1719B"/>
    <w:rsid w:val="00C1764E"/>
    <w:rsid w:val="00C176FC"/>
    <w:rsid w:val="00C177F3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1325"/>
    <w:rsid w:val="00C213C4"/>
    <w:rsid w:val="00C219B1"/>
    <w:rsid w:val="00C21AE6"/>
    <w:rsid w:val="00C21B3D"/>
    <w:rsid w:val="00C21D63"/>
    <w:rsid w:val="00C21EAA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357"/>
    <w:rsid w:val="00C23618"/>
    <w:rsid w:val="00C23711"/>
    <w:rsid w:val="00C23981"/>
    <w:rsid w:val="00C239F7"/>
    <w:rsid w:val="00C23C83"/>
    <w:rsid w:val="00C23E13"/>
    <w:rsid w:val="00C244A2"/>
    <w:rsid w:val="00C24688"/>
    <w:rsid w:val="00C24A69"/>
    <w:rsid w:val="00C24A7B"/>
    <w:rsid w:val="00C24AD4"/>
    <w:rsid w:val="00C24C52"/>
    <w:rsid w:val="00C24FA9"/>
    <w:rsid w:val="00C25234"/>
    <w:rsid w:val="00C25441"/>
    <w:rsid w:val="00C255BE"/>
    <w:rsid w:val="00C255E8"/>
    <w:rsid w:val="00C25C81"/>
    <w:rsid w:val="00C25D88"/>
    <w:rsid w:val="00C25F9B"/>
    <w:rsid w:val="00C26051"/>
    <w:rsid w:val="00C2611D"/>
    <w:rsid w:val="00C2632C"/>
    <w:rsid w:val="00C26404"/>
    <w:rsid w:val="00C26570"/>
    <w:rsid w:val="00C266E1"/>
    <w:rsid w:val="00C267F6"/>
    <w:rsid w:val="00C26A61"/>
    <w:rsid w:val="00C26B59"/>
    <w:rsid w:val="00C26CF1"/>
    <w:rsid w:val="00C270D4"/>
    <w:rsid w:val="00C273C1"/>
    <w:rsid w:val="00C27535"/>
    <w:rsid w:val="00C2791E"/>
    <w:rsid w:val="00C27D1A"/>
    <w:rsid w:val="00C27D59"/>
    <w:rsid w:val="00C27F95"/>
    <w:rsid w:val="00C30064"/>
    <w:rsid w:val="00C30080"/>
    <w:rsid w:val="00C3073C"/>
    <w:rsid w:val="00C3085F"/>
    <w:rsid w:val="00C30C42"/>
    <w:rsid w:val="00C30DC6"/>
    <w:rsid w:val="00C30F59"/>
    <w:rsid w:val="00C30F82"/>
    <w:rsid w:val="00C30FB6"/>
    <w:rsid w:val="00C31228"/>
    <w:rsid w:val="00C313C0"/>
    <w:rsid w:val="00C3149A"/>
    <w:rsid w:val="00C3154D"/>
    <w:rsid w:val="00C31665"/>
    <w:rsid w:val="00C31902"/>
    <w:rsid w:val="00C3196A"/>
    <w:rsid w:val="00C31D47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990"/>
    <w:rsid w:val="00C329F8"/>
    <w:rsid w:val="00C32E6F"/>
    <w:rsid w:val="00C32EE7"/>
    <w:rsid w:val="00C330AA"/>
    <w:rsid w:val="00C330C6"/>
    <w:rsid w:val="00C331FC"/>
    <w:rsid w:val="00C332A8"/>
    <w:rsid w:val="00C33554"/>
    <w:rsid w:val="00C33A9C"/>
    <w:rsid w:val="00C33E75"/>
    <w:rsid w:val="00C34006"/>
    <w:rsid w:val="00C34268"/>
    <w:rsid w:val="00C3433A"/>
    <w:rsid w:val="00C345C7"/>
    <w:rsid w:val="00C34642"/>
    <w:rsid w:val="00C34923"/>
    <w:rsid w:val="00C34938"/>
    <w:rsid w:val="00C34B47"/>
    <w:rsid w:val="00C34C1F"/>
    <w:rsid w:val="00C34E3E"/>
    <w:rsid w:val="00C34E42"/>
    <w:rsid w:val="00C34FD3"/>
    <w:rsid w:val="00C35003"/>
    <w:rsid w:val="00C350C6"/>
    <w:rsid w:val="00C35137"/>
    <w:rsid w:val="00C351F2"/>
    <w:rsid w:val="00C3528B"/>
    <w:rsid w:val="00C359B7"/>
    <w:rsid w:val="00C368A4"/>
    <w:rsid w:val="00C368DA"/>
    <w:rsid w:val="00C36979"/>
    <w:rsid w:val="00C369D3"/>
    <w:rsid w:val="00C36F5E"/>
    <w:rsid w:val="00C376F2"/>
    <w:rsid w:val="00C37885"/>
    <w:rsid w:val="00C3789A"/>
    <w:rsid w:val="00C378F5"/>
    <w:rsid w:val="00C379D3"/>
    <w:rsid w:val="00C37A08"/>
    <w:rsid w:val="00C37BCC"/>
    <w:rsid w:val="00C403EC"/>
    <w:rsid w:val="00C4074F"/>
    <w:rsid w:val="00C40945"/>
    <w:rsid w:val="00C40BB6"/>
    <w:rsid w:val="00C40C60"/>
    <w:rsid w:val="00C4132E"/>
    <w:rsid w:val="00C41755"/>
    <w:rsid w:val="00C41D00"/>
    <w:rsid w:val="00C41EBA"/>
    <w:rsid w:val="00C420FC"/>
    <w:rsid w:val="00C4227A"/>
    <w:rsid w:val="00C42284"/>
    <w:rsid w:val="00C42CDA"/>
    <w:rsid w:val="00C4320A"/>
    <w:rsid w:val="00C4355F"/>
    <w:rsid w:val="00C4358E"/>
    <w:rsid w:val="00C4374D"/>
    <w:rsid w:val="00C43846"/>
    <w:rsid w:val="00C439FE"/>
    <w:rsid w:val="00C43C3E"/>
    <w:rsid w:val="00C43D30"/>
    <w:rsid w:val="00C44091"/>
    <w:rsid w:val="00C440FE"/>
    <w:rsid w:val="00C44312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45"/>
    <w:rsid w:val="00C46390"/>
    <w:rsid w:val="00C4641B"/>
    <w:rsid w:val="00C4648D"/>
    <w:rsid w:val="00C46534"/>
    <w:rsid w:val="00C468F2"/>
    <w:rsid w:val="00C46968"/>
    <w:rsid w:val="00C46CAC"/>
    <w:rsid w:val="00C472D6"/>
    <w:rsid w:val="00C4747B"/>
    <w:rsid w:val="00C47536"/>
    <w:rsid w:val="00C475AA"/>
    <w:rsid w:val="00C476E3"/>
    <w:rsid w:val="00C47963"/>
    <w:rsid w:val="00C47A03"/>
    <w:rsid w:val="00C47CED"/>
    <w:rsid w:val="00C47E99"/>
    <w:rsid w:val="00C47EDE"/>
    <w:rsid w:val="00C50478"/>
    <w:rsid w:val="00C50820"/>
    <w:rsid w:val="00C509F8"/>
    <w:rsid w:val="00C50BD7"/>
    <w:rsid w:val="00C511CC"/>
    <w:rsid w:val="00C51746"/>
    <w:rsid w:val="00C51975"/>
    <w:rsid w:val="00C51BA7"/>
    <w:rsid w:val="00C51C29"/>
    <w:rsid w:val="00C51C96"/>
    <w:rsid w:val="00C51ED7"/>
    <w:rsid w:val="00C51F67"/>
    <w:rsid w:val="00C5206F"/>
    <w:rsid w:val="00C52374"/>
    <w:rsid w:val="00C5251F"/>
    <w:rsid w:val="00C5269D"/>
    <w:rsid w:val="00C52799"/>
    <w:rsid w:val="00C52B8A"/>
    <w:rsid w:val="00C52CB4"/>
    <w:rsid w:val="00C52D94"/>
    <w:rsid w:val="00C52EA7"/>
    <w:rsid w:val="00C53314"/>
    <w:rsid w:val="00C5339A"/>
    <w:rsid w:val="00C5365A"/>
    <w:rsid w:val="00C53814"/>
    <w:rsid w:val="00C539F9"/>
    <w:rsid w:val="00C53CA6"/>
    <w:rsid w:val="00C540FD"/>
    <w:rsid w:val="00C54481"/>
    <w:rsid w:val="00C545DF"/>
    <w:rsid w:val="00C54632"/>
    <w:rsid w:val="00C546CD"/>
    <w:rsid w:val="00C54854"/>
    <w:rsid w:val="00C54ACA"/>
    <w:rsid w:val="00C54C05"/>
    <w:rsid w:val="00C54E0E"/>
    <w:rsid w:val="00C55164"/>
    <w:rsid w:val="00C551FF"/>
    <w:rsid w:val="00C55489"/>
    <w:rsid w:val="00C554D3"/>
    <w:rsid w:val="00C55543"/>
    <w:rsid w:val="00C5577F"/>
    <w:rsid w:val="00C55B6C"/>
    <w:rsid w:val="00C55BC9"/>
    <w:rsid w:val="00C55BFC"/>
    <w:rsid w:val="00C56061"/>
    <w:rsid w:val="00C5630D"/>
    <w:rsid w:val="00C564FD"/>
    <w:rsid w:val="00C56532"/>
    <w:rsid w:val="00C56BC2"/>
    <w:rsid w:val="00C56BC4"/>
    <w:rsid w:val="00C56C3A"/>
    <w:rsid w:val="00C57084"/>
    <w:rsid w:val="00C5729A"/>
    <w:rsid w:val="00C578C9"/>
    <w:rsid w:val="00C579A0"/>
    <w:rsid w:val="00C57A3C"/>
    <w:rsid w:val="00C57B7B"/>
    <w:rsid w:val="00C57C2A"/>
    <w:rsid w:val="00C60493"/>
    <w:rsid w:val="00C605D0"/>
    <w:rsid w:val="00C60727"/>
    <w:rsid w:val="00C60786"/>
    <w:rsid w:val="00C6082F"/>
    <w:rsid w:val="00C60C93"/>
    <w:rsid w:val="00C61147"/>
    <w:rsid w:val="00C614CC"/>
    <w:rsid w:val="00C614CD"/>
    <w:rsid w:val="00C616FA"/>
    <w:rsid w:val="00C61DAA"/>
    <w:rsid w:val="00C61EB7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F21"/>
    <w:rsid w:val="00C64007"/>
    <w:rsid w:val="00C640D0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A0D"/>
    <w:rsid w:val="00C65E5A"/>
    <w:rsid w:val="00C65EAF"/>
    <w:rsid w:val="00C65FD2"/>
    <w:rsid w:val="00C666C7"/>
    <w:rsid w:val="00C668A2"/>
    <w:rsid w:val="00C66A89"/>
    <w:rsid w:val="00C66DFD"/>
    <w:rsid w:val="00C6736E"/>
    <w:rsid w:val="00C674B4"/>
    <w:rsid w:val="00C67509"/>
    <w:rsid w:val="00C70013"/>
    <w:rsid w:val="00C7039D"/>
    <w:rsid w:val="00C70597"/>
    <w:rsid w:val="00C709A7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D2"/>
    <w:rsid w:val="00C723F2"/>
    <w:rsid w:val="00C723F4"/>
    <w:rsid w:val="00C7246D"/>
    <w:rsid w:val="00C72491"/>
    <w:rsid w:val="00C725EB"/>
    <w:rsid w:val="00C72831"/>
    <w:rsid w:val="00C7283A"/>
    <w:rsid w:val="00C728F2"/>
    <w:rsid w:val="00C72957"/>
    <w:rsid w:val="00C72FC9"/>
    <w:rsid w:val="00C73692"/>
    <w:rsid w:val="00C737B8"/>
    <w:rsid w:val="00C73B12"/>
    <w:rsid w:val="00C740E7"/>
    <w:rsid w:val="00C74441"/>
    <w:rsid w:val="00C7460B"/>
    <w:rsid w:val="00C746B4"/>
    <w:rsid w:val="00C74A4E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BE"/>
    <w:rsid w:val="00C75C4E"/>
    <w:rsid w:val="00C762FF"/>
    <w:rsid w:val="00C76449"/>
    <w:rsid w:val="00C7646B"/>
    <w:rsid w:val="00C765AA"/>
    <w:rsid w:val="00C76A99"/>
    <w:rsid w:val="00C76BA4"/>
    <w:rsid w:val="00C76C67"/>
    <w:rsid w:val="00C770D9"/>
    <w:rsid w:val="00C77315"/>
    <w:rsid w:val="00C7755D"/>
    <w:rsid w:val="00C777BD"/>
    <w:rsid w:val="00C77B24"/>
    <w:rsid w:val="00C77D97"/>
    <w:rsid w:val="00C808F8"/>
    <w:rsid w:val="00C80ADB"/>
    <w:rsid w:val="00C80B50"/>
    <w:rsid w:val="00C80BA9"/>
    <w:rsid w:val="00C80C89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F30"/>
    <w:rsid w:val="00C8330A"/>
    <w:rsid w:val="00C834EC"/>
    <w:rsid w:val="00C836CA"/>
    <w:rsid w:val="00C837C4"/>
    <w:rsid w:val="00C839BF"/>
    <w:rsid w:val="00C839E8"/>
    <w:rsid w:val="00C83AD3"/>
    <w:rsid w:val="00C83B3D"/>
    <w:rsid w:val="00C83C9A"/>
    <w:rsid w:val="00C83EB0"/>
    <w:rsid w:val="00C83FF1"/>
    <w:rsid w:val="00C84193"/>
    <w:rsid w:val="00C84757"/>
    <w:rsid w:val="00C848A5"/>
    <w:rsid w:val="00C84959"/>
    <w:rsid w:val="00C84972"/>
    <w:rsid w:val="00C84D7B"/>
    <w:rsid w:val="00C84EAE"/>
    <w:rsid w:val="00C85290"/>
    <w:rsid w:val="00C85414"/>
    <w:rsid w:val="00C8573A"/>
    <w:rsid w:val="00C85E3B"/>
    <w:rsid w:val="00C85F66"/>
    <w:rsid w:val="00C86075"/>
    <w:rsid w:val="00C8621E"/>
    <w:rsid w:val="00C86417"/>
    <w:rsid w:val="00C86A54"/>
    <w:rsid w:val="00C86A6F"/>
    <w:rsid w:val="00C86B70"/>
    <w:rsid w:val="00C86CC6"/>
    <w:rsid w:val="00C86D2F"/>
    <w:rsid w:val="00C87298"/>
    <w:rsid w:val="00C87463"/>
    <w:rsid w:val="00C87658"/>
    <w:rsid w:val="00C876CC"/>
    <w:rsid w:val="00C87DCE"/>
    <w:rsid w:val="00C87E08"/>
    <w:rsid w:val="00C87F91"/>
    <w:rsid w:val="00C90011"/>
    <w:rsid w:val="00C90258"/>
    <w:rsid w:val="00C905CD"/>
    <w:rsid w:val="00C909E1"/>
    <w:rsid w:val="00C90BF2"/>
    <w:rsid w:val="00C90D50"/>
    <w:rsid w:val="00C90DD1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B1"/>
    <w:rsid w:val="00C92007"/>
    <w:rsid w:val="00C926AF"/>
    <w:rsid w:val="00C92B57"/>
    <w:rsid w:val="00C92D13"/>
    <w:rsid w:val="00C9312D"/>
    <w:rsid w:val="00C934DC"/>
    <w:rsid w:val="00C93609"/>
    <w:rsid w:val="00C9365B"/>
    <w:rsid w:val="00C93722"/>
    <w:rsid w:val="00C93848"/>
    <w:rsid w:val="00C93BA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186"/>
    <w:rsid w:val="00C953A1"/>
    <w:rsid w:val="00C9541A"/>
    <w:rsid w:val="00C95435"/>
    <w:rsid w:val="00C9596D"/>
    <w:rsid w:val="00C95BDF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F41"/>
    <w:rsid w:val="00C96F58"/>
    <w:rsid w:val="00C96F78"/>
    <w:rsid w:val="00C97065"/>
    <w:rsid w:val="00C971A7"/>
    <w:rsid w:val="00C97250"/>
    <w:rsid w:val="00C974EA"/>
    <w:rsid w:val="00C97DB4"/>
    <w:rsid w:val="00CA0085"/>
    <w:rsid w:val="00CA00E2"/>
    <w:rsid w:val="00CA01BE"/>
    <w:rsid w:val="00CA01D0"/>
    <w:rsid w:val="00CA072A"/>
    <w:rsid w:val="00CA0A7B"/>
    <w:rsid w:val="00CA0C5E"/>
    <w:rsid w:val="00CA0D33"/>
    <w:rsid w:val="00CA0ED0"/>
    <w:rsid w:val="00CA1215"/>
    <w:rsid w:val="00CA152D"/>
    <w:rsid w:val="00CA1715"/>
    <w:rsid w:val="00CA1876"/>
    <w:rsid w:val="00CA1877"/>
    <w:rsid w:val="00CA1A77"/>
    <w:rsid w:val="00CA1B27"/>
    <w:rsid w:val="00CA1E33"/>
    <w:rsid w:val="00CA1E93"/>
    <w:rsid w:val="00CA212B"/>
    <w:rsid w:val="00CA2479"/>
    <w:rsid w:val="00CA24E9"/>
    <w:rsid w:val="00CA26B6"/>
    <w:rsid w:val="00CA26D2"/>
    <w:rsid w:val="00CA2734"/>
    <w:rsid w:val="00CA2CDC"/>
    <w:rsid w:val="00CA321D"/>
    <w:rsid w:val="00CA3382"/>
    <w:rsid w:val="00CA348C"/>
    <w:rsid w:val="00CA34E3"/>
    <w:rsid w:val="00CA3646"/>
    <w:rsid w:val="00CA388B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A87"/>
    <w:rsid w:val="00CA4C57"/>
    <w:rsid w:val="00CA4C94"/>
    <w:rsid w:val="00CA4DDF"/>
    <w:rsid w:val="00CA4EC6"/>
    <w:rsid w:val="00CA4F7F"/>
    <w:rsid w:val="00CA51E0"/>
    <w:rsid w:val="00CA523D"/>
    <w:rsid w:val="00CA5753"/>
    <w:rsid w:val="00CA5770"/>
    <w:rsid w:val="00CA5937"/>
    <w:rsid w:val="00CA5BCF"/>
    <w:rsid w:val="00CA5DDF"/>
    <w:rsid w:val="00CA607C"/>
    <w:rsid w:val="00CA6412"/>
    <w:rsid w:val="00CA662A"/>
    <w:rsid w:val="00CA69E9"/>
    <w:rsid w:val="00CA6BFB"/>
    <w:rsid w:val="00CA7211"/>
    <w:rsid w:val="00CA7386"/>
    <w:rsid w:val="00CA7552"/>
    <w:rsid w:val="00CA79C0"/>
    <w:rsid w:val="00CA7B8D"/>
    <w:rsid w:val="00CA7BAA"/>
    <w:rsid w:val="00CA7ED0"/>
    <w:rsid w:val="00CA7F10"/>
    <w:rsid w:val="00CA7F9E"/>
    <w:rsid w:val="00CB01F8"/>
    <w:rsid w:val="00CB0901"/>
    <w:rsid w:val="00CB102B"/>
    <w:rsid w:val="00CB131F"/>
    <w:rsid w:val="00CB13CE"/>
    <w:rsid w:val="00CB1450"/>
    <w:rsid w:val="00CB1724"/>
    <w:rsid w:val="00CB1A63"/>
    <w:rsid w:val="00CB1BCF"/>
    <w:rsid w:val="00CB206A"/>
    <w:rsid w:val="00CB2441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601"/>
    <w:rsid w:val="00CB37BB"/>
    <w:rsid w:val="00CB3888"/>
    <w:rsid w:val="00CB3C8A"/>
    <w:rsid w:val="00CB3FB0"/>
    <w:rsid w:val="00CB40D4"/>
    <w:rsid w:val="00CB46D3"/>
    <w:rsid w:val="00CB476E"/>
    <w:rsid w:val="00CB483E"/>
    <w:rsid w:val="00CB49C9"/>
    <w:rsid w:val="00CB51A6"/>
    <w:rsid w:val="00CB5405"/>
    <w:rsid w:val="00CB5519"/>
    <w:rsid w:val="00CB56AB"/>
    <w:rsid w:val="00CB59ED"/>
    <w:rsid w:val="00CB5A78"/>
    <w:rsid w:val="00CB5B58"/>
    <w:rsid w:val="00CB5EF6"/>
    <w:rsid w:val="00CB5F05"/>
    <w:rsid w:val="00CB6013"/>
    <w:rsid w:val="00CB6233"/>
    <w:rsid w:val="00CB62A0"/>
    <w:rsid w:val="00CB6BB2"/>
    <w:rsid w:val="00CB6F81"/>
    <w:rsid w:val="00CB6FDB"/>
    <w:rsid w:val="00CB702E"/>
    <w:rsid w:val="00CB7072"/>
    <w:rsid w:val="00CB727F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A7"/>
    <w:rsid w:val="00CC08BC"/>
    <w:rsid w:val="00CC093A"/>
    <w:rsid w:val="00CC09AD"/>
    <w:rsid w:val="00CC1003"/>
    <w:rsid w:val="00CC129F"/>
    <w:rsid w:val="00CC1402"/>
    <w:rsid w:val="00CC16AE"/>
    <w:rsid w:val="00CC176F"/>
    <w:rsid w:val="00CC17CE"/>
    <w:rsid w:val="00CC19D7"/>
    <w:rsid w:val="00CC1DB6"/>
    <w:rsid w:val="00CC1DF9"/>
    <w:rsid w:val="00CC1DFF"/>
    <w:rsid w:val="00CC2198"/>
    <w:rsid w:val="00CC23AA"/>
    <w:rsid w:val="00CC2A6E"/>
    <w:rsid w:val="00CC2BE9"/>
    <w:rsid w:val="00CC32CD"/>
    <w:rsid w:val="00CC345C"/>
    <w:rsid w:val="00CC39C2"/>
    <w:rsid w:val="00CC3A96"/>
    <w:rsid w:val="00CC3BBD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2F4"/>
    <w:rsid w:val="00CC5585"/>
    <w:rsid w:val="00CC568E"/>
    <w:rsid w:val="00CC577B"/>
    <w:rsid w:val="00CC58C5"/>
    <w:rsid w:val="00CC5926"/>
    <w:rsid w:val="00CC5ADE"/>
    <w:rsid w:val="00CC61F4"/>
    <w:rsid w:val="00CC62AA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40C"/>
    <w:rsid w:val="00CC744D"/>
    <w:rsid w:val="00CC7921"/>
    <w:rsid w:val="00CC7F8F"/>
    <w:rsid w:val="00CC7FD9"/>
    <w:rsid w:val="00CD01B9"/>
    <w:rsid w:val="00CD032A"/>
    <w:rsid w:val="00CD0679"/>
    <w:rsid w:val="00CD0845"/>
    <w:rsid w:val="00CD0A20"/>
    <w:rsid w:val="00CD0B24"/>
    <w:rsid w:val="00CD0B3E"/>
    <w:rsid w:val="00CD0B6C"/>
    <w:rsid w:val="00CD0B95"/>
    <w:rsid w:val="00CD0BA2"/>
    <w:rsid w:val="00CD0BB9"/>
    <w:rsid w:val="00CD100E"/>
    <w:rsid w:val="00CD114D"/>
    <w:rsid w:val="00CD11FE"/>
    <w:rsid w:val="00CD1319"/>
    <w:rsid w:val="00CD1354"/>
    <w:rsid w:val="00CD18DE"/>
    <w:rsid w:val="00CD1A72"/>
    <w:rsid w:val="00CD1C1B"/>
    <w:rsid w:val="00CD1C80"/>
    <w:rsid w:val="00CD275D"/>
    <w:rsid w:val="00CD2A87"/>
    <w:rsid w:val="00CD2A8F"/>
    <w:rsid w:val="00CD2DBF"/>
    <w:rsid w:val="00CD30D4"/>
    <w:rsid w:val="00CD3319"/>
    <w:rsid w:val="00CD39B5"/>
    <w:rsid w:val="00CD3B3D"/>
    <w:rsid w:val="00CD3D12"/>
    <w:rsid w:val="00CD3D7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6D5"/>
    <w:rsid w:val="00CD572C"/>
    <w:rsid w:val="00CD5AB3"/>
    <w:rsid w:val="00CD5F64"/>
    <w:rsid w:val="00CD624E"/>
    <w:rsid w:val="00CD6378"/>
    <w:rsid w:val="00CD65DA"/>
    <w:rsid w:val="00CD6CED"/>
    <w:rsid w:val="00CD6D05"/>
    <w:rsid w:val="00CD7068"/>
    <w:rsid w:val="00CD7277"/>
    <w:rsid w:val="00CD72E0"/>
    <w:rsid w:val="00CD73A0"/>
    <w:rsid w:val="00CD73BE"/>
    <w:rsid w:val="00CD7421"/>
    <w:rsid w:val="00CD762A"/>
    <w:rsid w:val="00CD7DF0"/>
    <w:rsid w:val="00CD7EDA"/>
    <w:rsid w:val="00CE073D"/>
    <w:rsid w:val="00CE0927"/>
    <w:rsid w:val="00CE0B9D"/>
    <w:rsid w:val="00CE0C18"/>
    <w:rsid w:val="00CE15E0"/>
    <w:rsid w:val="00CE1B2C"/>
    <w:rsid w:val="00CE1EB0"/>
    <w:rsid w:val="00CE2113"/>
    <w:rsid w:val="00CE2662"/>
    <w:rsid w:val="00CE2886"/>
    <w:rsid w:val="00CE28AD"/>
    <w:rsid w:val="00CE29A3"/>
    <w:rsid w:val="00CE2F5F"/>
    <w:rsid w:val="00CE308E"/>
    <w:rsid w:val="00CE33B3"/>
    <w:rsid w:val="00CE3967"/>
    <w:rsid w:val="00CE39F4"/>
    <w:rsid w:val="00CE3D31"/>
    <w:rsid w:val="00CE40C9"/>
    <w:rsid w:val="00CE42DB"/>
    <w:rsid w:val="00CE4344"/>
    <w:rsid w:val="00CE43E9"/>
    <w:rsid w:val="00CE450A"/>
    <w:rsid w:val="00CE456A"/>
    <w:rsid w:val="00CE49FF"/>
    <w:rsid w:val="00CE4D6A"/>
    <w:rsid w:val="00CE4F95"/>
    <w:rsid w:val="00CE50AC"/>
    <w:rsid w:val="00CE5D0F"/>
    <w:rsid w:val="00CE5DCA"/>
    <w:rsid w:val="00CE61D5"/>
    <w:rsid w:val="00CE634D"/>
    <w:rsid w:val="00CE6494"/>
    <w:rsid w:val="00CE682A"/>
    <w:rsid w:val="00CE6AFC"/>
    <w:rsid w:val="00CE711F"/>
    <w:rsid w:val="00CE7493"/>
    <w:rsid w:val="00CE756A"/>
    <w:rsid w:val="00CE75AF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E1C"/>
    <w:rsid w:val="00CF1159"/>
    <w:rsid w:val="00CF1417"/>
    <w:rsid w:val="00CF1623"/>
    <w:rsid w:val="00CF18E9"/>
    <w:rsid w:val="00CF1B78"/>
    <w:rsid w:val="00CF1EFA"/>
    <w:rsid w:val="00CF1F45"/>
    <w:rsid w:val="00CF2310"/>
    <w:rsid w:val="00CF2439"/>
    <w:rsid w:val="00CF24E4"/>
    <w:rsid w:val="00CF2648"/>
    <w:rsid w:val="00CF27BF"/>
    <w:rsid w:val="00CF2BB8"/>
    <w:rsid w:val="00CF2C99"/>
    <w:rsid w:val="00CF32EB"/>
    <w:rsid w:val="00CF360F"/>
    <w:rsid w:val="00CF3891"/>
    <w:rsid w:val="00CF39AC"/>
    <w:rsid w:val="00CF3CE7"/>
    <w:rsid w:val="00CF3DDA"/>
    <w:rsid w:val="00CF3E7D"/>
    <w:rsid w:val="00CF40CD"/>
    <w:rsid w:val="00CF44BA"/>
    <w:rsid w:val="00CF45BB"/>
    <w:rsid w:val="00CF4624"/>
    <w:rsid w:val="00CF48A3"/>
    <w:rsid w:val="00CF48FB"/>
    <w:rsid w:val="00CF4C6C"/>
    <w:rsid w:val="00CF4F36"/>
    <w:rsid w:val="00CF51B3"/>
    <w:rsid w:val="00CF5206"/>
    <w:rsid w:val="00CF5215"/>
    <w:rsid w:val="00CF5375"/>
    <w:rsid w:val="00CF57FD"/>
    <w:rsid w:val="00CF5845"/>
    <w:rsid w:val="00CF5D21"/>
    <w:rsid w:val="00CF5D66"/>
    <w:rsid w:val="00CF5F60"/>
    <w:rsid w:val="00CF637D"/>
    <w:rsid w:val="00CF64E2"/>
    <w:rsid w:val="00CF6589"/>
    <w:rsid w:val="00CF683E"/>
    <w:rsid w:val="00CF6A01"/>
    <w:rsid w:val="00CF6B44"/>
    <w:rsid w:val="00CF6C84"/>
    <w:rsid w:val="00CF6FD5"/>
    <w:rsid w:val="00CF724B"/>
    <w:rsid w:val="00CF734A"/>
    <w:rsid w:val="00CF7621"/>
    <w:rsid w:val="00CF791E"/>
    <w:rsid w:val="00CF7C19"/>
    <w:rsid w:val="00CF7C3B"/>
    <w:rsid w:val="00CF7FAF"/>
    <w:rsid w:val="00D0004C"/>
    <w:rsid w:val="00D0018B"/>
    <w:rsid w:val="00D002F5"/>
    <w:rsid w:val="00D007D4"/>
    <w:rsid w:val="00D00B71"/>
    <w:rsid w:val="00D00DD7"/>
    <w:rsid w:val="00D00E1D"/>
    <w:rsid w:val="00D00ECA"/>
    <w:rsid w:val="00D010D3"/>
    <w:rsid w:val="00D011E5"/>
    <w:rsid w:val="00D011EB"/>
    <w:rsid w:val="00D01660"/>
    <w:rsid w:val="00D019D7"/>
    <w:rsid w:val="00D01B07"/>
    <w:rsid w:val="00D021AB"/>
    <w:rsid w:val="00D02283"/>
    <w:rsid w:val="00D02338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234"/>
    <w:rsid w:val="00D032C9"/>
    <w:rsid w:val="00D03363"/>
    <w:rsid w:val="00D03403"/>
    <w:rsid w:val="00D034A0"/>
    <w:rsid w:val="00D03562"/>
    <w:rsid w:val="00D03C46"/>
    <w:rsid w:val="00D043A0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DE4"/>
    <w:rsid w:val="00D04DEE"/>
    <w:rsid w:val="00D04EBC"/>
    <w:rsid w:val="00D0580E"/>
    <w:rsid w:val="00D05BD3"/>
    <w:rsid w:val="00D05CD1"/>
    <w:rsid w:val="00D05F4B"/>
    <w:rsid w:val="00D064AC"/>
    <w:rsid w:val="00D0651F"/>
    <w:rsid w:val="00D06695"/>
    <w:rsid w:val="00D066CB"/>
    <w:rsid w:val="00D06848"/>
    <w:rsid w:val="00D06AC2"/>
    <w:rsid w:val="00D06B50"/>
    <w:rsid w:val="00D06C5E"/>
    <w:rsid w:val="00D06DEF"/>
    <w:rsid w:val="00D07176"/>
    <w:rsid w:val="00D071AA"/>
    <w:rsid w:val="00D073AE"/>
    <w:rsid w:val="00D073FE"/>
    <w:rsid w:val="00D0752E"/>
    <w:rsid w:val="00D07640"/>
    <w:rsid w:val="00D076BB"/>
    <w:rsid w:val="00D07854"/>
    <w:rsid w:val="00D07C64"/>
    <w:rsid w:val="00D07F86"/>
    <w:rsid w:val="00D10000"/>
    <w:rsid w:val="00D1025B"/>
    <w:rsid w:val="00D1061F"/>
    <w:rsid w:val="00D106DD"/>
    <w:rsid w:val="00D1089B"/>
    <w:rsid w:val="00D10AE5"/>
    <w:rsid w:val="00D11190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DAC"/>
    <w:rsid w:val="00D12F34"/>
    <w:rsid w:val="00D12F3C"/>
    <w:rsid w:val="00D1328E"/>
    <w:rsid w:val="00D13499"/>
    <w:rsid w:val="00D13A46"/>
    <w:rsid w:val="00D13A4E"/>
    <w:rsid w:val="00D13B31"/>
    <w:rsid w:val="00D142B2"/>
    <w:rsid w:val="00D1437B"/>
    <w:rsid w:val="00D1451B"/>
    <w:rsid w:val="00D14521"/>
    <w:rsid w:val="00D14875"/>
    <w:rsid w:val="00D149AF"/>
    <w:rsid w:val="00D14A21"/>
    <w:rsid w:val="00D14B88"/>
    <w:rsid w:val="00D15069"/>
    <w:rsid w:val="00D151C8"/>
    <w:rsid w:val="00D15249"/>
    <w:rsid w:val="00D15834"/>
    <w:rsid w:val="00D1598D"/>
    <w:rsid w:val="00D15E0A"/>
    <w:rsid w:val="00D15F3B"/>
    <w:rsid w:val="00D16062"/>
    <w:rsid w:val="00D164A4"/>
    <w:rsid w:val="00D16548"/>
    <w:rsid w:val="00D1661F"/>
    <w:rsid w:val="00D16668"/>
    <w:rsid w:val="00D16BA3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F54"/>
    <w:rsid w:val="00D2029F"/>
    <w:rsid w:val="00D2055A"/>
    <w:rsid w:val="00D2062F"/>
    <w:rsid w:val="00D20B5B"/>
    <w:rsid w:val="00D20C45"/>
    <w:rsid w:val="00D20E30"/>
    <w:rsid w:val="00D20E68"/>
    <w:rsid w:val="00D212CB"/>
    <w:rsid w:val="00D2146F"/>
    <w:rsid w:val="00D2150F"/>
    <w:rsid w:val="00D21543"/>
    <w:rsid w:val="00D215EF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5D"/>
    <w:rsid w:val="00D248A0"/>
    <w:rsid w:val="00D248D2"/>
    <w:rsid w:val="00D24999"/>
    <w:rsid w:val="00D255DF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DE6"/>
    <w:rsid w:val="00D26DE8"/>
    <w:rsid w:val="00D26EC7"/>
    <w:rsid w:val="00D27594"/>
    <w:rsid w:val="00D2780E"/>
    <w:rsid w:val="00D27B08"/>
    <w:rsid w:val="00D27BF5"/>
    <w:rsid w:val="00D27DA8"/>
    <w:rsid w:val="00D303B1"/>
    <w:rsid w:val="00D30455"/>
    <w:rsid w:val="00D30A81"/>
    <w:rsid w:val="00D31027"/>
    <w:rsid w:val="00D3103D"/>
    <w:rsid w:val="00D31090"/>
    <w:rsid w:val="00D311A4"/>
    <w:rsid w:val="00D313D0"/>
    <w:rsid w:val="00D315E3"/>
    <w:rsid w:val="00D31731"/>
    <w:rsid w:val="00D31B48"/>
    <w:rsid w:val="00D31BB8"/>
    <w:rsid w:val="00D31C9B"/>
    <w:rsid w:val="00D31DEA"/>
    <w:rsid w:val="00D3203A"/>
    <w:rsid w:val="00D320B4"/>
    <w:rsid w:val="00D324B0"/>
    <w:rsid w:val="00D32E2C"/>
    <w:rsid w:val="00D3340B"/>
    <w:rsid w:val="00D335A8"/>
    <w:rsid w:val="00D336E2"/>
    <w:rsid w:val="00D3380E"/>
    <w:rsid w:val="00D33B28"/>
    <w:rsid w:val="00D33D67"/>
    <w:rsid w:val="00D34048"/>
    <w:rsid w:val="00D344AA"/>
    <w:rsid w:val="00D34645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D4A"/>
    <w:rsid w:val="00D35E37"/>
    <w:rsid w:val="00D35EEB"/>
    <w:rsid w:val="00D35F2D"/>
    <w:rsid w:val="00D36465"/>
    <w:rsid w:val="00D369D6"/>
    <w:rsid w:val="00D36B5C"/>
    <w:rsid w:val="00D36C7F"/>
    <w:rsid w:val="00D36D67"/>
    <w:rsid w:val="00D36E00"/>
    <w:rsid w:val="00D36F68"/>
    <w:rsid w:val="00D3705F"/>
    <w:rsid w:val="00D372FC"/>
    <w:rsid w:val="00D37623"/>
    <w:rsid w:val="00D3776E"/>
    <w:rsid w:val="00D377C8"/>
    <w:rsid w:val="00D37A6C"/>
    <w:rsid w:val="00D37BC5"/>
    <w:rsid w:val="00D37BED"/>
    <w:rsid w:val="00D37FD9"/>
    <w:rsid w:val="00D402C2"/>
    <w:rsid w:val="00D4030A"/>
    <w:rsid w:val="00D4055D"/>
    <w:rsid w:val="00D40582"/>
    <w:rsid w:val="00D40654"/>
    <w:rsid w:val="00D409AB"/>
    <w:rsid w:val="00D409AE"/>
    <w:rsid w:val="00D40A4D"/>
    <w:rsid w:val="00D40B67"/>
    <w:rsid w:val="00D40CF7"/>
    <w:rsid w:val="00D40EB8"/>
    <w:rsid w:val="00D411C0"/>
    <w:rsid w:val="00D41644"/>
    <w:rsid w:val="00D41CAA"/>
    <w:rsid w:val="00D41D9E"/>
    <w:rsid w:val="00D41FB0"/>
    <w:rsid w:val="00D41FE1"/>
    <w:rsid w:val="00D42146"/>
    <w:rsid w:val="00D42457"/>
    <w:rsid w:val="00D427DA"/>
    <w:rsid w:val="00D427DE"/>
    <w:rsid w:val="00D42988"/>
    <w:rsid w:val="00D42A26"/>
    <w:rsid w:val="00D42D9D"/>
    <w:rsid w:val="00D42DF8"/>
    <w:rsid w:val="00D432D7"/>
    <w:rsid w:val="00D4358E"/>
    <w:rsid w:val="00D43D3A"/>
    <w:rsid w:val="00D4406C"/>
    <w:rsid w:val="00D440FC"/>
    <w:rsid w:val="00D444B5"/>
    <w:rsid w:val="00D445E8"/>
    <w:rsid w:val="00D44805"/>
    <w:rsid w:val="00D44811"/>
    <w:rsid w:val="00D44856"/>
    <w:rsid w:val="00D44892"/>
    <w:rsid w:val="00D448C9"/>
    <w:rsid w:val="00D44ABD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552"/>
    <w:rsid w:val="00D455C7"/>
    <w:rsid w:val="00D455E8"/>
    <w:rsid w:val="00D45888"/>
    <w:rsid w:val="00D458F4"/>
    <w:rsid w:val="00D45936"/>
    <w:rsid w:val="00D45FFD"/>
    <w:rsid w:val="00D46090"/>
    <w:rsid w:val="00D460BE"/>
    <w:rsid w:val="00D46146"/>
    <w:rsid w:val="00D4690E"/>
    <w:rsid w:val="00D46AC4"/>
    <w:rsid w:val="00D46ACB"/>
    <w:rsid w:val="00D46D85"/>
    <w:rsid w:val="00D474C4"/>
    <w:rsid w:val="00D47980"/>
    <w:rsid w:val="00D47BD8"/>
    <w:rsid w:val="00D47CC5"/>
    <w:rsid w:val="00D500A1"/>
    <w:rsid w:val="00D50157"/>
    <w:rsid w:val="00D5028A"/>
    <w:rsid w:val="00D505EA"/>
    <w:rsid w:val="00D50652"/>
    <w:rsid w:val="00D506B4"/>
    <w:rsid w:val="00D50748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FF9"/>
    <w:rsid w:val="00D53378"/>
    <w:rsid w:val="00D5344A"/>
    <w:rsid w:val="00D53756"/>
    <w:rsid w:val="00D53D5B"/>
    <w:rsid w:val="00D53EDA"/>
    <w:rsid w:val="00D54149"/>
    <w:rsid w:val="00D54195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B84"/>
    <w:rsid w:val="00D55BAB"/>
    <w:rsid w:val="00D55CE5"/>
    <w:rsid w:val="00D55D32"/>
    <w:rsid w:val="00D55DD7"/>
    <w:rsid w:val="00D55EA8"/>
    <w:rsid w:val="00D56DEB"/>
    <w:rsid w:val="00D56E1D"/>
    <w:rsid w:val="00D56FCF"/>
    <w:rsid w:val="00D573F7"/>
    <w:rsid w:val="00D574EC"/>
    <w:rsid w:val="00D575CE"/>
    <w:rsid w:val="00D575F0"/>
    <w:rsid w:val="00D57786"/>
    <w:rsid w:val="00D57DCC"/>
    <w:rsid w:val="00D57E02"/>
    <w:rsid w:val="00D57FE0"/>
    <w:rsid w:val="00D60457"/>
    <w:rsid w:val="00D60909"/>
    <w:rsid w:val="00D60B97"/>
    <w:rsid w:val="00D60CAC"/>
    <w:rsid w:val="00D60E99"/>
    <w:rsid w:val="00D60F34"/>
    <w:rsid w:val="00D60F44"/>
    <w:rsid w:val="00D6186F"/>
    <w:rsid w:val="00D61957"/>
    <w:rsid w:val="00D61A97"/>
    <w:rsid w:val="00D61CE9"/>
    <w:rsid w:val="00D61D0F"/>
    <w:rsid w:val="00D61D9D"/>
    <w:rsid w:val="00D61DC5"/>
    <w:rsid w:val="00D61F0E"/>
    <w:rsid w:val="00D6203F"/>
    <w:rsid w:val="00D620D0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9F5"/>
    <w:rsid w:val="00D63A1E"/>
    <w:rsid w:val="00D63DAA"/>
    <w:rsid w:val="00D64186"/>
    <w:rsid w:val="00D643FC"/>
    <w:rsid w:val="00D64669"/>
    <w:rsid w:val="00D64BDF"/>
    <w:rsid w:val="00D6586D"/>
    <w:rsid w:val="00D65878"/>
    <w:rsid w:val="00D65966"/>
    <w:rsid w:val="00D65CC7"/>
    <w:rsid w:val="00D65CD3"/>
    <w:rsid w:val="00D65EE9"/>
    <w:rsid w:val="00D6618A"/>
    <w:rsid w:val="00D6655A"/>
    <w:rsid w:val="00D66C02"/>
    <w:rsid w:val="00D66D57"/>
    <w:rsid w:val="00D66D6C"/>
    <w:rsid w:val="00D67294"/>
    <w:rsid w:val="00D672AD"/>
    <w:rsid w:val="00D67537"/>
    <w:rsid w:val="00D679C2"/>
    <w:rsid w:val="00D67A08"/>
    <w:rsid w:val="00D67B66"/>
    <w:rsid w:val="00D67C96"/>
    <w:rsid w:val="00D70011"/>
    <w:rsid w:val="00D7026B"/>
    <w:rsid w:val="00D70788"/>
    <w:rsid w:val="00D70AD3"/>
    <w:rsid w:val="00D70C01"/>
    <w:rsid w:val="00D71078"/>
    <w:rsid w:val="00D710C2"/>
    <w:rsid w:val="00D71840"/>
    <w:rsid w:val="00D7185E"/>
    <w:rsid w:val="00D7197C"/>
    <w:rsid w:val="00D71A2F"/>
    <w:rsid w:val="00D71DE1"/>
    <w:rsid w:val="00D7203D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E5"/>
    <w:rsid w:val="00D7424E"/>
    <w:rsid w:val="00D743AA"/>
    <w:rsid w:val="00D746BF"/>
    <w:rsid w:val="00D747DF"/>
    <w:rsid w:val="00D749BA"/>
    <w:rsid w:val="00D74A96"/>
    <w:rsid w:val="00D74BCC"/>
    <w:rsid w:val="00D74E0C"/>
    <w:rsid w:val="00D74E42"/>
    <w:rsid w:val="00D750DE"/>
    <w:rsid w:val="00D7513E"/>
    <w:rsid w:val="00D75183"/>
    <w:rsid w:val="00D7518F"/>
    <w:rsid w:val="00D758A7"/>
    <w:rsid w:val="00D758EB"/>
    <w:rsid w:val="00D75AA9"/>
    <w:rsid w:val="00D75C97"/>
    <w:rsid w:val="00D76023"/>
    <w:rsid w:val="00D761F9"/>
    <w:rsid w:val="00D762C7"/>
    <w:rsid w:val="00D76529"/>
    <w:rsid w:val="00D76594"/>
    <w:rsid w:val="00D7687A"/>
    <w:rsid w:val="00D76F09"/>
    <w:rsid w:val="00D771DE"/>
    <w:rsid w:val="00D774B7"/>
    <w:rsid w:val="00D77613"/>
    <w:rsid w:val="00D77DB0"/>
    <w:rsid w:val="00D800C3"/>
    <w:rsid w:val="00D8014A"/>
    <w:rsid w:val="00D802DF"/>
    <w:rsid w:val="00D80617"/>
    <w:rsid w:val="00D80AA3"/>
    <w:rsid w:val="00D80C1E"/>
    <w:rsid w:val="00D80F4E"/>
    <w:rsid w:val="00D80FD9"/>
    <w:rsid w:val="00D80FEF"/>
    <w:rsid w:val="00D815C3"/>
    <w:rsid w:val="00D816A6"/>
    <w:rsid w:val="00D817C0"/>
    <w:rsid w:val="00D81C01"/>
    <w:rsid w:val="00D81C24"/>
    <w:rsid w:val="00D81C78"/>
    <w:rsid w:val="00D81E8C"/>
    <w:rsid w:val="00D81EB6"/>
    <w:rsid w:val="00D8235C"/>
    <w:rsid w:val="00D82452"/>
    <w:rsid w:val="00D82587"/>
    <w:rsid w:val="00D82ABD"/>
    <w:rsid w:val="00D82DF4"/>
    <w:rsid w:val="00D82FB9"/>
    <w:rsid w:val="00D830B5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EAE"/>
    <w:rsid w:val="00D83FC7"/>
    <w:rsid w:val="00D841AE"/>
    <w:rsid w:val="00D84BCE"/>
    <w:rsid w:val="00D84C32"/>
    <w:rsid w:val="00D84EFE"/>
    <w:rsid w:val="00D854D4"/>
    <w:rsid w:val="00D8553F"/>
    <w:rsid w:val="00D85A31"/>
    <w:rsid w:val="00D85A7F"/>
    <w:rsid w:val="00D86108"/>
    <w:rsid w:val="00D863C6"/>
    <w:rsid w:val="00D86442"/>
    <w:rsid w:val="00D8646B"/>
    <w:rsid w:val="00D86637"/>
    <w:rsid w:val="00D8689B"/>
    <w:rsid w:val="00D868E0"/>
    <w:rsid w:val="00D86A3D"/>
    <w:rsid w:val="00D86AE9"/>
    <w:rsid w:val="00D86FF6"/>
    <w:rsid w:val="00D8708B"/>
    <w:rsid w:val="00D87107"/>
    <w:rsid w:val="00D872A0"/>
    <w:rsid w:val="00D872BE"/>
    <w:rsid w:val="00D87570"/>
    <w:rsid w:val="00D87AA5"/>
    <w:rsid w:val="00D87B26"/>
    <w:rsid w:val="00D87C3A"/>
    <w:rsid w:val="00D9024D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205"/>
    <w:rsid w:val="00D92B6D"/>
    <w:rsid w:val="00D92CF6"/>
    <w:rsid w:val="00D92D28"/>
    <w:rsid w:val="00D92E28"/>
    <w:rsid w:val="00D93098"/>
    <w:rsid w:val="00D933FB"/>
    <w:rsid w:val="00D9341A"/>
    <w:rsid w:val="00D936D1"/>
    <w:rsid w:val="00D93750"/>
    <w:rsid w:val="00D93933"/>
    <w:rsid w:val="00D9395F"/>
    <w:rsid w:val="00D9396B"/>
    <w:rsid w:val="00D93E7E"/>
    <w:rsid w:val="00D9423E"/>
    <w:rsid w:val="00D9447D"/>
    <w:rsid w:val="00D94539"/>
    <w:rsid w:val="00D94B45"/>
    <w:rsid w:val="00D94B7E"/>
    <w:rsid w:val="00D94C31"/>
    <w:rsid w:val="00D94E73"/>
    <w:rsid w:val="00D94EA3"/>
    <w:rsid w:val="00D9550F"/>
    <w:rsid w:val="00D95C8E"/>
    <w:rsid w:val="00D96298"/>
    <w:rsid w:val="00D964FC"/>
    <w:rsid w:val="00D966F8"/>
    <w:rsid w:val="00D9680E"/>
    <w:rsid w:val="00D96920"/>
    <w:rsid w:val="00D96B32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A0613"/>
    <w:rsid w:val="00DA06EE"/>
    <w:rsid w:val="00DA09C8"/>
    <w:rsid w:val="00DA0A45"/>
    <w:rsid w:val="00DA0D7A"/>
    <w:rsid w:val="00DA0F5C"/>
    <w:rsid w:val="00DA1244"/>
    <w:rsid w:val="00DA14A4"/>
    <w:rsid w:val="00DA1763"/>
    <w:rsid w:val="00DA1A20"/>
    <w:rsid w:val="00DA1E82"/>
    <w:rsid w:val="00DA1ED8"/>
    <w:rsid w:val="00DA230C"/>
    <w:rsid w:val="00DA251F"/>
    <w:rsid w:val="00DA256F"/>
    <w:rsid w:val="00DA26CF"/>
    <w:rsid w:val="00DA2C2D"/>
    <w:rsid w:val="00DA2D1C"/>
    <w:rsid w:val="00DA2D4C"/>
    <w:rsid w:val="00DA3010"/>
    <w:rsid w:val="00DA3373"/>
    <w:rsid w:val="00DA3507"/>
    <w:rsid w:val="00DA3703"/>
    <w:rsid w:val="00DA38C7"/>
    <w:rsid w:val="00DA3A78"/>
    <w:rsid w:val="00DA3C9F"/>
    <w:rsid w:val="00DA3E8C"/>
    <w:rsid w:val="00DA3F8E"/>
    <w:rsid w:val="00DA4067"/>
    <w:rsid w:val="00DA467A"/>
    <w:rsid w:val="00DA486C"/>
    <w:rsid w:val="00DA4A33"/>
    <w:rsid w:val="00DA4D0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D93"/>
    <w:rsid w:val="00DA5E19"/>
    <w:rsid w:val="00DA611C"/>
    <w:rsid w:val="00DA6233"/>
    <w:rsid w:val="00DA6390"/>
    <w:rsid w:val="00DA6489"/>
    <w:rsid w:val="00DA6506"/>
    <w:rsid w:val="00DA6664"/>
    <w:rsid w:val="00DA68FC"/>
    <w:rsid w:val="00DA6A05"/>
    <w:rsid w:val="00DA6C00"/>
    <w:rsid w:val="00DA6D50"/>
    <w:rsid w:val="00DA7202"/>
    <w:rsid w:val="00DA76BC"/>
    <w:rsid w:val="00DA76F7"/>
    <w:rsid w:val="00DA77E7"/>
    <w:rsid w:val="00DA79AB"/>
    <w:rsid w:val="00DA7A4D"/>
    <w:rsid w:val="00DA7B2F"/>
    <w:rsid w:val="00DA7DE8"/>
    <w:rsid w:val="00DA7DED"/>
    <w:rsid w:val="00DA7E5B"/>
    <w:rsid w:val="00DB0328"/>
    <w:rsid w:val="00DB0545"/>
    <w:rsid w:val="00DB07F1"/>
    <w:rsid w:val="00DB0939"/>
    <w:rsid w:val="00DB0A38"/>
    <w:rsid w:val="00DB0FA3"/>
    <w:rsid w:val="00DB12E2"/>
    <w:rsid w:val="00DB14C4"/>
    <w:rsid w:val="00DB1740"/>
    <w:rsid w:val="00DB1B55"/>
    <w:rsid w:val="00DB1CE0"/>
    <w:rsid w:val="00DB1EB5"/>
    <w:rsid w:val="00DB1F34"/>
    <w:rsid w:val="00DB2083"/>
    <w:rsid w:val="00DB2407"/>
    <w:rsid w:val="00DB2445"/>
    <w:rsid w:val="00DB269A"/>
    <w:rsid w:val="00DB2764"/>
    <w:rsid w:val="00DB2A7A"/>
    <w:rsid w:val="00DB2C6F"/>
    <w:rsid w:val="00DB2EC2"/>
    <w:rsid w:val="00DB2FD7"/>
    <w:rsid w:val="00DB3687"/>
    <w:rsid w:val="00DB36EA"/>
    <w:rsid w:val="00DB36FE"/>
    <w:rsid w:val="00DB3710"/>
    <w:rsid w:val="00DB3744"/>
    <w:rsid w:val="00DB3A62"/>
    <w:rsid w:val="00DB3D2C"/>
    <w:rsid w:val="00DB3F0F"/>
    <w:rsid w:val="00DB404B"/>
    <w:rsid w:val="00DB4124"/>
    <w:rsid w:val="00DB4201"/>
    <w:rsid w:val="00DB4392"/>
    <w:rsid w:val="00DB4775"/>
    <w:rsid w:val="00DB4C54"/>
    <w:rsid w:val="00DB4E65"/>
    <w:rsid w:val="00DB4F80"/>
    <w:rsid w:val="00DB502B"/>
    <w:rsid w:val="00DB5A61"/>
    <w:rsid w:val="00DB5AB7"/>
    <w:rsid w:val="00DB5C3D"/>
    <w:rsid w:val="00DB5DDB"/>
    <w:rsid w:val="00DB5FD0"/>
    <w:rsid w:val="00DB602E"/>
    <w:rsid w:val="00DB6448"/>
    <w:rsid w:val="00DB66B0"/>
    <w:rsid w:val="00DB68BE"/>
    <w:rsid w:val="00DB7031"/>
    <w:rsid w:val="00DB74D6"/>
    <w:rsid w:val="00DB7505"/>
    <w:rsid w:val="00DB758A"/>
    <w:rsid w:val="00DB75D5"/>
    <w:rsid w:val="00DB7754"/>
    <w:rsid w:val="00DB77E8"/>
    <w:rsid w:val="00DB792B"/>
    <w:rsid w:val="00DB7C0D"/>
    <w:rsid w:val="00DB7F7B"/>
    <w:rsid w:val="00DC022A"/>
    <w:rsid w:val="00DC031F"/>
    <w:rsid w:val="00DC0368"/>
    <w:rsid w:val="00DC050F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F3D"/>
    <w:rsid w:val="00DC2087"/>
    <w:rsid w:val="00DC210D"/>
    <w:rsid w:val="00DC227A"/>
    <w:rsid w:val="00DC232A"/>
    <w:rsid w:val="00DC25A0"/>
    <w:rsid w:val="00DC26E2"/>
    <w:rsid w:val="00DC26F2"/>
    <w:rsid w:val="00DC2757"/>
    <w:rsid w:val="00DC2913"/>
    <w:rsid w:val="00DC295C"/>
    <w:rsid w:val="00DC2C5D"/>
    <w:rsid w:val="00DC2CC5"/>
    <w:rsid w:val="00DC2F81"/>
    <w:rsid w:val="00DC2FDE"/>
    <w:rsid w:val="00DC3058"/>
    <w:rsid w:val="00DC3616"/>
    <w:rsid w:val="00DC3724"/>
    <w:rsid w:val="00DC3A2E"/>
    <w:rsid w:val="00DC3BF2"/>
    <w:rsid w:val="00DC3E55"/>
    <w:rsid w:val="00DC3FB2"/>
    <w:rsid w:val="00DC403B"/>
    <w:rsid w:val="00DC41CC"/>
    <w:rsid w:val="00DC4226"/>
    <w:rsid w:val="00DC4227"/>
    <w:rsid w:val="00DC4269"/>
    <w:rsid w:val="00DC4717"/>
    <w:rsid w:val="00DC47EC"/>
    <w:rsid w:val="00DC497D"/>
    <w:rsid w:val="00DC4F77"/>
    <w:rsid w:val="00DC4F8B"/>
    <w:rsid w:val="00DC4F93"/>
    <w:rsid w:val="00DC501E"/>
    <w:rsid w:val="00DC50BE"/>
    <w:rsid w:val="00DC55AA"/>
    <w:rsid w:val="00DC568B"/>
    <w:rsid w:val="00DC56B5"/>
    <w:rsid w:val="00DC5817"/>
    <w:rsid w:val="00DC592D"/>
    <w:rsid w:val="00DC5CEB"/>
    <w:rsid w:val="00DC5FA4"/>
    <w:rsid w:val="00DC6005"/>
    <w:rsid w:val="00DC60E0"/>
    <w:rsid w:val="00DC66BC"/>
    <w:rsid w:val="00DC67BA"/>
    <w:rsid w:val="00DC6824"/>
    <w:rsid w:val="00DC6D79"/>
    <w:rsid w:val="00DC6E30"/>
    <w:rsid w:val="00DC6E66"/>
    <w:rsid w:val="00DC6EDD"/>
    <w:rsid w:val="00DC7175"/>
    <w:rsid w:val="00DC73CB"/>
    <w:rsid w:val="00DC74E2"/>
    <w:rsid w:val="00DC7D11"/>
    <w:rsid w:val="00DD0180"/>
    <w:rsid w:val="00DD04D6"/>
    <w:rsid w:val="00DD08EB"/>
    <w:rsid w:val="00DD0948"/>
    <w:rsid w:val="00DD0962"/>
    <w:rsid w:val="00DD0973"/>
    <w:rsid w:val="00DD0AC6"/>
    <w:rsid w:val="00DD0AD1"/>
    <w:rsid w:val="00DD0C06"/>
    <w:rsid w:val="00DD1056"/>
    <w:rsid w:val="00DD15CB"/>
    <w:rsid w:val="00DD162C"/>
    <w:rsid w:val="00DD1743"/>
    <w:rsid w:val="00DD17DE"/>
    <w:rsid w:val="00DD197D"/>
    <w:rsid w:val="00DD1E24"/>
    <w:rsid w:val="00DD1F30"/>
    <w:rsid w:val="00DD210F"/>
    <w:rsid w:val="00DD21A7"/>
    <w:rsid w:val="00DD21C4"/>
    <w:rsid w:val="00DD2809"/>
    <w:rsid w:val="00DD298C"/>
    <w:rsid w:val="00DD2A3C"/>
    <w:rsid w:val="00DD2C3F"/>
    <w:rsid w:val="00DD2C6D"/>
    <w:rsid w:val="00DD31AC"/>
    <w:rsid w:val="00DD32C7"/>
    <w:rsid w:val="00DD3903"/>
    <w:rsid w:val="00DD3A1E"/>
    <w:rsid w:val="00DD3C38"/>
    <w:rsid w:val="00DD3DC4"/>
    <w:rsid w:val="00DD3E43"/>
    <w:rsid w:val="00DD40E0"/>
    <w:rsid w:val="00DD430F"/>
    <w:rsid w:val="00DD43D8"/>
    <w:rsid w:val="00DD43E2"/>
    <w:rsid w:val="00DD44CC"/>
    <w:rsid w:val="00DD4596"/>
    <w:rsid w:val="00DD45EE"/>
    <w:rsid w:val="00DD4746"/>
    <w:rsid w:val="00DD491C"/>
    <w:rsid w:val="00DD4A04"/>
    <w:rsid w:val="00DD5406"/>
    <w:rsid w:val="00DD5692"/>
    <w:rsid w:val="00DD56B6"/>
    <w:rsid w:val="00DD5731"/>
    <w:rsid w:val="00DD5C93"/>
    <w:rsid w:val="00DD5E0B"/>
    <w:rsid w:val="00DD5FCF"/>
    <w:rsid w:val="00DD5FEB"/>
    <w:rsid w:val="00DD609E"/>
    <w:rsid w:val="00DD6216"/>
    <w:rsid w:val="00DD6AF1"/>
    <w:rsid w:val="00DD6CD2"/>
    <w:rsid w:val="00DD70D5"/>
    <w:rsid w:val="00DD7338"/>
    <w:rsid w:val="00DD7378"/>
    <w:rsid w:val="00DD7454"/>
    <w:rsid w:val="00DD751B"/>
    <w:rsid w:val="00DD7589"/>
    <w:rsid w:val="00DD7651"/>
    <w:rsid w:val="00DD76CC"/>
    <w:rsid w:val="00DD77BC"/>
    <w:rsid w:val="00DD77D7"/>
    <w:rsid w:val="00DD7A76"/>
    <w:rsid w:val="00DD7BF7"/>
    <w:rsid w:val="00DD7E93"/>
    <w:rsid w:val="00DD7F5A"/>
    <w:rsid w:val="00DD7F85"/>
    <w:rsid w:val="00DE0087"/>
    <w:rsid w:val="00DE04BE"/>
    <w:rsid w:val="00DE0526"/>
    <w:rsid w:val="00DE0BD8"/>
    <w:rsid w:val="00DE0C97"/>
    <w:rsid w:val="00DE13F5"/>
    <w:rsid w:val="00DE14F5"/>
    <w:rsid w:val="00DE15F0"/>
    <w:rsid w:val="00DE16EB"/>
    <w:rsid w:val="00DE17CB"/>
    <w:rsid w:val="00DE18CA"/>
    <w:rsid w:val="00DE1B57"/>
    <w:rsid w:val="00DE1C02"/>
    <w:rsid w:val="00DE1E06"/>
    <w:rsid w:val="00DE1E3A"/>
    <w:rsid w:val="00DE1EA7"/>
    <w:rsid w:val="00DE1F3C"/>
    <w:rsid w:val="00DE1F40"/>
    <w:rsid w:val="00DE2038"/>
    <w:rsid w:val="00DE255A"/>
    <w:rsid w:val="00DE269F"/>
    <w:rsid w:val="00DE27AB"/>
    <w:rsid w:val="00DE28A7"/>
    <w:rsid w:val="00DE2A42"/>
    <w:rsid w:val="00DE3335"/>
    <w:rsid w:val="00DE34F7"/>
    <w:rsid w:val="00DE366D"/>
    <w:rsid w:val="00DE37DE"/>
    <w:rsid w:val="00DE3B0E"/>
    <w:rsid w:val="00DE3BE4"/>
    <w:rsid w:val="00DE3D1A"/>
    <w:rsid w:val="00DE4005"/>
    <w:rsid w:val="00DE44F6"/>
    <w:rsid w:val="00DE452C"/>
    <w:rsid w:val="00DE456B"/>
    <w:rsid w:val="00DE482F"/>
    <w:rsid w:val="00DE4947"/>
    <w:rsid w:val="00DE4C6F"/>
    <w:rsid w:val="00DE5228"/>
    <w:rsid w:val="00DE5495"/>
    <w:rsid w:val="00DE5796"/>
    <w:rsid w:val="00DE59FF"/>
    <w:rsid w:val="00DE5D60"/>
    <w:rsid w:val="00DE5F36"/>
    <w:rsid w:val="00DE61AC"/>
    <w:rsid w:val="00DE65D6"/>
    <w:rsid w:val="00DE6736"/>
    <w:rsid w:val="00DE6885"/>
    <w:rsid w:val="00DE69A3"/>
    <w:rsid w:val="00DE69CD"/>
    <w:rsid w:val="00DE6ABE"/>
    <w:rsid w:val="00DE6B50"/>
    <w:rsid w:val="00DE6BC0"/>
    <w:rsid w:val="00DE6C01"/>
    <w:rsid w:val="00DE6CB9"/>
    <w:rsid w:val="00DE6F55"/>
    <w:rsid w:val="00DE704B"/>
    <w:rsid w:val="00DE71D9"/>
    <w:rsid w:val="00DE74B6"/>
    <w:rsid w:val="00DE74C5"/>
    <w:rsid w:val="00DE754E"/>
    <w:rsid w:val="00DE77EE"/>
    <w:rsid w:val="00DE7A59"/>
    <w:rsid w:val="00DE7C48"/>
    <w:rsid w:val="00DE7ED0"/>
    <w:rsid w:val="00DF0041"/>
    <w:rsid w:val="00DF046F"/>
    <w:rsid w:val="00DF06DB"/>
    <w:rsid w:val="00DF08BA"/>
    <w:rsid w:val="00DF0BC9"/>
    <w:rsid w:val="00DF1202"/>
    <w:rsid w:val="00DF1751"/>
    <w:rsid w:val="00DF1A64"/>
    <w:rsid w:val="00DF1A88"/>
    <w:rsid w:val="00DF1AA5"/>
    <w:rsid w:val="00DF1B59"/>
    <w:rsid w:val="00DF1E9C"/>
    <w:rsid w:val="00DF21B1"/>
    <w:rsid w:val="00DF21F7"/>
    <w:rsid w:val="00DF2875"/>
    <w:rsid w:val="00DF2917"/>
    <w:rsid w:val="00DF2A7F"/>
    <w:rsid w:val="00DF308B"/>
    <w:rsid w:val="00DF332D"/>
    <w:rsid w:val="00DF35C7"/>
    <w:rsid w:val="00DF3632"/>
    <w:rsid w:val="00DF3AA6"/>
    <w:rsid w:val="00DF3AE2"/>
    <w:rsid w:val="00DF3B0A"/>
    <w:rsid w:val="00DF3B4D"/>
    <w:rsid w:val="00DF3DC6"/>
    <w:rsid w:val="00DF437B"/>
    <w:rsid w:val="00DF43C0"/>
    <w:rsid w:val="00DF4401"/>
    <w:rsid w:val="00DF465D"/>
    <w:rsid w:val="00DF46D6"/>
    <w:rsid w:val="00DF483D"/>
    <w:rsid w:val="00DF4923"/>
    <w:rsid w:val="00DF4DF8"/>
    <w:rsid w:val="00DF4E0B"/>
    <w:rsid w:val="00DF4EED"/>
    <w:rsid w:val="00DF4F9C"/>
    <w:rsid w:val="00DF5212"/>
    <w:rsid w:val="00DF527F"/>
    <w:rsid w:val="00DF5329"/>
    <w:rsid w:val="00DF575E"/>
    <w:rsid w:val="00DF5D7B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760"/>
    <w:rsid w:val="00E0094B"/>
    <w:rsid w:val="00E00EFD"/>
    <w:rsid w:val="00E01046"/>
    <w:rsid w:val="00E010DC"/>
    <w:rsid w:val="00E01178"/>
    <w:rsid w:val="00E012F5"/>
    <w:rsid w:val="00E01D6F"/>
    <w:rsid w:val="00E022E6"/>
    <w:rsid w:val="00E0240C"/>
    <w:rsid w:val="00E029A9"/>
    <w:rsid w:val="00E03255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125"/>
    <w:rsid w:val="00E04385"/>
    <w:rsid w:val="00E0440C"/>
    <w:rsid w:val="00E04E42"/>
    <w:rsid w:val="00E04EFC"/>
    <w:rsid w:val="00E05167"/>
    <w:rsid w:val="00E0542B"/>
    <w:rsid w:val="00E05738"/>
    <w:rsid w:val="00E05813"/>
    <w:rsid w:val="00E05BFA"/>
    <w:rsid w:val="00E05CEE"/>
    <w:rsid w:val="00E05D23"/>
    <w:rsid w:val="00E06120"/>
    <w:rsid w:val="00E06381"/>
    <w:rsid w:val="00E0641F"/>
    <w:rsid w:val="00E06441"/>
    <w:rsid w:val="00E06474"/>
    <w:rsid w:val="00E066D3"/>
    <w:rsid w:val="00E066D7"/>
    <w:rsid w:val="00E069A6"/>
    <w:rsid w:val="00E06A37"/>
    <w:rsid w:val="00E071D1"/>
    <w:rsid w:val="00E07224"/>
    <w:rsid w:val="00E072B9"/>
    <w:rsid w:val="00E07302"/>
    <w:rsid w:val="00E07331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1DF"/>
    <w:rsid w:val="00E1045B"/>
    <w:rsid w:val="00E1071B"/>
    <w:rsid w:val="00E10AE5"/>
    <w:rsid w:val="00E11191"/>
    <w:rsid w:val="00E11197"/>
    <w:rsid w:val="00E11378"/>
    <w:rsid w:val="00E11454"/>
    <w:rsid w:val="00E115EA"/>
    <w:rsid w:val="00E11C1B"/>
    <w:rsid w:val="00E11D06"/>
    <w:rsid w:val="00E11D0D"/>
    <w:rsid w:val="00E11D8D"/>
    <w:rsid w:val="00E125DA"/>
    <w:rsid w:val="00E12609"/>
    <w:rsid w:val="00E127D2"/>
    <w:rsid w:val="00E128B2"/>
    <w:rsid w:val="00E12A65"/>
    <w:rsid w:val="00E12CB2"/>
    <w:rsid w:val="00E1304D"/>
    <w:rsid w:val="00E13361"/>
    <w:rsid w:val="00E13843"/>
    <w:rsid w:val="00E13998"/>
    <w:rsid w:val="00E13A65"/>
    <w:rsid w:val="00E13A8F"/>
    <w:rsid w:val="00E13D1C"/>
    <w:rsid w:val="00E13FC6"/>
    <w:rsid w:val="00E13FDF"/>
    <w:rsid w:val="00E140B1"/>
    <w:rsid w:val="00E14495"/>
    <w:rsid w:val="00E14916"/>
    <w:rsid w:val="00E14969"/>
    <w:rsid w:val="00E149FA"/>
    <w:rsid w:val="00E14C24"/>
    <w:rsid w:val="00E14D75"/>
    <w:rsid w:val="00E14E2A"/>
    <w:rsid w:val="00E14FC9"/>
    <w:rsid w:val="00E1500E"/>
    <w:rsid w:val="00E153AC"/>
    <w:rsid w:val="00E153CD"/>
    <w:rsid w:val="00E15661"/>
    <w:rsid w:val="00E159E2"/>
    <w:rsid w:val="00E15DCC"/>
    <w:rsid w:val="00E15EEC"/>
    <w:rsid w:val="00E15FA5"/>
    <w:rsid w:val="00E161B5"/>
    <w:rsid w:val="00E165FD"/>
    <w:rsid w:val="00E16821"/>
    <w:rsid w:val="00E168E0"/>
    <w:rsid w:val="00E16B7B"/>
    <w:rsid w:val="00E16BB6"/>
    <w:rsid w:val="00E16C72"/>
    <w:rsid w:val="00E16F5F"/>
    <w:rsid w:val="00E17239"/>
    <w:rsid w:val="00E1771A"/>
    <w:rsid w:val="00E17AE6"/>
    <w:rsid w:val="00E17BDE"/>
    <w:rsid w:val="00E17E90"/>
    <w:rsid w:val="00E202A1"/>
    <w:rsid w:val="00E203FD"/>
    <w:rsid w:val="00E204B0"/>
    <w:rsid w:val="00E204C0"/>
    <w:rsid w:val="00E204E7"/>
    <w:rsid w:val="00E206BE"/>
    <w:rsid w:val="00E208D4"/>
    <w:rsid w:val="00E20A6C"/>
    <w:rsid w:val="00E20B76"/>
    <w:rsid w:val="00E20CF0"/>
    <w:rsid w:val="00E20FF6"/>
    <w:rsid w:val="00E21219"/>
    <w:rsid w:val="00E2137A"/>
    <w:rsid w:val="00E213B5"/>
    <w:rsid w:val="00E21472"/>
    <w:rsid w:val="00E215AC"/>
    <w:rsid w:val="00E21736"/>
    <w:rsid w:val="00E21785"/>
    <w:rsid w:val="00E219EC"/>
    <w:rsid w:val="00E21C22"/>
    <w:rsid w:val="00E22031"/>
    <w:rsid w:val="00E22074"/>
    <w:rsid w:val="00E221A8"/>
    <w:rsid w:val="00E22780"/>
    <w:rsid w:val="00E22818"/>
    <w:rsid w:val="00E229F0"/>
    <w:rsid w:val="00E22BA7"/>
    <w:rsid w:val="00E22C44"/>
    <w:rsid w:val="00E22D1C"/>
    <w:rsid w:val="00E22D5A"/>
    <w:rsid w:val="00E23098"/>
    <w:rsid w:val="00E230A8"/>
    <w:rsid w:val="00E23361"/>
    <w:rsid w:val="00E236E1"/>
    <w:rsid w:val="00E237F6"/>
    <w:rsid w:val="00E23880"/>
    <w:rsid w:val="00E239C6"/>
    <w:rsid w:val="00E23A75"/>
    <w:rsid w:val="00E23B1A"/>
    <w:rsid w:val="00E23B88"/>
    <w:rsid w:val="00E23BBC"/>
    <w:rsid w:val="00E23C57"/>
    <w:rsid w:val="00E23F70"/>
    <w:rsid w:val="00E2447C"/>
    <w:rsid w:val="00E24767"/>
    <w:rsid w:val="00E24BFB"/>
    <w:rsid w:val="00E24D66"/>
    <w:rsid w:val="00E24DD9"/>
    <w:rsid w:val="00E2539C"/>
    <w:rsid w:val="00E25768"/>
    <w:rsid w:val="00E257E2"/>
    <w:rsid w:val="00E258CA"/>
    <w:rsid w:val="00E25CF0"/>
    <w:rsid w:val="00E25EF2"/>
    <w:rsid w:val="00E26A9D"/>
    <w:rsid w:val="00E26B2F"/>
    <w:rsid w:val="00E26BCA"/>
    <w:rsid w:val="00E26C05"/>
    <w:rsid w:val="00E27032"/>
    <w:rsid w:val="00E27802"/>
    <w:rsid w:val="00E278A3"/>
    <w:rsid w:val="00E278EB"/>
    <w:rsid w:val="00E279A2"/>
    <w:rsid w:val="00E27DD2"/>
    <w:rsid w:val="00E27DEC"/>
    <w:rsid w:val="00E27FB1"/>
    <w:rsid w:val="00E30AE3"/>
    <w:rsid w:val="00E30FA5"/>
    <w:rsid w:val="00E3101C"/>
    <w:rsid w:val="00E3104F"/>
    <w:rsid w:val="00E31243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2168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43D"/>
    <w:rsid w:val="00E335D7"/>
    <w:rsid w:val="00E33F9E"/>
    <w:rsid w:val="00E341C0"/>
    <w:rsid w:val="00E34354"/>
    <w:rsid w:val="00E34631"/>
    <w:rsid w:val="00E34750"/>
    <w:rsid w:val="00E34CD3"/>
    <w:rsid w:val="00E34EC9"/>
    <w:rsid w:val="00E34FBD"/>
    <w:rsid w:val="00E34FCB"/>
    <w:rsid w:val="00E35108"/>
    <w:rsid w:val="00E35249"/>
    <w:rsid w:val="00E35261"/>
    <w:rsid w:val="00E3528F"/>
    <w:rsid w:val="00E359D7"/>
    <w:rsid w:val="00E35ACA"/>
    <w:rsid w:val="00E35C56"/>
    <w:rsid w:val="00E35EFB"/>
    <w:rsid w:val="00E3612B"/>
    <w:rsid w:val="00E361DF"/>
    <w:rsid w:val="00E36278"/>
    <w:rsid w:val="00E362CC"/>
    <w:rsid w:val="00E363CD"/>
    <w:rsid w:val="00E36560"/>
    <w:rsid w:val="00E366C4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DF8"/>
    <w:rsid w:val="00E41288"/>
    <w:rsid w:val="00E4171F"/>
    <w:rsid w:val="00E418B7"/>
    <w:rsid w:val="00E41E54"/>
    <w:rsid w:val="00E41F0B"/>
    <w:rsid w:val="00E42238"/>
    <w:rsid w:val="00E42338"/>
    <w:rsid w:val="00E42430"/>
    <w:rsid w:val="00E42646"/>
    <w:rsid w:val="00E42814"/>
    <w:rsid w:val="00E428BA"/>
    <w:rsid w:val="00E4298A"/>
    <w:rsid w:val="00E42E93"/>
    <w:rsid w:val="00E43042"/>
    <w:rsid w:val="00E4307E"/>
    <w:rsid w:val="00E430DE"/>
    <w:rsid w:val="00E43296"/>
    <w:rsid w:val="00E43418"/>
    <w:rsid w:val="00E4358C"/>
    <w:rsid w:val="00E435AD"/>
    <w:rsid w:val="00E43DDE"/>
    <w:rsid w:val="00E4412B"/>
    <w:rsid w:val="00E44145"/>
    <w:rsid w:val="00E44254"/>
    <w:rsid w:val="00E44878"/>
    <w:rsid w:val="00E449B9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571"/>
    <w:rsid w:val="00E465B6"/>
    <w:rsid w:val="00E468DE"/>
    <w:rsid w:val="00E46B4D"/>
    <w:rsid w:val="00E46BCE"/>
    <w:rsid w:val="00E46FE8"/>
    <w:rsid w:val="00E470DF"/>
    <w:rsid w:val="00E47339"/>
    <w:rsid w:val="00E4742B"/>
    <w:rsid w:val="00E475F0"/>
    <w:rsid w:val="00E47606"/>
    <w:rsid w:val="00E47720"/>
    <w:rsid w:val="00E478F0"/>
    <w:rsid w:val="00E47951"/>
    <w:rsid w:val="00E47B00"/>
    <w:rsid w:val="00E47BC5"/>
    <w:rsid w:val="00E47FAD"/>
    <w:rsid w:val="00E500D6"/>
    <w:rsid w:val="00E50281"/>
    <w:rsid w:val="00E505D5"/>
    <w:rsid w:val="00E5094C"/>
    <w:rsid w:val="00E50A4E"/>
    <w:rsid w:val="00E50CDA"/>
    <w:rsid w:val="00E50F9E"/>
    <w:rsid w:val="00E51372"/>
    <w:rsid w:val="00E513BC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DBA"/>
    <w:rsid w:val="00E541C6"/>
    <w:rsid w:val="00E54297"/>
    <w:rsid w:val="00E5449F"/>
    <w:rsid w:val="00E5454B"/>
    <w:rsid w:val="00E5498A"/>
    <w:rsid w:val="00E54A8F"/>
    <w:rsid w:val="00E54AEC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604E"/>
    <w:rsid w:val="00E56259"/>
    <w:rsid w:val="00E5636C"/>
    <w:rsid w:val="00E56757"/>
    <w:rsid w:val="00E56843"/>
    <w:rsid w:val="00E56872"/>
    <w:rsid w:val="00E56D5B"/>
    <w:rsid w:val="00E56DAB"/>
    <w:rsid w:val="00E57621"/>
    <w:rsid w:val="00E577B9"/>
    <w:rsid w:val="00E57CB4"/>
    <w:rsid w:val="00E57CC5"/>
    <w:rsid w:val="00E57E4F"/>
    <w:rsid w:val="00E57E84"/>
    <w:rsid w:val="00E603E3"/>
    <w:rsid w:val="00E60770"/>
    <w:rsid w:val="00E607C9"/>
    <w:rsid w:val="00E609FD"/>
    <w:rsid w:val="00E610C5"/>
    <w:rsid w:val="00E6116B"/>
    <w:rsid w:val="00E6138A"/>
    <w:rsid w:val="00E613FC"/>
    <w:rsid w:val="00E6191D"/>
    <w:rsid w:val="00E61FD7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7F"/>
    <w:rsid w:val="00E63972"/>
    <w:rsid w:val="00E63D83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5D3"/>
    <w:rsid w:val="00E65BA0"/>
    <w:rsid w:val="00E65CEF"/>
    <w:rsid w:val="00E65E10"/>
    <w:rsid w:val="00E6601E"/>
    <w:rsid w:val="00E661C4"/>
    <w:rsid w:val="00E665B7"/>
    <w:rsid w:val="00E66901"/>
    <w:rsid w:val="00E66BD3"/>
    <w:rsid w:val="00E66BEB"/>
    <w:rsid w:val="00E66F25"/>
    <w:rsid w:val="00E6702A"/>
    <w:rsid w:val="00E673B0"/>
    <w:rsid w:val="00E673DC"/>
    <w:rsid w:val="00E6749B"/>
    <w:rsid w:val="00E678CD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A4"/>
    <w:rsid w:val="00E70B51"/>
    <w:rsid w:val="00E70E23"/>
    <w:rsid w:val="00E70F48"/>
    <w:rsid w:val="00E710FD"/>
    <w:rsid w:val="00E713FE"/>
    <w:rsid w:val="00E71417"/>
    <w:rsid w:val="00E714FD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2000"/>
    <w:rsid w:val="00E7201D"/>
    <w:rsid w:val="00E72103"/>
    <w:rsid w:val="00E722EF"/>
    <w:rsid w:val="00E723BC"/>
    <w:rsid w:val="00E723EC"/>
    <w:rsid w:val="00E728D8"/>
    <w:rsid w:val="00E72984"/>
    <w:rsid w:val="00E72CBB"/>
    <w:rsid w:val="00E72D63"/>
    <w:rsid w:val="00E7303D"/>
    <w:rsid w:val="00E7323F"/>
    <w:rsid w:val="00E7357E"/>
    <w:rsid w:val="00E7373B"/>
    <w:rsid w:val="00E7373C"/>
    <w:rsid w:val="00E73A80"/>
    <w:rsid w:val="00E73FEB"/>
    <w:rsid w:val="00E7409D"/>
    <w:rsid w:val="00E74365"/>
    <w:rsid w:val="00E744EB"/>
    <w:rsid w:val="00E7450D"/>
    <w:rsid w:val="00E74CC3"/>
    <w:rsid w:val="00E75037"/>
    <w:rsid w:val="00E752B2"/>
    <w:rsid w:val="00E7530A"/>
    <w:rsid w:val="00E75404"/>
    <w:rsid w:val="00E7564C"/>
    <w:rsid w:val="00E7568A"/>
    <w:rsid w:val="00E75A4B"/>
    <w:rsid w:val="00E75F66"/>
    <w:rsid w:val="00E76019"/>
    <w:rsid w:val="00E76673"/>
    <w:rsid w:val="00E766E4"/>
    <w:rsid w:val="00E767F2"/>
    <w:rsid w:val="00E7696E"/>
    <w:rsid w:val="00E76984"/>
    <w:rsid w:val="00E76D46"/>
    <w:rsid w:val="00E76DE0"/>
    <w:rsid w:val="00E770EA"/>
    <w:rsid w:val="00E771DA"/>
    <w:rsid w:val="00E77761"/>
    <w:rsid w:val="00E7786B"/>
    <w:rsid w:val="00E77A4B"/>
    <w:rsid w:val="00E77F3A"/>
    <w:rsid w:val="00E77F57"/>
    <w:rsid w:val="00E8001E"/>
    <w:rsid w:val="00E80150"/>
    <w:rsid w:val="00E802E1"/>
    <w:rsid w:val="00E80682"/>
    <w:rsid w:val="00E80C10"/>
    <w:rsid w:val="00E80D45"/>
    <w:rsid w:val="00E80D68"/>
    <w:rsid w:val="00E80D8B"/>
    <w:rsid w:val="00E81055"/>
    <w:rsid w:val="00E812B1"/>
    <w:rsid w:val="00E8178E"/>
    <w:rsid w:val="00E817D9"/>
    <w:rsid w:val="00E81B4E"/>
    <w:rsid w:val="00E81F6E"/>
    <w:rsid w:val="00E82336"/>
    <w:rsid w:val="00E82615"/>
    <w:rsid w:val="00E828C1"/>
    <w:rsid w:val="00E82A36"/>
    <w:rsid w:val="00E82AFE"/>
    <w:rsid w:val="00E82C37"/>
    <w:rsid w:val="00E82CE2"/>
    <w:rsid w:val="00E82EFF"/>
    <w:rsid w:val="00E83519"/>
    <w:rsid w:val="00E8394E"/>
    <w:rsid w:val="00E83A6D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569"/>
    <w:rsid w:val="00E85739"/>
    <w:rsid w:val="00E859B8"/>
    <w:rsid w:val="00E85BE8"/>
    <w:rsid w:val="00E85D54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AFC"/>
    <w:rsid w:val="00E87D2D"/>
    <w:rsid w:val="00E87D97"/>
    <w:rsid w:val="00E9045C"/>
    <w:rsid w:val="00E9070B"/>
    <w:rsid w:val="00E90809"/>
    <w:rsid w:val="00E90C06"/>
    <w:rsid w:val="00E910BE"/>
    <w:rsid w:val="00E9117B"/>
    <w:rsid w:val="00E91411"/>
    <w:rsid w:val="00E915DE"/>
    <w:rsid w:val="00E916D2"/>
    <w:rsid w:val="00E919BF"/>
    <w:rsid w:val="00E91AC8"/>
    <w:rsid w:val="00E91C69"/>
    <w:rsid w:val="00E91CFB"/>
    <w:rsid w:val="00E921D8"/>
    <w:rsid w:val="00E9242F"/>
    <w:rsid w:val="00E92488"/>
    <w:rsid w:val="00E92542"/>
    <w:rsid w:val="00E927F9"/>
    <w:rsid w:val="00E92C05"/>
    <w:rsid w:val="00E92CBD"/>
    <w:rsid w:val="00E92E53"/>
    <w:rsid w:val="00E92F1E"/>
    <w:rsid w:val="00E92FCB"/>
    <w:rsid w:val="00E93A54"/>
    <w:rsid w:val="00E93AAD"/>
    <w:rsid w:val="00E93CCC"/>
    <w:rsid w:val="00E93FA4"/>
    <w:rsid w:val="00E9423F"/>
    <w:rsid w:val="00E94379"/>
    <w:rsid w:val="00E94642"/>
    <w:rsid w:val="00E94957"/>
    <w:rsid w:val="00E949FB"/>
    <w:rsid w:val="00E94CE9"/>
    <w:rsid w:val="00E94FC2"/>
    <w:rsid w:val="00E951E1"/>
    <w:rsid w:val="00E9576C"/>
    <w:rsid w:val="00E95CA5"/>
    <w:rsid w:val="00E960B5"/>
    <w:rsid w:val="00E9624B"/>
    <w:rsid w:val="00E9655D"/>
    <w:rsid w:val="00E966BF"/>
    <w:rsid w:val="00E967DE"/>
    <w:rsid w:val="00E972DD"/>
    <w:rsid w:val="00E9735F"/>
    <w:rsid w:val="00E973AC"/>
    <w:rsid w:val="00E97402"/>
    <w:rsid w:val="00E974E0"/>
    <w:rsid w:val="00E97E15"/>
    <w:rsid w:val="00E97E73"/>
    <w:rsid w:val="00E97ECD"/>
    <w:rsid w:val="00EA032E"/>
    <w:rsid w:val="00EA05C0"/>
    <w:rsid w:val="00EA0852"/>
    <w:rsid w:val="00EA087D"/>
    <w:rsid w:val="00EA0EDB"/>
    <w:rsid w:val="00EA1154"/>
    <w:rsid w:val="00EA11C1"/>
    <w:rsid w:val="00EA12BE"/>
    <w:rsid w:val="00EA135F"/>
    <w:rsid w:val="00EA159C"/>
    <w:rsid w:val="00EA1768"/>
    <w:rsid w:val="00EA1B56"/>
    <w:rsid w:val="00EA1C13"/>
    <w:rsid w:val="00EA1DA2"/>
    <w:rsid w:val="00EA1F34"/>
    <w:rsid w:val="00EA20D4"/>
    <w:rsid w:val="00EA21CB"/>
    <w:rsid w:val="00EA237D"/>
    <w:rsid w:val="00EA260D"/>
    <w:rsid w:val="00EA275A"/>
    <w:rsid w:val="00EA2C8C"/>
    <w:rsid w:val="00EA2CCF"/>
    <w:rsid w:val="00EA2E8E"/>
    <w:rsid w:val="00EA3083"/>
    <w:rsid w:val="00EA3127"/>
    <w:rsid w:val="00EA3341"/>
    <w:rsid w:val="00EA344C"/>
    <w:rsid w:val="00EA3BB2"/>
    <w:rsid w:val="00EA3D60"/>
    <w:rsid w:val="00EA3E60"/>
    <w:rsid w:val="00EA4227"/>
    <w:rsid w:val="00EA451E"/>
    <w:rsid w:val="00EA45BF"/>
    <w:rsid w:val="00EA4717"/>
    <w:rsid w:val="00EA4C85"/>
    <w:rsid w:val="00EA4EC4"/>
    <w:rsid w:val="00EA4F63"/>
    <w:rsid w:val="00EA58EB"/>
    <w:rsid w:val="00EA5928"/>
    <w:rsid w:val="00EA59DB"/>
    <w:rsid w:val="00EA5D51"/>
    <w:rsid w:val="00EA60AA"/>
    <w:rsid w:val="00EA64B9"/>
    <w:rsid w:val="00EA652A"/>
    <w:rsid w:val="00EA6602"/>
    <w:rsid w:val="00EA6A01"/>
    <w:rsid w:val="00EA6B98"/>
    <w:rsid w:val="00EA6F97"/>
    <w:rsid w:val="00EA7156"/>
    <w:rsid w:val="00EA71B4"/>
    <w:rsid w:val="00EA73E8"/>
    <w:rsid w:val="00EA7635"/>
    <w:rsid w:val="00EA7AF5"/>
    <w:rsid w:val="00EA7CA5"/>
    <w:rsid w:val="00EA7E44"/>
    <w:rsid w:val="00EA7F3B"/>
    <w:rsid w:val="00EB0310"/>
    <w:rsid w:val="00EB034D"/>
    <w:rsid w:val="00EB0648"/>
    <w:rsid w:val="00EB06E6"/>
    <w:rsid w:val="00EB090F"/>
    <w:rsid w:val="00EB0A71"/>
    <w:rsid w:val="00EB0D55"/>
    <w:rsid w:val="00EB0DAC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30E8"/>
    <w:rsid w:val="00EB36E4"/>
    <w:rsid w:val="00EB3B59"/>
    <w:rsid w:val="00EB42B7"/>
    <w:rsid w:val="00EB4417"/>
    <w:rsid w:val="00EB4558"/>
    <w:rsid w:val="00EB4835"/>
    <w:rsid w:val="00EB485F"/>
    <w:rsid w:val="00EB4961"/>
    <w:rsid w:val="00EB49C3"/>
    <w:rsid w:val="00EB4C93"/>
    <w:rsid w:val="00EB4D13"/>
    <w:rsid w:val="00EB4D28"/>
    <w:rsid w:val="00EB4F41"/>
    <w:rsid w:val="00EB5386"/>
    <w:rsid w:val="00EB53C4"/>
    <w:rsid w:val="00EB540C"/>
    <w:rsid w:val="00EB5536"/>
    <w:rsid w:val="00EB5902"/>
    <w:rsid w:val="00EB5C61"/>
    <w:rsid w:val="00EB5CE9"/>
    <w:rsid w:val="00EB5E0B"/>
    <w:rsid w:val="00EB6276"/>
    <w:rsid w:val="00EB62F6"/>
    <w:rsid w:val="00EB683E"/>
    <w:rsid w:val="00EB6857"/>
    <w:rsid w:val="00EB6A0B"/>
    <w:rsid w:val="00EB6FBA"/>
    <w:rsid w:val="00EB71FF"/>
    <w:rsid w:val="00EB721C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A5F"/>
    <w:rsid w:val="00EC0D73"/>
    <w:rsid w:val="00EC0E0A"/>
    <w:rsid w:val="00EC0FC3"/>
    <w:rsid w:val="00EC11A5"/>
    <w:rsid w:val="00EC16DA"/>
    <w:rsid w:val="00EC1796"/>
    <w:rsid w:val="00EC1AA5"/>
    <w:rsid w:val="00EC1B01"/>
    <w:rsid w:val="00EC1D37"/>
    <w:rsid w:val="00EC1EA7"/>
    <w:rsid w:val="00EC1F84"/>
    <w:rsid w:val="00EC205B"/>
    <w:rsid w:val="00EC233C"/>
    <w:rsid w:val="00EC238F"/>
    <w:rsid w:val="00EC23C5"/>
    <w:rsid w:val="00EC25E2"/>
    <w:rsid w:val="00EC2938"/>
    <w:rsid w:val="00EC2C13"/>
    <w:rsid w:val="00EC2CDA"/>
    <w:rsid w:val="00EC2F72"/>
    <w:rsid w:val="00EC2F77"/>
    <w:rsid w:val="00EC35A3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B06"/>
    <w:rsid w:val="00EC4B34"/>
    <w:rsid w:val="00EC4B69"/>
    <w:rsid w:val="00EC505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69"/>
    <w:rsid w:val="00EC6B80"/>
    <w:rsid w:val="00EC6D6B"/>
    <w:rsid w:val="00EC762F"/>
    <w:rsid w:val="00EC7809"/>
    <w:rsid w:val="00EC7A3E"/>
    <w:rsid w:val="00EC7DE1"/>
    <w:rsid w:val="00EC7EAC"/>
    <w:rsid w:val="00ED003A"/>
    <w:rsid w:val="00ED010E"/>
    <w:rsid w:val="00ED019B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11E1"/>
    <w:rsid w:val="00ED1305"/>
    <w:rsid w:val="00ED1DA9"/>
    <w:rsid w:val="00ED1DF8"/>
    <w:rsid w:val="00ED214E"/>
    <w:rsid w:val="00ED25F4"/>
    <w:rsid w:val="00ED26CD"/>
    <w:rsid w:val="00ED2807"/>
    <w:rsid w:val="00ED28B6"/>
    <w:rsid w:val="00ED28FD"/>
    <w:rsid w:val="00ED2A07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A20"/>
    <w:rsid w:val="00ED3A85"/>
    <w:rsid w:val="00ED3EB1"/>
    <w:rsid w:val="00ED4055"/>
    <w:rsid w:val="00ED40A0"/>
    <w:rsid w:val="00ED4439"/>
    <w:rsid w:val="00ED4836"/>
    <w:rsid w:val="00ED4BB5"/>
    <w:rsid w:val="00ED4C28"/>
    <w:rsid w:val="00ED4C41"/>
    <w:rsid w:val="00ED4D08"/>
    <w:rsid w:val="00ED4DD8"/>
    <w:rsid w:val="00ED4FA1"/>
    <w:rsid w:val="00ED52A9"/>
    <w:rsid w:val="00ED54F2"/>
    <w:rsid w:val="00ED590E"/>
    <w:rsid w:val="00ED59C0"/>
    <w:rsid w:val="00ED59E7"/>
    <w:rsid w:val="00ED5E8E"/>
    <w:rsid w:val="00ED5FE8"/>
    <w:rsid w:val="00ED63B5"/>
    <w:rsid w:val="00ED64E5"/>
    <w:rsid w:val="00ED6915"/>
    <w:rsid w:val="00ED6C0F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A7D"/>
    <w:rsid w:val="00ED7E91"/>
    <w:rsid w:val="00EE013C"/>
    <w:rsid w:val="00EE02DB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E9"/>
    <w:rsid w:val="00EE0E95"/>
    <w:rsid w:val="00EE11E9"/>
    <w:rsid w:val="00EE14E8"/>
    <w:rsid w:val="00EE1901"/>
    <w:rsid w:val="00EE193B"/>
    <w:rsid w:val="00EE1A15"/>
    <w:rsid w:val="00EE1DB3"/>
    <w:rsid w:val="00EE2377"/>
    <w:rsid w:val="00EE2396"/>
    <w:rsid w:val="00EE270E"/>
    <w:rsid w:val="00EE2A71"/>
    <w:rsid w:val="00EE2C8C"/>
    <w:rsid w:val="00EE2C9C"/>
    <w:rsid w:val="00EE2DAC"/>
    <w:rsid w:val="00EE3019"/>
    <w:rsid w:val="00EE3155"/>
    <w:rsid w:val="00EE34AF"/>
    <w:rsid w:val="00EE399B"/>
    <w:rsid w:val="00EE3B87"/>
    <w:rsid w:val="00EE4015"/>
    <w:rsid w:val="00EE41B8"/>
    <w:rsid w:val="00EE4255"/>
    <w:rsid w:val="00EE4280"/>
    <w:rsid w:val="00EE42E2"/>
    <w:rsid w:val="00EE4693"/>
    <w:rsid w:val="00EE4942"/>
    <w:rsid w:val="00EE51F7"/>
    <w:rsid w:val="00EE5C15"/>
    <w:rsid w:val="00EE5C60"/>
    <w:rsid w:val="00EE5CC3"/>
    <w:rsid w:val="00EE5EE2"/>
    <w:rsid w:val="00EE60B3"/>
    <w:rsid w:val="00EE6BBB"/>
    <w:rsid w:val="00EE6CA7"/>
    <w:rsid w:val="00EE6DBF"/>
    <w:rsid w:val="00EE6F7A"/>
    <w:rsid w:val="00EE725E"/>
    <w:rsid w:val="00EE73F0"/>
    <w:rsid w:val="00EE7406"/>
    <w:rsid w:val="00EE785A"/>
    <w:rsid w:val="00EE7A37"/>
    <w:rsid w:val="00EE7CE2"/>
    <w:rsid w:val="00EE7E66"/>
    <w:rsid w:val="00EE7F3E"/>
    <w:rsid w:val="00EF0182"/>
    <w:rsid w:val="00EF03D0"/>
    <w:rsid w:val="00EF04D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24C"/>
    <w:rsid w:val="00EF147C"/>
    <w:rsid w:val="00EF1995"/>
    <w:rsid w:val="00EF1B05"/>
    <w:rsid w:val="00EF22EB"/>
    <w:rsid w:val="00EF2358"/>
    <w:rsid w:val="00EF23AB"/>
    <w:rsid w:val="00EF2979"/>
    <w:rsid w:val="00EF2983"/>
    <w:rsid w:val="00EF2EAB"/>
    <w:rsid w:val="00EF339A"/>
    <w:rsid w:val="00EF344E"/>
    <w:rsid w:val="00EF35C7"/>
    <w:rsid w:val="00EF3C0D"/>
    <w:rsid w:val="00EF3C1E"/>
    <w:rsid w:val="00EF41D7"/>
    <w:rsid w:val="00EF43C0"/>
    <w:rsid w:val="00EF487D"/>
    <w:rsid w:val="00EF49BF"/>
    <w:rsid w:val="00EF49C7"/>
    <w:rsid w:val="00EF49F7"/>
    <w:rsid w:val="00EF4C4B"/>
    <w:rsid w:val="00EF4C7B"/>
    <w:rsid w:val="00EF4D54"/>
    <w:rsid w:val="00EF4F4D"/>
    <w:rsid w:val="00EF500D"/>
    <w:rsid w:val="00EF515D"/>
    <w:rsid w:val="00EF5181"/>
    <w:rsid w:val="00EF534A"/>
    <w:rsid w:val="00EF5484"/>
    <w:rsid w:val="00EF55C5"/>
    <w:rsid w:val="00EF5739"/>
    <w:rsid w:val="00EF5B0E"/>
    <w:rsid w:val="00EF5B77"/>
    <w:rsid w:val="00EF5BDF"/>
    <w:rsid w:val="00EF5DCE"/>
    <w:rsid w:val="00EF62D5"/>
    <w:rsid w:val="00EF66CA"/>
    <w:rsid w:val="00EF66F7"/>
    <w:rsid w:val="00EF6757"/>
    <w:rsid w:val="00EF6B08"/>
    <w:rsid w:val="00EF7433"/>
    <w:rsid w:val="00EF7CCB"/>
    <w:rsid w:val="00F00073"/>
    <w:rsid w:val="00F001E0"/>
    <w:rsid w:val="00F00250"/>
    <w:rsid w:val="00F0040E"/>
    <w:rsid w:val="00F00775"/>
    <w:rsid w:val="00F008CE"/>
    <w:rsid w:val="00F00ADA"/>
    <w:rsid w:val="00F00DE6"/>
    <w:rsid w:val="00F00E29"/>
    <w:rsid w:val="00F00EDF"/>
    <w:rsid w:val="00F00EE4"/>
    <w:rsid w:val="00F01171"/>
    <w:rsid w:val="00F013F5"/>
    <w:rsid w:val="00F0183E"/>
    <w:rsid w:val="00F01C5D"/>
    <w:rsid w:val="00F01D80"/>
    <w:rsid w:val="00F01F8F"/>
    <w:rsid w:val="00F02170"/>
    <w:rsid w:val="00F0249E"/>
    <w:rsid w:val="00F026F7"/>
    <w:rsid w:val="00F02A88"/>
    <w:rsid w:val="00F02ABC"/>
    <w:rsid w:val="00F02CE3"/>
    <w:rsid w:val="00F02DAF"/>
    <w:rsid w:val="00F02EBE"/>
    <w:rsid w:val="00F02F9B"/>
    <w:rsid w:val="00F031C4"/>
    <w:rsid w:val="00F032E2"/>
    <w:rsid w:val="00F033C4"/>
    <w:rsid w:val="00F03659"/>
    <w:rsid w:val="00F03807"/>
    <w:rsid w:val="00F039D4"/>
    <w:rsid w:val="00F03BA2"/>
    <w:rsid w:val="00F03C8D"/>
    <w:rsid w:val="00F03CF5"/>
    <w:rsid w:val="00F04056"/>
    <w:rsid w:val="00F04131"/>
    <w:rsid w:val="00F04189"/>
    <w:rsid w:val="00F04361"/>
    <w:rsid w:val="00F043A0"/>
    <w:rsid w:val="00F04531"/>
    <w:rsid w:val="00F04848"/>
    <w:rsid w:val="00F049C5"/>
    <w:rsid w:val="00F04CA5"/>
    <w:rsid w:val="00F04D9D"/>
    <w:rsid w:val="00F04EE6"/>
    <w:rsid w:val="00F0515A"/>
    <w:rsid w:val="00F0530E"/>
    <w:rsid w:val="00F0589D"/>
    <w:rsid w:val="00F058ED"/>
    <w:rsid w:val="00F05BB0"/>
    <w:rsid w:val="00F05D46"/>
    <w:rsid w:val="00F05DBC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373"/>
    <w:rsid w:val="00F103CA"/>
    <w:rsid w:val="00F10518"/>
    <w:rsid w:val="00F106A8"/>
    <w:rsid w:val="00F10865"/>
    <w:rsid w:val="00F10AA5"/>
    <w:rsid w:val="00F10ABE"/>
    <w:rsid w:val="00F10E2E"/>
    <w:rsid w:val="00F11172"/>
    <w:rsid w:val="00F1131E"/>
    <w:rsid w:val="00F113E5"/>
    <w:rsid w:val="00F11973"/>
    <w:rsid w:val="00F11979"/>
    <w:rsid w:val="00F11CED"/>
    <w:rsid w:val="00F11E47"/>
    <w:rsid w:val="00F1208E"/>
    <w:rsid w:val="00F124A7"/>
    <w:rsid w:val="00F1251B"/>
    <w:rsid w:val="00F12A11"/>
    <w:rsid w:val="00F12BEC"/>
    <w:rsid w:val="00F13015"/>
    <w:rsid w:val="00F13275"/>
    <w:rsid w:val="00F13340"/>
    <w:rsid w:val="00F13508"/>
    <w:rsid w:val="00F13719"/>
    <w:rsid w:val="00F1389F"/>
    <w:rsid w:val="00F1393E"/>
    <w:rsid w:val="00F13B46"/>
    <w:rsid w:val="00F13E83"/>
    <w:rsid w:val="00F13FA3"/>
    <w:rsid w:val="00F142BB"/>
    <w:rsid w:val="00F143EF"/>
    <w:rsid w:val="00F14596"/>
    <w:rsid w:val="00F1482A"/>
    <w:rsid w:val="00F148DC"/>
    <w:rsid w:val="00F14920"/>
    <w:rsid w:val="00F14965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D01"/>
    <w:rsid w:val="00F15EA4"/>
    <w:rsid w:val="00F16229"/>
    <w:rsid w:val="00F1625D"/>
    <w:rsid w:val="00F16310"/>
    <w:rsid w:val="00F1635D"/>
    <w:rsid w:val="00F1636B"/>
    <w:rsid w:val="00F1652B"/>
    <w:rsid w:val="00F166EE"/>
    <w:rsid w:val="00F16C22"/>
    <w:rsid w:val="00F16CF5"/>
    <w:rsid w:val="00F16EBE"/>
    <w:rsid w:val="00F16FD7"/>
    <w:rsid w:val="00F17231"/>
    <w:rsid w:val="00F172B0"/>
    <w:rsid w:val="00F174A3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11A8"/>
    <w:rsid w:val="00F21326"/>
    <w:rsid w:val="00F21819"/>
    <w:rsid w:val="00F218B1"/>
    <w:rsid w:val="00F21BE3"/>
    <w:rsid w:val="00F21D50"/>
    <w:rsid w:val="00F21EF1"/>
    <w:rsid w:val="00F21FB3"/>
    <w:rsid w:val="00F221A4"/>
    <w:rsid w:val="00F22455"/>
    <w:rsid w:val="00F224BC"/>
    <w:rsid w:val="00F2251E"/>
    <w:rsid w:val="00F2288C"/>
    <w:rsid w:val="00F22E07"/>
    <w:rsid w:val="00F230B8"/>
    <w:rsid w:val="00F23323"/>
    <w:rsid w:val="00F236EA"/>
    <w:rsid w:val="00F23753"/>
    <w:rsid w:val="00F23C30"/>
    <w:rsid w:val="00F23CC6"/>
    <w:rsid w:val="00F23DFD"/>
    <w:rsid w:val="00F23F37"/>
    <w:rsid w:val="00F2410A"/>
    <w:rsid w:val="00F2419B"/>
    <w:rsid w:val="00F24212"/>
    <w:rsid w:val="00F24278"/>
    <w:rsid w:val="00F242B4"/>
    <w:rsid w:val="00F247E8"/>
    <w:rsid w:val="00F24A91"/>
    <w:rsid w:val="00F24AE0"/>
    <w:rsid w:val="00F255B7"/>
    <w:rsid w:val="00F25942"/>
    <w:rsid w:val="00F259A5"/>
    <w:rsid w:val="00F259BD"/>
    <w:rsid w:val="00F25AA6"/>
    <w:rsid w:val="00F25C03"/>
    <w:rsid w:val="00F25DAA"/>
    <w:rsid w:val="00F25E91"/>
    <w:rsid w:val="00F26017"/>
    <w:rsid w:val="00F262CC"/>
    <w:rsid w:val="00F26739"/>
    <w:rsid w:val="00F267DE"/>
    <w:rsid w:val="00F268B3"/>
    <w:rsid w:val="00F26BCB"/>
    <w:rsid w:val="00F26C62"/>
    <w:rsid w:val="00F26E20"/>
    <w:rsid w:val="00F26E5F"/>
    <w:rsid w:val="00F270FD"/>
    <w:rsid w:val="00F27109"/>
    <w:rsid w:val="00F27114"/>
    <w:rsid w:val="00F27594"/>
    <w:rsid w:val="00F27874"/>
    <w:rsid w:val="00F278A9"/>
    <w:rsid w:val="00F27B05"/>
    <w:rsid w:val="00F27BA7"/>
    <w:rsid w:val="00F30263"/>
    <w:rsid w:val="00F3051B"/>
    <w:rsid w:val="00F306E4"/>
    <w:rsid w:val="00F3076B"/>
    <w:rsid w:val="00F30B6F"/>
    <w:rsid w:val="00F30FDD"/>
    <w:rsid w:val="00F310CD"/>
    <w:rsid w:val="00F31194"/>
    <w:rsid w:val="00F31298"/>
    <w:rsid w:val="00F3139A"/>
    <w:rsid w:val="00F314DE"/>
    <w:rsid w:val="00F31566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646"/>
    <w:rsid w:val="00F32653"/>
    <w:rsid w:val="00F32957"/>
    <w:rsid w:val="00F32B63"/>
    <w:rsid w:val="00F32E22"/>
    <w:rsid w:val="00F32E31"/>
    <w:rsid w:val="00F32F80"/>
    <w:rsid w:val="00F32FB2"/>
    <w:rsid w:val="00F333A5"/>
    <w:rsid w:val="00F33527"/>
    <w:rsid w:val="00F33C00"/>
    <w:rsid w:val="00F33E28"/>
    <w:rsid w:val="00F3415C"/>
    <w:rsid w:val="00F34247"/>
    <w:rsid w:val="00F34673"/>
    <w:rsid w:val="00F34C24"/>
    <w:rsid w:val="00F350E3"/>
    <w:rsid w:val="00F35392"/>
    <w:rsid w:val="00F35549"/>
    <w:rsid w:val="00F3559A"/>
    <w:rsid w:val="00F356AB"/>
    <w:rsid w:val="00F3579B"/>
    <w:rsid w:val="00F35911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8D"/>
    <w:rsid w:val="00F405B7"/>
    <w:rsid w:val="00F405DC"/>
    <w:rsid w:val="00F406AA"/>
    <w:rsid w:val="00F4084D"/>
    <w:rsid w:val="00F4087E"/>
    <w:rsid w:val="00F40EC9"/>
    <w:rsid w:val="00F40FAA"/>
    <w:rsid w:val="00F4116D"/>
    <w:rsid w:val="00F411B2"/>
    <w:rsid w:val="00F41258"/>
    <w:rsid w:val="00F41C35"/>
    <w:rsid w:val="00F41DA4"/>
    <w:rsid w:val="00F41DF1"/>
    <w:rsid w:val="00F4251E"/>
    <w:rsid w:val="00F42847"/>
    <w:rsid w:val="00F42A1E"/>
    <w:rsid w:val="00F42A90"/>
    <w:rsid w:val="00F42B21"/>
    <w:rsid w:val="00F42CAE"/>
    <w:rsid w:val="00F42DBE"/>
    <w:rsid w:val="00F42E00"/>
    <w:rsid w:val="00F42F99"/>
    <w:rsid w:val="00F4321F"/>
    <w:rsid w:val="00F43294"/>
    <w:rsid w:val="00F43684"/>
    <w:rsid w:val="00F43824"/>
    <w:rsid w:val="00F4387E"/>
    <w:rsid w:val="00F43959"/>
    <w:rsid w:val="00F43983"/>
    <w:rsid w:val="00F43999"/>
    <w:rsid w:val="00F43FD2"/>
    <w:rsid w:val="00F4454E"/>
    <w:rsid w:val="00F4459C"/>
    <w:rsid w:val="00F44ABC"/>
    <w:rsid w:val="00F44E82"/>
    <w:rsid w:val="00F45070"/>
    <w:rsid w:val="00F4515B"/>
    <w:rsid w:val="00F451C6"/>
    <w:rsid w:val="00F45309"/>
    <w:rsid w:val="00F456DE"/>
    <w:rsid w:val="00F45867"/>
    <w:rsid w:val="00F45A6A"/>
    <w:rsid w:val="00F45CC4"/>
    <w:rsid w:val="00F45D49"/>
    <w:rsid w:val="00F45D93"/>
    <w:rsid w:val="00F45E24"/>
    <w:rsid w:val="00F45E9C"/>
    <w:rsid w:val="00F45EAC"/>
    <w:rsid w:val="00F461D8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2B0"/>
    <w:rsid w:val="00F5067F"/>
    <w:rsid w:val="00F509A0"/>
    <w:rsid w:val="00F50BEF"/>
    <w:rsid w:val="00F50D1C"/>
    <w:rsid w:val="00F5131E"/>
    <w:rsid w:val="00F514A7"/>
    <w:rsid w:val="00F514DE"/>
    <w:rsid w:val="00F51834"/>
    <w:rsid w:val="00F51882"/>
    <w:rsid w:val="00F5197D"/>
    <w:rsid w:val="00F51A03"/>
    <w:rsid w:val="00F51F92"/>
    <w:rsid w:val="00F523BF"/>
    <w:rsid w:val="00F527EF"/>
    <w:rsid w:val="00F52AC5"/>
    <w:rsid w:val="00F52D83"/>
    <w:rsid w:val="00F52F97"/>
    <w:rsid w:val="00F53488"/>
    <w:rsid w:val="00F534F3"/>
    <w:rsid w:val="00F53A44"/>
    <w:rsid w:val="00F53BC3"/>
    <w:rsid w:val="00F53EAD"/>
    <w:rsid w:val="00F540FD"/>
    <w:rsid w:val="00F5467C"/>
    <w:rsid w:val="00F54B2D"/>
    <w:rsid w:val="00F54BB5"/>
    <w:rsid w:val="00F54BEB"/>
    <w:rsid w:val="00F54C29"/>
    <w:rsid w:val="00F5533B"/>
    <w:rsid w:val="00F557F6"/>
    <w:rsid w:val="00F55B77"/>
    <w:rsid w:val="00F56001"/>
    <w:rsid w:val="00F56079"/>
    <w:rsid w:val="00F561E1"/>
    <w:rsid w:val="00F56245"/>
    <w:rsid w:val="00F5648C"/>
    <w:rsid w:val="00F56D75"/>
    <w:rsid w:val="00F570C6"/>
    <w:rsid w:val="00F577E8"/>
    <w:rsid w:val="00F578F8"/>
    <w:rsid w:val="00F57978"/>
    <w:rsid w:val="00F57C5B"/>
    <w:rsid w:val="00F57C86"/>
    <w:rsid w:val="00F57C9B"/>
    <w:rsid w:val="00F57D55"/>
    <w:rsid w:val="00F57F08"/>
    <w:rsid w:val="00F6012D"/>
    <w:rsid w:val="00F6042D"/>
    <w:rsid w:val="00F60536"/>
    <w:rsid w:val="00F6055C"/>
    <w:rsid w:val="00F60603"/>
    <w:rsid w:val="00F6075C"/>
    <w:rsid w:val="00F60894"/>
    <w:rsid w:val="00F60AB1"/>
    <w:rsid w:val="00F61488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316"/>
    <w:rsid w:val="00F627B3"/>
    <w:rsid w:val="00F62CCF"/>
    <w:rsid w:val="00F62D0B"/>
    <w:rsid w:val="00F62D32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40C"/>
    <w:rsid w:val="00F646D9"/>
    <w:rsid w:val="00F648E4"/>
    <w:rsid w:val="00F64A4F"/>
    <w:rsid w:val="00F64B18"/>
    <w:rsid w:val="00F64CA3"/>
    <w:rsid w:val="00F64CAF"/>
    <w:rsid w:val="00F65818"/>
    <w:rsid w:val="00F6588D"/>
    <w:rsid w:val="00F658A3"/>
    <w:rsid w:val="00F661CB"/>
    <w:rsid w:val="00F66201"/>
    <w:rsid w:val="00F66495"/>
    <w:rsid w:val="00F6666F"/>
    <w:rsid w:val="00F66741"/>
    <w:rsid w:val="00F66D2A"/>
    <w:rsid w:val="00F66DB6"/>
    <w:rsid w:val="00F6714D"/>
    <w:rsid w:val="00F6763C"/>
    <w:rsid w:val="00F67984"/>
    <w:rsid w:val="00F67AB2"/>
    <w:rsid w:val="00F67B99"/>
    <w:rsid w:val="00F67C20"/>
    <w:rsid w:val="00F7029C"/>
    <w:rsid w:val="00F70462"/>
    <w:rsid w:val="00F70607"/>
    <w:rsid w:val="00F70A70"/>
    <w:rsid w:val="00F70B6E"/>
    <w:rsid w:val="00F7109D"/>
    <w:rsid w:val="00F714B5"/>
    <w:rsid w:val="00F71F4D"/>
    <w:rsid w:val="00F71FAB"/>
    <w:rsid w:val="00F72102"/>
    <w:rsid w:val="00F72107"/>
    <w:rsid w:val="00F721BE"/>
    <w:rsid w:val="00F722A6"/>
    <w:rsid w:val="00F72625"/>
    <w:rsid w:val="00F72693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1B4"/>
    <w:rsid w:val="00F74211"/>
    <w:rsid w:val="00F745BD"/>
    <w:rsid w:val="00F74AD8"/>
    <w:rsid w:val="00F74D14"/>
    <w:rsid w:val="00F74F7E"/>
    <w:rsid w:val="00F75283"/>
    <w:rsid w:val="00F75467"/>
    <w:rsid w:val="00F75577"/>
    <w:rsid w:val="00F75594"/>
    <w:rsid w:val="00F75B94"/>
    <w:rsid w:val="00F75C2E"/>
    <w:rsid w:val="00F75CA3"/>
    <w:rsid w:val="00F75D7C"/>
    <w:rsid w:val="00F75FAC"/>
    <w:rsid w:val="00F760D0"/>
    <w:rsid w:val="00F76178"/>
    <w:rsid w:val="00F762F4"/>
    <w:rsid w:val="00F76300"/>
    <w:rsid w:val="00F76686"/>
    <w:rsid w:val="00F767B8"/>
    <w:rsid w:val="00F76F2A"/>
    <w:rsid w:val="00F76F4E"/>
    <w:rsid w:val="00F7743B"/>
    <w:rsid w:val="00F77C8B"/>
    <w:rsid w:val="00F77C93"/>
    <w:rsid w:val="00F77CC1"/>
    <w:rsid w:val="00F80463"/>
    <w:rsid w:val="00F808D7"/>
    <w:rsid w:val="00F80A11"/>
    <w:rsid w:val="00F80CAA"/>
    <w:rsid w:val="00F80E6C"/>
    <w:rsid w:val="00F80F2A"/>
    <w:rsid w:val="00F812FD"/>
    <w:rsid w:val="00F818AB"/>
    <w:rsid w:val="00F81908"/>
    <w:rsid w:val="00F81B01"/>
    <w:rsid w:val="00F81B29"/>
    <w:rsid w:val="00F81B52"/>
    <w:rsid w:val="00F821A3"/>
    <w:rsid w:val="00F8253D"/>
    <w:rsid w:val="00F82644"/>
    <w:rsid w:val="00F8277D"/>
    <w:rsid w:val="00F8282F"/>
    <w:rsid w:val="00F82AEB"/>
    <w:rsid w:val="00F82AFE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542"/>
    <w:rsid w:val="00F845A6"/>
    <w:rsid w:val="00F846E6"/>
    <w:rsid w:val="00F84B2B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494"/>
    <w:rsid w:val="00F869E6"/>
    <w:rsid w:val="00F86A1A"/>
    <w:rsid w:val="00F86B45"/>
    <w:rsid w:val="00F8710D"/>
    <w:rsid w:val="00F872BE"/>
    <w:rsid w:val="00F877BE"/>
    <w:rsid w:val="00F87877"/>
    <w:rsid w:val="00F8792B"/>
    <w:rsid w:val="00F87DFC"/>
    <w:rsid w:val="00F87FD4"/>
    <w:rsid w:val="00F9036E"/>
    <w:rsid w:val="00F9057B"/>
    <w:rsid w:val="00F90CBC"/>
    <w:rsid w:val="00F9116D"/>
    <w:rsid w:val="00F9142E"/>
    <w:rsid w:val="00F91791"/>
    <w:rsid w:val="00F9188B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E6"/>
    <w:rsid w:val="00F92F03"/>
    <w:rsid w:val="00F93447"/>
    <w:rsid w:val="00F93563"/>
    <w:rsid w:val="00F9390A"/>
    <w:rsid w:val="00F93D65"/>
    <w:rsid w:val="00F93E2D"/>
    <w:rsid w:val="00F9418F"/>
    <w:rsid w:val="00F943FC"/>
    <w:rsid w:val="00F9457C"/>
    <w:rsid w:val="00F9499A"/>
    <w:rsid w:val="00F94BEB"/>
    <w:rsid w:val="00F94C64"/>
    <w:rsid w:val="00F94D0B"/>
    <w:rsid w:val="00F954F2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9F8"/>
    <w:rsid w:val="00F96CF3"/>
    <w:rsid w:val="00F96DCC"/>
    <w:rsid w:val="00F96EE1"/>
    <w:rsid w:val="00F96F4C"/>
    <w:rsid w:val="00F977EF"/>
    <w:rsid w:val="00F978A8"/>
    <w:rsid w:val="00F97A71"/>
    <w:rsid w:val="00F97ACE"/>
    <w:rsid w:val="00F97F90"/>
    <w:rsid w:val="00FA0008"/>
    <w:rsid w:val="00FA0022"/>
    <w:rsid w:val="00FA007F"/>
    <w:rsid w:val="00FA017E"/>
    <w:rsid w:val="00FA04D3"/>
    <w:rsid w:val="00FA0912"/>
    <w:rsid w:val="00FA0B4C"/>
    <w:rsid w:val="00FA0F6A"/>
    <w:rsid w:val="00FA1350"/>
    <w:rsid w:val="00FA1391"/>
    <w:rsid w:val="00FA16B0"/>
    <w:rsid w:val="00FA16C7"/>
    <w:rsid w:val="00FA16C9"/>
    <w:rsid w:val="00FA17A1"/>
    <w:rsid w:val="00FA1BBA"/>
    <w:rsid w:val="00FA1EE1"/>
    <w:rsid w:val="00FA2765"/>
    <w:rsid w:val="00FA2823"/>
    <w:rsid w:val="00FA2905"/>
    <w:rsid w:val="00FA2A07"/>
    <w:rsid w:val="00FA2B43"/>
    <w:rsid w:val="00FA2DDD"/>
    <w:rsid w:val="00FA2F38"/>
    <w:rsid w:val="00FA31BE"/>
    <w:rsid w:val="00FA32C8"/>
    <w:rsid w:val="00FA3BC8"/>
    <w:rsid w:val="00FA3E59"/>
    <w:rsid w:val="00FA3E88"/>
    <w:rsid w:val="00FA3F1B"/>
    <w:rsid w:val="00FA4005"/>
    <w:rsid w:val="00FA42BD"/>
    <w:rsid w:val="00FA470A"/>
    <w:rsid w:val="00FA4AEC"/>
    <w:rsid w:val="00FA4E66"/>
    <w:rsid w:val="00FA5184"/>
    <w:rsid w:val="00FA5691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B6F"/>
    <w:rsid w:val="00FA7BC1"/>
    <w:rsid w:val="00FA7BCC"/>
    <w:rsid w:val="00FA7BEB"/>
    <w:rsid w:val="00FB0117"/>
    <w:rsid w:val="00FB02DF"/>
    <w:rsid w:val="00FB0337"/>
    <w:rsid w:val="00FB05C2"/>
    <w:rsid w:val="00FB0D9F"/>
    <w:rsid w:val="00FB0EE5"/>
    <w:rsid w:val="00FB1111"/>
    <w:rsid w:val="00FB1140"/>
    <w:rsid w:val="00FB1771"/>
    <w:rsid w:val="00FB17BD"/>
    <w:rsid w:val="00FB17E1"/>
    <w:rsid w:val="00FB1846"/>
    <w:rsid w:val="00FB18BE"/>
    <w:rsid w:val="00FB19EE"/>
    <w:rsid w:val="00FB1F13"/>
    <w:rsid w:val="00FB206F"/>
    <w:rsid w:val="00FB21A0"/>
    <w:rsid w:val="00FB2DB4"/>
    <w:rsid w:val="00FB3467"/>
    <w:rsid w:val="00FB35D5"/>
    <w:rsid w:val="00FB3A8E"/>
    <w:rsid w:val="00FB3F7C"/>
    <w:rsid w:val="00FB40AF"/>
    <w:rsid w:val="00FB41AF"/>
    <w:rsid w:val="00FB41B4"/>
    <w:rsid w:val="00FB42FA"/>
    <w:rsid w:val="00FB431E"/>
    <w:rsid w:val="00FB46D6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42C"/>
    <w:rsid w:val="00FB65A1"/>
    <w:rsid w:val="00FB6B92"/>
    <w:rsid w:val="00FB6D21"/>
    <w:rsid w:val="00FB7045"/>
    <w:rsid w:val="00FB753A"/>
    <w:rsid w:val="00FB7D5D"/>
    <w:rsid w:val="00FC0202"/>
    <w:rsid w:val="00FC02A3"/>
    <w:rsid w:val="00FC0692"/>
    <w:rsid w:val="00FC06F4"/>
    <w:rsid w:val="00FC0703"/>
    <w:rsid w:val="00FC073A"/>
    <w:rsid w:val="00FC09BC"/>
    <w:rsid w:val="00FC0E86"/>
    <w:rsid w:val="00FC0F65"/>
    <w:rsid w:val="00FC13C5"/>
    <w:rsid w:val="00FC152E"/>
    <w:rsid w:val="00FC1ABA"/>
    <w:rsid w:val="00FC1BA7"/>
    <w:rsid w:val="00FC226F"/>
    <w:rsid w:val="00FC273E"/>
    <w:rsid w:val="00FC296E"/>
    <w:rsid w:val="00FC2A43"/>
    <w:rsid w:val="00FC2AB9"/>
    <w:rsid w:val="00FC2E86"/>
    <w:rsid w:val="00FC31D8"/>
    <w:rsid w:val="00FC3222"/>
    <w:rsid w:val="00FC325C"/>
    <w:rsid w:val="00FC33B7"/>
    <w:rsid w:val="00FC3461"/>
    <w:rsid w:val="00FC3972"/>
    <w:rsid w:val="00FC3D5C"/>
    <w:rsid w:val="00FC3FC9"/>
    <w:rsid w:val="00FC42AF"/>
    <w:rsid w:val="00FC4578"/>
    <w:rsid w:val="00FC4BFD"/>
    <w:rsid w:val="00FC4CDA"/>
    <w:rsid w:val="00FC4F08"/>
    <w:rsid w:val="00FC4F3A"/>
    <w:rsid w:val="00FC50F4"/>
    <w:rsid w:val="00FC5178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D0293"/>
    <w:rsid w:val="00FD0345"/>
    <w:rsid w:val="00FD04F0"/>
    <w:rsid w:val="00FD054F"/>
    <w:rsid w:val="00FD0799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D41"/>
    <w:rsid w:val="00FD1F96"/>
    <w:rsid w:val="00FD23E8"/>
    <w:rsid w:val="00FD2A90"/>
    <w:rsid w:val="00FD2B79"/>
    <w:rsid w:val="00FD2BD5"/>
    <w:rsid w:val="00FD3077"/>
    <w:rsid w:val="00FD3093"/>
    <w:rsid w:val="00FD33AC"/>
    <w:rsid w:val="00FD3565"/>
    <w:rsid w:val="00FD3623"/>
    <w:rsid w:val="00FD3643"/>
    <w:rsid w:val="00FD3C89"/>
    <w:rsid w:val="00FD3E31"/>
    <w:rsid w:val="00FD405B"/>
    <w:rsid w:val="00FD425D"/>
    <w:rsid w:val="00FD474F"/>
    <w:rsid w:val="00FD47C0"/>
    <w:rsid w:val="00FD4969"/>
    <w:rsid w:val="00FD4A15"/>
    <w:rsid w:val="00FD4B8D"/>
    <w:rsid w:val="00FD4D70"/>
    <w:rsid w:val="00FD4E14"/>
    <w:rsid w:val="00FD4EF0"/>
    <w:rsid w:val="00FD4F8A"/>
    <w:rsid w:val="00FD583C"/>
    <w:rsid w:val="00FD58AF"/>
    <w:rsid w:val="00FD5B9B"/>
    <w:rsid w:val="00FD5F9F"/>
    <w:rsid w:val="00FD6377"/>
    <w:rsid w:val="00FD65A6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125"/>
    <w:rsid w:val="00FE0283"/>
    <w:rsid w:val="00FE03BA"/>
    <w:rsid w:val="00FE052B"/>
    <w:rsid w:val="00FE0B10"/>
    <w:rsid w:val="00FE1501"/>
    <w:rsid w:val="00FE1AB9"/>
    <w:rsid w:val="00FE1C6C"/>
    <w:rsid w:val="00FE2507"/>
    <w:rsid w:val="00FE26BF"/>
    <w:rsid w:val="00FE2A94"/>
    <w:rsid w:val="00FE2AF6"/>
    <w:rsid w:val="00FE2BA8"/>
    <w:rsid w:val="00FE2BDB"/>
    <w:rsid w:val="00FE2BEB"/>
    <w:rsid w:val="00FE2C3A"/>
    <w:rsid w:val="00FE2D08"/>
    <w:rsid w:val="00FE310F"/>
    <w:rsid w:val="00FE3424"/>
    <w:rsid w:val="00FE35D5"/>
    <w:rsid w:val="00FE37ED"/>
    <w:rsid w:val="00FE390A"/>
    <w:rsid w:val="00FE3A60"/>
    <w:rsid w:val="00FE3E8D"/>
    <w:rsid w:val="00FE4075"/>
    <w:rsid w:val="00FE40F7"/>
    <w:rsid w:val="00FE4163"/>
    <w:rsid w:val="00FE44F0"/>
    <w:rsid w:val="00FE4847"/>
    <w:rsid w:val="00FE4E29"/>
    <w:rsid w:val="00FE4E2D"/>
    <w:rsid w:val="00FE5037"/>
    <w:rsid w:val="00FE514A"/>
    <w:rsid w:val="00FE5177"/>
    <w:rsid w:val="00FE52DB"/>
    <w:rsid w:val="00FE5756"/>
    <w:rsid w:val="00FE5CEA"/>
    <w:rsid w:val="00FE5E3E"/>
    <w:rsid w:val="00FE5E52"/>
    <w:rsid w:val="00FE5F0C"/>
    <w:rsid w:val="00FE6080"/>
    <w:rsid w:val="00FE6119"/>
    <w:rsid w:val="00FE6149"/>
    <w:rsid w:val="00FE61FB"/>
    <w:rsid w:val="00FE6238"/>
    <w:rsid w:val="00FE6285"/>
    <w:rsid w:val="00FE6583"/>
    <w:rsid w:val="00FE690F"/>
    <w:rsid w:val="00FE6A0A"/>
    <w:rsid w:val="00FE6FD9"/>
    <w:rsid w:val="00FE70AE"/>
    <w:rsid w:val="00FE7338"/>
    <w:rsid w:val="00FE74E9"/>
    <w:rsid w:val="00FE76A7"/>
    <w:rsid w:val="00FE76A9"/>
    <w:rsid w:val="00FE76F0"/>
    <w:rsid w:val="00FE7788"/>
    <w:rsid w:val="00FE7BF6"/>
    <w:rsid w:val="00FE7C3E"/>
    <w:rsid w:val="00FE7D10"/>
    <w:rsid w:val="00FE7E37"/>
    <w:rsid w:val="00FE7E96"/>
    <w:rsid w:val="00FE7F23"/>
    <w:rsid w:val="00FE7F9F"/>
    <w:rsid w:val="00FE7FC3"/>
    <w:rsid w:val="00FF05AF"/>
    <w:rsid w:val="00FF0610"/>
    <w:rsid w:val="00FF06F4"/>
    <w:rsid w:val="00FF08CF"/>
    <w:rsid w:val="00FF093F"/>
    <w:rsid w:val="00FF0BA3"/>
    <w:rsid w:val="00FF0CD1"/>
    <w:rsid w:val="00FF0E20"/>
    <w:rsid w:val="00FF0E3A"/>
    <w:rsid w:val="00FF0FB2"/>
    <w:rsid w:val="00FF1440"/>
    <w:rsid w:val="00FF158D"/>
    <w:rsid w:val="00FF15CD"/>
    <w:rsid w:val="00FF196D"/>
    <w:rsid w:val="00FF1C35"/>
    <w:rsid w:val="00FF1E09"/>
    <w:rsid w:val="00FF1E1A"/>
    <w:rsid w:val="00FF205C"/>
    <w:rsid w:val="00FF2150"/>
    <w:rsid w:val="00FF2451"/>
    <w:rsid w:val="00FF26F5"/>
    <w:rsid w:val="00FF2796"/>
    <w:rsid w:val="00FF326A"/>
    <w:rsid w:val="00FF3453"/>
    <w:rsid w:val="00FF3895"/>
    <w:rsid w:val="00FF38C7"/>
    <w:rsid w:val="00FF3B5F"/>
    <w:rsid w:val="00FF407F"/>
    <w:rsid w:val="00FF4256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B4"/>
    <w:rsid w:val="00FF5B16"/>
    <w:rsid w:val="00FF5BA7"/>
    <w:rsid w:val="00FF5DCE"/>
    <w:rsid w:val="00FF5EE5"/>
    <w:rsid w:val="00FF5FA7"/>
    <w:rsid w:val="00FF645C"/>
    <w:rsid w:val="00FF65B8"/>
    <w:rsid w:val="00FF663A"/>
    <w:rsid w:val="00FF687B"/>
    <w:rsid w:val="00FF69A3"/>
    <w:rsid w:val="00FF6A1A"/>
    <w:rsid w:val="00FF6A68"/>
    <w:rsid w:val="00FF6E7F"/>
    <w:rsid w:val="00FF7064"/>
    <w:rsid w:val="00FF71B7"/>
    <w:rsid w:val="00FF721A"/>
    <w:rsid w:val="00FF72B7"/>
    <w:rsid w:val="00FF779F"/>
    <w:rsid w:val="00FF79F2"/>
    <w:rsid w:val="00FF7B49"/>
    <w:rsid w:val="00FF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76AF16C"/>
  <w15:chartTrackingRefBased/>
  <w15:docId w15:val="{9E65DDB2-4F6A-4A4F-BCFC-D33467032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6859F7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qFormat/>
    <w:rsid w:val="00AD7358"/>
    <w:pPr>
      <w:keepNext/>
      <w:numPr>
        <w:ilvl w:val="2"/>
        <w:numId w:val="6"/>
      </w:numPr>
      <w:spacing w:before="240" w:after="60"/>
      <w:ind w:left="840" w:hanging="84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70B7E"/>
    <w:pPr>
      <w:numPr>
        <w:ilvl w:val="4"/>
      </w:numPr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6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6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paragraph" w:customStyle="1" w:styleId="LGTdoc">
    <w:name w:val="LGTdoc_본문"/>
    <w:basedOn w:val="Normal"/>
    <w:rsid w:val="000264D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character" w:customStyle="1" w:styleId="a">
    <w:name w:val="スタイル 標準 +"/>
    <w:rsid w:val="000264DF"/>
    <w:rPr>
      <w:rFonts w:ascii="Times New Roman" w:eastAsia="MS Gothic" w:hAnsi="Times New Roman"/>
      <w:color w:val="auto"/>
      <w:kern w:val="0"/>
      <w:sz w:val="20"/>
      <w:u w:val="none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9A41EB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LGTdoc1">
    <w:name w:val="LGTdoc_제목1"/>
    <w:basedOn w:val="Normal"/>
    <w:rsid w:val="000264DF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heading30">
    <w:name w:val="heading3"/>
    <w:basedOn w:val="Normal"/>
    <w:rsid w:val="000264DF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heading40">
    <w:name w:val="heading4"/>
    <w:basedOn w:val="Normal"/>
    <w:rsid w:val="000264DF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link w:val="ListParagraph"/>
    <w:uiPriority w:val="34"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Proposal">
    <w:name w:val="Proposal"/>
    <w:basedOn w:val="Normal"/>
    <w:qFormat/>
    <w:rsid w:val="004A515A"/>
    <w:pPr>
      <w:numPr>
        <w:numId w:val="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3nobreakH3Underrubrik2h3MemoHeading3helloTitre">
    <w:name w:val="スタイル 見出し 3no breakH3Underrubrik2h3Memo Heading 3helloTitre ..."/>
    <w:basedOn w:val="Heading3"/>
    <w:rsid w:val="00782246"/>
    <w:rPr>
      <w:b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82246"/>
    <w:rPr>
      <w:bCs/>
      <w:iCs/>
    </w:rPr>
  </w:style>
  <w:style w:type="paragraph" w:customStyle="1" w:styleId="3nobreakH3Underrubrik2h3MemoHeading3helloTitre1">
    <w:name w:val="スタイル 見出し 3no breakH3Underrubrik2h3Memo Heading 3helloTitre ...1"/>
    <w:basedOn w:val="Heading3"/>
    <w:rsid w:val="00782246"/>
    <w:rPr>
      <w:rFonts w:eastAsia="MS Mincho"/>
      <w:bCs/>
    </w:rPr>
  </w:style>
  <w:style w:type="paragraph" w:customStyle="1" w:styleId="4h4H4H41h41H42h42H43h43H411h411H421h421H44h1">
    <w:name w:val="スタイル 見出し 4h4H4H41h41H42h42H43h43H411h411H421h421H44h...1"/>
    <w:basedOn w:val="Heading4"/>
    <w:rsid w:val="00782246"/>
    <w:rPr>
      <w:rFonts w:eastAsia="Malgun Gothic"/>
      <w:bCs/>
      <w:iCs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782246"/>
    <w:rPr>
      <w:rFonts w:eastAsia="MS Mincho"/>
      <w:bCs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782246"/>
    <w:rPr>
      <w:rFonts w:eastAsia="SimSun"/>
      <w:bCs/>
      <w:iCs/>
    </w:rPr>
  </w:style>
  <w:style w:type="character" w:styleId="Mention">
    <w:name w:val="Mention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rPr>
      <w:rFonts w:ascii="Times" w:hAnsi="Times"/>
      <w:szCs w:val="24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9C4138"/>
    <w:rPr>
      <w:rFonts w:ascii="Arial" w:hAnsi="Arial" w:cs="Arial"/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9C4138"/>
    <w:rPr>
      <w:rFonts w:ascii="Arial" w:hAnsi="Arial" w:cs="Arial"/>
      <w:i/>
      <w:iCs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813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9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6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504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301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48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5684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68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8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51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78618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926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19BBA-7AA3-4E26-8211-E4964256D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148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RAN1 Chairman's Notes RAN1#75</vt:lpstr>
      <vt:lpstr>RAN1 Chairman's Notes RAN1#75</vt:lpstr>
    </vt:vector>
  </TitlesOfParts>
  <Company>株式会社エヌ・ティ・ティ・ドコモ</Company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Satoshi Nagata, 3GPP RAN1 Chairman</dc:creator>
  <cp:keywords/>
  <dc:description/>
  <cp:lastModifiedBy>Asbjörn Grövlen</cp:lastModifiedBy>
  <cp:revision>31</cp:revision>
  <cp:lastPrinted>2013-05-13T10:37:00Z</cp:lastPrinted>
  <dcterms:created xsi:type="dcterms:W3CDTF">2017-09-20T03:49:00Z</dcterms:created>
  <dcterms:modified xsi:type="dcterms:W3CDTF">2017-09-21T00:03:00Z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